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5f6fb" w14:paraId="795f6fb" w:rsidRDefault="00E143FC" w:rsidP="00E143FC" w:rsidR="00E143FC">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E143FC" w:rsidP="00E143FC" w:rsidR="00E143FC">
      <w:pPr>
        <w:spacing w:after="0"/>
        <w:jc w:val="both"/>
      </w:pPr>
      <w:r>
        <w:t xml:space="preserve">       REPUBLIKA HRVATSKA</w:t>
      </w:r>
    </w:p>
    <w:p w:rsidRDefault="00E143FC" w:rsidP="00E143FC" w:rsidR="00E143FC">
      <w:pPr>
        <w:spacing w:after="0"/>
        <w:jc w:val="both"/>
      </w:pPr>
      <w:r>
        <w:rPr>
          <w:lang w:val="pt-BR"/>
        </w:rPr>
        <w:t>TRGOVA</w:t>
      </w:r>
      <w:r>
        <w:t>Č</w:t>
      </w:r>
      <w:r>
        <w:rPr>
          <w:lang w:val="pt-BR"/>
        </w:rPr>
        <w:t>KI SUD U VARA</w:t>
      </w:r>
      <w:r>
        <w:t>Ž</w:t>
      </w:r>
      <w:r>
        <w:rPr>
          <w:lang w:val="pt-BR"/>
        </w:rPr>
        <w:t>DINU</w:t>
      </w:r>
    </w:p>
    <w:p w:rsidRDefault="00E143FC" w:rsidP="00E143FC" w:rsidR="00E143FC">
      <w:pPr>
        <w:spacing w:after="0"/>
        <w:rPr>
          <w:bCs/>
        </w:rPr>
      </w:pPr>
      <w:r>
        <w:t xml:space="preserve">                      </w:t>
      </w:r>
      <w:r>
        <w:rPr>
          <w:lang w:val="pt-BR"/>
        </w:rPr>
        <w:t>B. Radić 2</w:t>
      </w:r>
      <w:r>
        <w:rPr>
          <w:bCs/>
        </w:rPr>
        <w:t xml:space="preserve">   </w:t>
      </w:r>
    </w:p>
    <w:p w:rsidRDefault="00E143FC" w:rsidP="00E143FC" w:rsidR="00E143FC">
      <w:pPr>
        <w:spacing w:after="0"/>
        <w:rPr>
          <w:bCs/>
        </w:rPr>
      </w:pPr>
    </w:p>
    <w:p w:rsidRDefault="00E143FC" w:rsidP="00E143FC" w:rsidR="00E143FC">
      <w:pPr>
        <w:spacing w:after="0"/>
        <w:jc w:val="right"/>
      </w:pPr>
      <w:r>
        <w:t>Poslovni broj: 3 St-98/08-594</w:t>
      </w:r>
    </w:p>
    <w:p w:rsidRDefault="00E143FC" w:rsidP="00E143FC" w:rsidR="00E143FC">
      <w:pPr>
        <w:spacing w:after="0"/>
        <w:jc w:val="right"/>
      </w:pPr>
    </w:p>
    <w:p w:rsidRDefault="00E143FC" w:rsidP="00E143FC" w:rsidR="00E143FC">
      <w:pPr>
        <w:spacing w:after="0"/>
        <w:jc w:val="right"/>
      </w:pPr>
    </w:p>
    <w:p w:rsidRDefault="00E143FC" w:rsidP="00E143FC" w:rsidR="00E143FC">
      <w:pPr>
        <w:spacing w:after="0"/>
      </w:pPr>
    </w:p>
    <w:p w:rsidRDefault="00E143FC" w:rsidP="00E143FC" w:rsidR="00E143FC">
      <w:pPr>
        <w:spacing w:after="0"/>
        <w:jc w:val="center"/>
      </w:pPr>
      <w:r>
        <w:t>R E P U B L I K A   H R V A T S K A</w:t>
      </w:r>
    </w:p>
    <w:p w:rsidRDefault="00E143FC" w:rsidP="00E143FC" w:rsidR="00E143FC">
      <w:pPr>
        <w:spacing w:after="0"/>
      </w:pPr>
    </w:p>
    <w:p w:rsidRDefault="00E143FC" w:rsidP="00E143FC" w:rsidR="00E143FC">
      <w:pPr>
        <w:spacing w:after="0"/>
        <w:jc w:val="center"/>
      </w:pPr>
      <w:r>
        <w:t>R J E Š E N J E</w:t>
      </w:r>
    </w:p>
    <w:p w:rsidRDefault="00E143FC" w:rsidP="00E143FC" w:rsidR="00E143FC">
      <w:pPr>
        <w:spacing w:after="0"/>
        <w:jc w:val="center"/>
      </w:pPr>
    </w:p>
    <w:p w:rsidRDefault="00E143FC" w:rsidP="00E143FC" w:rsidR="00E143FC">
      <w:pPr>
        <w:spacing w:after="0"/>
      </w:pPr>
    </w:p>
    <w:p w:rsidRDefault="00E143FC" w:rsidP="00E143FC" w:rsidR="00E143FC">
      <w:pPr>
        <w:spacing w:after="0"/>
        <w:jc w:val="both"/>
      </w:pPr>
      <w:r>
        <w:tab/>
        <w:t xml:space="preserve">TRGOVAČKI SUD U VARAŽDINU, po sucu toga suda Jasni Lekić, kao stečajnom sucu, u stečajnom postupku nad stečajnim dužnikom AUTOBUSNI PROMET d.d. „u stečaju“, Varaždin, Gospodarska 56, MBS: 070012225, OIB: 51631089795, dana 09. ožujka 2016. godine, </w:t>
      </w:r>
    </w:p>
    <w:p w:rsidRDefault="00E143FC" w:rsidP="00E143FC" w:rsidR="00E143FC">
      <w:pPr>
        <w:spacing w:after="0"/>
        <w:jc w:val="both"/>
      </w:pPr>
    </w:p>
    <w:p w:rsidRDefault="00E143FC" w:rsidP="00E143FC" w:rsidR="00E143FC">
      <w:pPr>
        <w:spacing w:after="0"/>
        <w:jc w:val="center"/>
      </w:pPr>
      <w:r>
        <w:t>r i j e š i o   j e</w:t>
      </w:r>
    </w:p>
    <w:p w:rsidRDefault="00E143FC" w:rsidP="00E143FC" w:rsidR="00E143FC">
      <w:pPr>
        <w:spacing w:after="0"/>
        <w:jc w:val="center"/>
      </w:pPr>
    </w:p>
    <w:p w:rsidRDefault="00E143FC" w:rsidP="00E143FC" w:rsidR="00E143FC">
      <w:pPr>
        <w:spacing w:after="0"/>
      </w:pPr>
    </w:p>
    <w:p w:rsidRDefault="00E143FC" w:rsidP="00E143FC" w:rsidR="00E143FC">
      <w:pPr>
        <w:spacing w:after="0"/>
        <w:ind w:firstLine="708"/>
        <w:jc w:val="both"/>
      </w:pPr>
      <w:r>
        <w:t>I/ Razrješava se stečajni upravitelj Velimir Slamar, dipl. oec. iz Varaždina, Miroslava Kreleže 1/1.</w:t>
      </w:r>
    </w:p>
    <w:p w:rsidRDefault="00E143FC" w:rsidP="00E143FC" w:rsidR="00E143FC">
      <w:pPr>
        <w:spacing w:after="0"/>
        <w:ind w:firstLine="708"/>
        <w:jc w:val="both"/>
      </w:pPr>
      <w:r>
        <w:t>II/ Imenuje se stečajni upravitelj Želimir Uršulin, dipl. iur. iz Ivanca, Trg Hrvatskih Ivanovaca 9, OIB: 03842320752.</w:t>
      </w:r>
    </w:p>
    <w:p w:rsidRDefault="00E143FC" w:rsidP="00E143FC" w:rsidR="00E143FC">
      <w:pPr>
        <w:spacing w:after="0"/>
        <w:ind w:firstLine="708"/>
        <w:jc w:val="both"/>
      </w:pPr>
      <w:r>
        <w:t>III/ Određuje se primopredaja dužnosti stečajnih upravitelja odmah po donošenju ovog rješenja, te se nalaže stečajnom upravitelju Velimiru Slamar, dipl. oec. iz Varaždina, predati novoimenovanom stečajnom upravitelju Želimiru Uršulin, dipl. iur., svu dokumentaciju stečajnog dužnika u roku od 3 dana.</w:t>
      </w:r>
    </w:p>
    <w:p w:rsidRDefault="00E143FC" w:rsidP="00E143FC" w:rsidR="00E143FC">
      <w:pPr>
        <w:spacing w:after="0"/>
        <w:ind w:firstLine="708"/>
        <w:jc w:val="both"/>
      </w:pPr>
    </w:p>
    <w:p w:rsidRDefault="00E143FC" w:rsidP="00E143FC" w:rsidR="00E143FC">
      <w:pPr>
        <w:spacing w:after="0"/>
        <w:rPr>
          <w:b/>
        </w:rPr>
      </w:pPr>
    </w:p>
    <w:p w:rsidRDefault="00E143FC" w:rsidP="00E143FC" w:rsidR="00E143FC">
      <w:pPr>
        <w:spacing w:after="0"/>
        <w:jc w:val="center"/>
      </w:pPr>
      <w:r>
        <w:t>Obrazloženje</w:t>
      </w:r>
    </w:p>
    <w:p w:rsidRDefault="00E143FC" w:rsidP="00E143FC" w:rsidR="00E143FC">
      <w:pPr>
        <w:spacing w:after="0"/>
        <w:jc w:val="center"/>
      </w:pPr>
    </w:p>
    <w:p w:rsidRDefault="00E143FC" w:rsidP="00E143FC" w:rsidR="00E143FC">
      <w:pPr>
        <w:spacing w:after="0"/>
        <w:jc w:val="center"/>
        <w:rPr>
          <w:b/>
        </w:rPr>
      </w:pPr>
    </w:p>
    <w:p w:rsidRDefault="00E143FC" w:rsidP="00E143FC" w:rsidR="00E143FC">
      <w:pPr>
        <w:spacing w:after="0"/>
        <w:jc w:val="both"/>
      </w:pPr>
      <w:r>
        <w:tab/>
        <w:t>Stečajni upravitelj Velimir Slamar podnio je dana 24.11.2015.g. zahtjev za razrješenje na vlastiti zahtjev.</w:t>
      </w:r>
    </w:p>
    <w:p w:rsidRDefault="00E143FC" w:rsidP="00E143FC" w:rsidR="00E143FC">
      <w:pPr>
        <w:spacing w:after="0"/>
        <w:jc w:val="both"/>
      </w:pPr>
      <w:r>
        <w:tab/>
        <w:t>Odbor vjerovnika u ovom stečajnom postupku je na sjednici od 03.03.2016.g. prihvatio zahtjev za razrješenje dosadašnjeg stečajnog upravitelja iz osobnih razloga, ujedno je predložio da stečajni sudac imenuje novog stečajnog upravitelja u osobi Želimira Uršulin, dipl. iur. iz Ivanca.</w:t>
      </w:r>
    </w:p>
    <w:p w:rsidRDefault="00E143FC" w:rsidP="00E143FC" w:rsidR="00E143FC">
      <w:pPr>
        <w:spacing w:after="0"/>
        <w:jc w:val="both"/>
      </w:pPr>
      <w:r>
        <w:tab/>
        <w:t>Skupština vjerovnika je većinom glasova svih vjerovnika prisutnih na skupštini i ujedno svih vjerovnika u ovom stečajnom postupku, donijela odluku da se podrži zahtjev za razrješenje stečajnog upravitelja Velimira Slamar, te da se za novog stečajnog upravitelja imenuje Želimir Uršulin, dipl. iur. iz Ivanca.</w:t>
      </w:r>
    </w:p>
    <w:p w:rsidRDefault="00E143FC" w:rsidP="00E143FC" w:rsidR="00E143FC">
      <w:pPr>
        <w:spacing w:after="0"/>
        <w:jc w:val="both"/>
      </w:pPr>
      <w:r>
        <w:lastRenderedPageBreak/>
        <w:tab/>
        <w:t>Stoga je stečajni sudac temeljem članka 27. st. 5. i 8., u svezi sa člankom 23. st. 1. Stečajnog zakona (N.N. 44/96, 29/99, 129/00, 123/03, 82/06, 116/10, 25/12 i 133/12, dalje skraćeno: SZ-a), riješio kao u izreci.</w:t>
      </w:r>
    </w:p>
    <w:p w:rsidRDefault="00E143FC" w:rsidP="00E143FC" w:rsidR="00E143FC">
      <w:pPr>
        <w:spacing w:after="0"/>
        <w:jc w:val="both"/>
      </w:pPr>
    </w:p>
    <w:p w:rsidRDefault="00E143FC" w:rsidP="00E143FC" w:rsidR="00E143FC">
      <w:pPr>
        <w:spacing w:after="0"/>
        <w:jc w:val="both"/>
      </w:pPr>
    </w:p>
    <w:p w:rsidRDefault="00E143FC" w:rsidP="00E143FC" w:rsidR="00E143FC">
      <w:pPr>
        <w:spacing w:after="0"/>
        <w:jc w:val="both"/>
      </w:pPr>
    </w:p>
    <w:p w:rsidRDefault="00E143FC" w:rsidP="00E143FC" w:rsidR="00E143FC">
      <w:pPr>
        <w:spacing w:after="0"/>
        <w:jc w:val="center"/>
      </w:pPr>
      <w:r>
        <w:t>U Varaždinu, 09. ožujka 2016. godine</w:t>
      </w:r>
    </w:p>
    <w:p w:rsidRDefault="00E143FC" w:rsidP="00E143FC" w:rsidR="00E143FC">
      <w:pPr>
        <w:spacing w:after="0"/>
        <w:jc w:val="center"/>
      </w:pPr>
    </w:p>
    <w:p w:rsidRDefault="00E143FC" w:rsidP="00E143FC" w:rsidR="00E143FC">
      <w:pPr>
        <w:spacing w:after="0"/>
        <w:jc w:val="both"/>
      </w:pPr>
    </w:p>
    <w:p w:rsidRDefault="00E143FC" w:rsidP="00E143FC" w:rsidR="00E143FC">
      <w:pPr>
        <w:spacing w:after="0"/>
        <w:jc w:val="both"/>
      </w:pPr>
    </w:p>
    <w:p w:rsidRDefault="00E143FC" w:rsidP="00E143FC" w:rsidR="00E143FC">
      <w:pPr>
        <w:spacing w:after="0"/>
        <w:jc w:val="both"/>
      </w:pPr>
      <w:r>
        <w:t xml:space="preserve">                                                                                                    STEČAJNI SUDAC:</w:t>
      </w:r>
    </w:p>
    <w:p w:rsidRDefault="00E143FC" w:rsidP="00E143FC" w:rsidR="00E143FC">
      <w:pPr>
        <w:spacing w:after="0"/>
        <w:jc w:val="both"/>
      </w:pPr>
    </w:p>
    <w:p w:rsidRDefault="00E143FC" w:rsidP="00E143FC" w:rsidR="00E143FC">
      <w:pPr>
        <w:spacing w:after="0"/>
        <w:jc w:val="both"/>
      </w:pPr>
      <w:r>
        <w:t xml:space="preserve">                                                                                                           Jasna Lekić</w:t>
      </w:r>
    </w:p>
    <w:p w:rsidRDefault="00E143FC" w:rsidP="00E143FC" w:rsidR="00E143FC">
      <w:pPr>
        <w:spacing w:after="0"/>
        <w:jc w:val="both"/>
      </w:pPr>
    </w:p>
    <w:p w:rsidRDefault="00E143FC" w:rsidP="00E143FC" w:rsidR="00E143FC">
      <w:pPr>
        <w:spacing w:after="0"/>
        <w:jc w:val="both"/>
      </w:pPr>
    </w:p>
    <w:p w:rsidRDefault="00E143FC" w:rsidP="00E143FC" w:rsidR="00E143FC">
      <w:pPr>
        <w:spacing w:after="0"/>
        <w:jc w:val="both"/>
      </w:pPr>
      <w:r>
        <w:t xml:space="preserve">                                                                                      </w:t>
      </w:r>
    </w:p>
    <w:p w:rsidRDefault="00E143FC" w:rsidP="00E143FC" w:rsidR="00E143FC">
      <w:pPr>
        <w:spacing w:after="0"/>
        <w:jc w:val="both"/>
      </w:pPr>
    </w:p>
    <w:p w:rsidRDefault="00E143FC" w:rsidP="00E143FC" w:rsidR="00E143FC">
      <w:pPr>
        <w:spacing w:after="0"/>
        <w:jc w:val="both"/>
      </w:pPr>
    </w:p>
    <w:p w:rsidRDefault="00E143FC" w:rsidP="00E143FC" w:rsidR="00E143FC">
      <w:pPr>
        <w:spacing w:after="0"/>
        <w:jc w:val="both"/>
      </w:pPr>
    </w:p>
    <w:p w:rsidRDefault="00E143FC" w:rsidP="00E143FC" w:rsidR="00E143FC">
      <w:pPr>
        <w:spacing w:after="0"/>
        <w:jc w:val="both"/>
      </w:pPr>
    </w:p>
    <w:p w:rsidRDefault="00E143FC" w:rsidP="00E143FC" w:rsidR="00E143FC">
      <w:pPr>
        <w:spacing w:after="0"/>
        <w:jc w:val="both"/>
      </w:pPr>
      <w:r>
        <w:t>POUKA O PRAVNOM LIJEKU:</w:t>
      </w:r>
    </w:p>
    <w:p w:rsidRDefault="00E143FC" w:rsidP="00E143FC" w:rsidR="00E143FC">
      <w:pPr>
        <w:spacing w:after="0"/>
        <w:jc w:val="both"/>
      </w:pPr>
    </w:p>
    <w:p w:rsidRDefault="00E143FC" w:rsidP="00E143FC" w:rsidR="00E143FC">
      <w:pPr>
        <w:spacing w:after="0"/>
        <w:ind w:firstLine="708"/>
        <w:jc w:val="both"/>
      </w:pPr>
      <w:r>
        <w:t>Protiv ovog rješenja dopuštena je žalba Visokom trgovačkom sudu RH u Zagrebu. Žalba se podnosi pisano, putem ovog suda u tri (3) primjerka, u roku od 8 dana od dana primitka rješenja. Rješenje se objavljuje na e-Oglasnoj ploči ovoga suda. Protiv rješenja o razrješenju stečajnog upravitelja pravo na žalbu imaju samo stečajni vjerovnici (čl. 27. st. 4. SZ-a). Žalba protiv ovog rješenja ne zadržava izvršenje rješenja.</w:t>
      </w:r>
    </w:p>
    <w:p w:rsidRDefault="00E143FC" w:rsidP="00E143FC" w:rsidR="00E143FC">
      <w:pPr>
        <w:spacing w:after="0"/>
        <w:jc w:val="both"/>
      </w:pPr>
    </w:p>
    <w:p w:rsidRDefault="00E143FC" w:rsidP="00E143FC" w:rsidR="00E143FC">
      <w:pPr>
        <w:spacing w:after="0"/>
        <w:jc w:val="both"/>
      </w:pPr>
    </w:p>
    <w:p w:rsidRDefault="00E143FC" w:rsidP="00E143FC" w:rsidR="00E143FC">
      <w:pPr>
        <w:spacing w:after="0"/>
        <w:jc w:val="both"/>
      </w:pPr>
    </w:p>
    <w:p w:rsidRDefault="00E143FC" w:rsidP="00E143FC" w:rsidR="00E143FC">
      <w:pPr>
        <w:spacing w:after="0"/>
        <w:jc w:val="both"/>
      </w:pPr>
    </w:p>
    <w:p w:rsidRDefault="00E143FC" w:rsidP="00E143FC" w:rsidR="00E143FC">
      <w:pPr>
        <w:spacing w:after="0"/>
        <w:jc w:val="both"/>
      </w:pPr>
      <w:r>
        <w:t>DNA: 1. Stečajni upravitelj Velimir Slamar, dipl. oec. iz Varaždina, Miroslava Kreleže 1/1</w:t>
      </w:r>
    </w:p>
    <w:p w:rsidRDefault="00E143FC" w:rsidP="00E143FC" w:rsidR="00E143FC">
      <w:pPr>
        <w:spacing w:after="0"/>
      </w:pPr>
      <w:r>
        <w:t xml:space="preserve">           2. Stečajni upravitelj Želimir Uršulin, dipl. iur. iz Ivanca, Trg hrvatskih Ivanovaca 9</w:t>
      </w:r>
    </w:p>
    <w:p w:rsidRDefault="00E143FC" w:rsidP="00E143FC" w:rsidR="00E143FC">
      <w:pPr>
        <w:spacing w:after="0"/>
      </w:pPr>
      <w:r>
        <w:t xml:space="preserve">           3. ŽDO Varaždin, građansko-upravni odjel</w:t>
      </w:r>
    </w:p>
    <w:p w:rsidRDefault="00E143FC" w:rsidP="00E143FC" w:rsidR="00E143FC">
      <w:pPr>
        <w:spacing w:after="0"/>
        <w:jc w:val="both"/>
      </w:pPr>
      <w:r>
        <w:t xml:space="preserve">           4. Sudski registar ovoga suda </w:t>
      </w:r>
    </w:p>
    <w:p w:rsidRDefault="00E143FC" w:rsidP="00E143FC" w:rsidR="00E143FC">
      <w:pPr>
        <w:spacing w:after="0"/>
        <w:jc w:val="both"/>
      </w:pPr>
      <w:r>
        <w:t xml:space="preserve">           5. E-Oglasna ploča suda</w:t>
      </w:r>
    </w:p>
    <w:p w:rsidRDefault="00E143FC" w:rsidP="00E143FC" w:rsidR="00E143FC">
      <w:pPr>
        <w:spacing w:after="0"/>
        <w:jc w:val="both"/>
      </w:pPr>
    </w:p>
    <w:p w:rsidRDefault="00E143FC" w:rsidP="00E143FC" w:rsidR="00E143FC">
      <w:pPr>
        <w:spacing w:after="0"/>
      </w:pPr>
    </w:p>
    <w:p w:rsidRDefault="00E143FC" w:rsidP="00E143FC" w:rsidR="00E143FC">
      <w:pPr>
        <w:spacing w:after="0"/>
        <w:jc w:val="both"/>
      </w:pPr>
    </w:p>
    <w:p w:rsidRDefault="00AE649C" w:rsidP="00E143FC" w:rsidR="00AE649C" w:rsidRPr="00B76F3C">
      <w:pPr>
        <w:pStyle w:val="Naslov3"/>
        <w:numPr>
          <w:ilvl w:val="0"/>
          <w:numId w:val="0"/>
        </w:numPr>
        <w:spacing w:after="0"/>
        <w:ind w:left="720"/>
      </w:pPr>
    </w:p>
    <w:p w:rsidRDefault="00B743A5" w:rsidP="00E143FC"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EA1C6D" w:rsidP="00E143FC" w:rsidR="00AE649C" w:rsidRPr="00B76F3C">
      <w:pPr>
        <w:pStyle w:val="SudSjedite"/>
      </w:pPr>
      <w:r>
        <w:tab/>
      </w:r>
    </w:p>
    <w:p w:rsidRDefault="00DA0242" w:rsidP="00E143FC" w:rsidR="00DA0242">
      <w:pPr>
        <w:pStyle w:val="ZapisniarPotpis"/>
        <w:spacing w:after="0"/>
        <w:ind w:left="0"/>
      </w:pPr>
    </w:p>
    <w:sectPr w:rsidSect="00EB0D4C" w:rsidR="00DA0242">
      <w:headerReference w:type="default" r:id="rId12"/>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743A5" w:rsidP="00537B78" w:rsidR="00B743A5">
      <w:r>
        <w:separator/>
      </w:r>
    </w:p>
  </w:endnote>
  <w:endnote w:id="0" w:type="continuationSeparator">
    <w:p w:rsidRDefault="00B743A5" w:rsidP="00537B78" w:rsidR="00B743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743A5" w:rsidP="00537B78" w:rsidR="00B743A5">
      <w:r>
        <w:separator/>
      </w:r>
    </w:p>
  </w:footnote>
  <w:footnote w:id="0" w:type="continuationSeparator">
    <w:p w:rsidRDefault="00B743A5" w:rsidP="00537B78" w:rsidR="00B743A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7F6F01"/>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43A5"/>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3FC"/>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6912372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ožujka 2016.</izvorni_sadrzaj>
    <derivirana_varijabla naziv="DomainObject.DatumDonosenjaOdluke_1">9.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St-98/2008-594</izvorni_sadrzaj>
    <derivirana_varijabla naziv="DomainObject.Oznaka_1">St-98/2008-594</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izvorni_sadrzaj>
    <derivirana_varijabla naziv="DomainObject.Predmet.Broj_1">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2008.</izvorni_sadrzaj>
    <derivirana_varijabla naziv="DomainObject.Predmet.DatumOsnivanja_1">10. studenog 2008.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Stečaj otvoren 9.2.2009. (Rj. St-98/08-26).
Objava - oglasna ploča: 9. veljače 2009.
Objava - NN-22/09 od 18. veljače 2009.
PRESLIKA SPISA NA VTS 18.2.2013.</izvorni_sadrzaj>
    <derivirana_varijabla naziv="DomainObject.Predmet.Opis_1">Stečaj otvoren 9.2.2009. (Rj. St-98/08-26).
Objava - oglasna ploča: 9. veljače 2009.
Objava - NN-22/09 od 18. veljače 2009.
PRESLIKA SPISA NA VTS 18.2.2013.</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St-98/2008</izvorni_sadrzaj>
    <derivirana_varijabla naziv="DomainObject.Predmet.OznakaBroj_1">St-98/2008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Ročište za otvaranje pisanih ponuda 20.12.2013. u 09,00
ROČ.DIOBA 4.9.2015 u 9,00
========================</izvorni_sadrzaj>
    <derivirana_varijabla naziv="DomainObject.Predmet.PrimjedbaSuca_1">Ročište za otvaranje pisanih ponuda 20.12.2013. u 09,00
ROČ.DIOBA 4.9.2015 u 9,00
========================</derivirana_varijabla>
  </DomainObject.Predmet.PrimjedbaSuca>
  <DomainObject.Predmet.PrimjedbaUpisnicara>
    <izvorni_sadrzaj/>
    <derivirana_varijabla naziv="DomainObject.Predmet.PrimjedbaUpisnicara_1"/>
  </DomainObject.Predmet.PrimjedbaUpisnicara>
  <DomainObject.Predmet.ProtustrankaFormated>
    <izvorni_sadrzaj>  AUTOBUSNI PROMET d.d. VARAŽDIN - dioničko društvo za prijevoz putnika u tuzemnom i inozemnom cestovnom prometu, turizam, kolo</izvorni_sadrzaj>
    <derivirana_varijabla naziv="DomainObject.Predmet.ProtustrankaFormated_1">  AUTOBUSNI PROMET d.d. VARAŽDIN - dioničko društvo za prijevoz putnika u tuzemnom i inozemnom cestovnom prometu, turizam, kolo</derivirana_varijabla>
  </DomainObject.Predmet.ProtustrankaFormated>
  <DomainObject.Predmet.ProtustrankaFormatedOIB>
    <izvorni_sadrzaj>  AUTOBUSNI PROMET d.d. VARAŽDIN - dioničko društvo za prijevoz putnika u tuzemnom i inozemnom cestovnom prometu, turizam, kolo, OIB 51631089795</izvorni_sadrzaj>
    <derivirana_varijabla naziv="DomainObject.Predmet.ProtustrankaFormatedOIB_1">  AUTOBUSNI PROMET d.d. VARAŽDIN - dioničko društvo za prijevoz putnika u tuzemnom i inozemnom cestovnom prometu, turizam, kolo, OIB 51631089795</derivirana_varijabla>
  </DomainObject.Predmet.ProtustrankaFormatedOIB>
  <DomainObject.Predmet.ProtustrankaFormatedWithAdress>
    <izvorni_sadrzaj> AUTOBUSNI PROMET d.d. VARAŽDIN - dioničko društvo za prijevoz putnika u tuzemnom i inozemnom cestovnom prometu, turizam, kolo, Gospodarska 56, Varaždin</izvorni_sadrzaj>
    <derivirana_varijabla naziv="DomainObject.Predmet.ProtustrankaFormatedWithAdress_1"> AUTOBUSNI PROMET d.d. VARAŽDIN - dioničko društvo za prijevoz putnika u tuzemnom i inozemnom cestovnom prometu, turizam, kolo, Gospodarska 56, Varaždin</derivirana_varijabla>
  </DomainObject.Predmet.ProtustrankaFormatedWithAdress>
  <DomainObject.Predmet.ProtustrankaFormatedWithAdressOIB>
    <izvorni_sadrzaj> AUTOBUSNI PROMET d.d. VARAŽDIN - dioničko društvo za prijevoz putnika u tuzemnom i inozemnom cestovnom prometu, turizam, kolo, OIB 51631089795, Gospodarska 56, Varaždin</izvorni_sadrzaj>
    <derivirana_varijabla naziv="DomainObject.Predmet.ProtustrankaFormatedWithAdressOIB_1"> AUTOBUSNI PROMET d.d. VARAŽDIN - dioničko društvo za prijevoz putnika u tuzemnom i inozemnom cestovnom prometu, turizam, kolo, OIB 51631089795, Gospodarska 56, Varaždin</derivirana_varijabla>
  </DomainObject.Predmet.ProtustrankaFormatedWithAdressOIB>
  <DomainObject.Predmet.ProtustrankaWithAdress>
    <izvorni_sadrzaj>AUTOBUSNI PROMET d.d. VARAŽDIN - dioničko društvo za prijevoz putnika u tuzemnom i inozemnom cestovnom prometu, turizam, kolo Gospodarska 56, Varaždin</izvorni_sadrzaj>
    <derivirana_varijabla naziv="DomainObject.Predmet.ProtustrankaWithAdress_1">AUTOBUSNI PROMET d.d. VARAŽDIN - dioničko društvo za prijevoz putnika u tuzemnom i inozemnom cestovnom prometu, turizam, kolo Gospodarska 56, Varaždin</derivirana_varijabla>
  </DomainObject.Predmet.ProtustrankaWithAdress>
  <DomainObject.Predmet.ProtustrankaWithAdressOIB>
    <izvorni_sadrzaj>AUTOBUSNI PROMET d.d. VARAŽDIN - dioničko društvo za prijevoz putnika u tuzemnom i inozemnom cestovnom prometu, turizam, kolo, OIB 51631089795, Gospodarska 56, Varaždin</izvorni_sadrzaj>
    <derivirana_varijabla naziv="DomainObject.Predmet.ProtustrankaWithAdressOIB_1">AUTOBUSNI PROMET d.d. VARAŽDIN - dioničko društvo za prijevoz putnika u tuzemnom i inozemnom cestovnom prometu, turizam, kolo, OIB 51631089795, Gospodarska 56, Varaždin</derivirana_varijabla>
  </DomainObject.Predmet.ProtustrankaWithAdressOIB>
  <DomainObject.Predmet.ProtustrankaNazivFormated>
    <izvorni_sadrzaj>AUTOBUSNI PROMET d.d. VARAŽDIN - dioničko društvo za prijevoz putnika u tuzemnom i inozemnom cestovnom prometu, turizam, kolo</izvorni_sadrzaj>
    <derivirana_varijabla naziv="DomainObject.Predmet.ProtustrankaNazivFormated_1">AUTOBUSNI PROMET d.d. VARAŽDIN - dioničko društvo za prijevoz putnika u tuzemnom i inozemnom cestovnom prometu, turizam, kolo</derivirana_varijabla>
  </DomainObject.Predmet.ProtustrankaNazivFormated>
  <DomainObject.Predmet.ProtustrankaNazivFormatedOIB>
    <izvorni_sadrzaj>AUTOBUSNI PROMET d.d. VARAŽDIN - dioničko društvo za prijevoz putnika u tuzemnom i inozemnom cestovnom prometu, turizam, kolo, OIB 51631089795</izvorni_sadrzaj>
    <derivirana_varijabla naziv="DomainObject.Predmet.ProtustrankaNazivFormatedOIB_1">AUTOBUSNI PROMET d.d. VARAŽDIN - dioničko društvo za prijevoz putnika u tuzemnom i inozemnom cestovnom prometu, turizam, kolo, OIB 51631089795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LARUS d.o.o. za usluge u gospodarstvu "u stečaju"; SSSH za Sjeverozapadnu Hrvatsku (po Franji Veble za radnike st. dužnika)</izvorni_sadrzaj>
    <derivirana_varijabla naziv="DomainObject.Predmet.StrankaFormated_1">  LARUS d.o.o. za usluge u gospodarstvu "u stečaju"; SSSH za Sjeverozapadnu Hrvatsku (po Franji Veble za radnike st. dužnika)</derivirana_varijabla>
  </DomainObject.Predmet.StrankaFormated>
  <DomainObject.Predmet.StrankaFormatedOIB>
    <izvorni_sadrzaj>  LARUS d.o.o. za usluge u gospodarstvu "u stečaju", OIB 25662444926; SSSH za Sjeverozapadnu Hrvatsku (po Franji Veble za radnike st. dužnika)</izvorni_sadrzaj>
    <derivirana_varijabla naziv="DomainObject.Predmet.StrankaFormatedOIB_1">  LARUS d.o.o. za usluge u gospodarstvu "u stečaju", OIB 25662444926; SSSH za Sjeverozapadnu Hrvatsku (po Franji Veble za radnike st. dužnika)</derivirana_varijabla>
  </DomainObject.Predmet.StrankaFormatedOIB>
  <DomainObject.Predmet.StrankaFormatedWithAdress>
    <izvorni_sadrzaj> LARUS d.o.o. za usluge u gospodarstvu "u stečaju", Široka ulica 6, Zadar; SSSH za Sjeverozapadnu Hrvatsku (po Franji Veble za radnike st. dužnika), TRG REPUBLIKE 1, 40000 Čakovec</izvorni_sadrzaj>
    <derivirana_varijabla naziv="DomainObject.Predmet.StrankaFormatedWithAdress_1"> LARUS d.o.o. za usluge u gospodarstvu "u stečaju", Široka ulica 6, Zadar; SSSH za Sjeverozapadnu Hrvatsku (po Franji Veble za radnike st. dužnika), TRG REPUBLIKE 1, 40000 Čakovec</derivirana_varijabla>
  </DomainObject.Predmet.StrankaFormatedWithAdress>
  <DomainObject.Predmet.StrankaFormatedWithAdressOIB>
    <izvorni_sadrzaj> LARUS d.o.o. za usluge u gospodarstvu "u stečaju", OIB 25662444926, Široka ulica 6, Zadar; SSSH za Sjeverozapadnu Hrvatsku (po Franji Veble za radnike st. dužnika), TRG REPUBLIKE 1, 40000 Čakovec</izvorni_sadrzaj>
    <derivirana_varijabla naziv="DomainObject.Predmet.StrankaFormatedWithAdressOIB_1"> LARUS d.o.o. za usluge u gospodarstvu "u stečaju", OIB 25662444926, Široka ulica 6, Zadar; SSSH za Sjeverozapadnu Hrvatsku (po Franji Veble za radnike st. dužnika), TRG REPUBLIKE 1, 40000 Čakovec</derivirana_varijabla>
  </DomainObject.Predmet.StrankaFormatedWithAdressOIB>
  <DomainObject.Predmet.StrankaWithAdress>
    <izvorni_sadrzaj>LARUS d.o.o. za usluge u gospodarstvu "u stečaju" Široka ulica 6,Zadar,SSSH za Sjeverozapadnu Hrvatsku (po Franji Veble za radnike st. dužnika) TRG REPUBLIKE 1,40000 Čakovec</izvorni_sadrzaj>
    <derivirana_varijabla naziv="DomainObject.Predmet.StrankaWithAdress_1">LARUS d.o.o. za usluge u gospodarstvu "u stečaju" Široka ulica 6,Zadar,SSSH za Sjeverozapadnu Hrvatsku (po Franji Veble za radnike st. dužnika) TRG REPUBLIKE 1,40000 Čakovec</derivirana_varijabla>
  </DomainObject.Predmet.StrankaWithAdress>
  <DomainObject.Predmet.StrankaWithAdressOIB>
    <izvorni_sadrzaj>LARUS d.o.o. za usluge u gospodarstvu "u stečaju", OIB 25662444926, Široka ulica 6,Zadar,SSSH za Sjeverozapadnu Hrvatsku (po Franji Veble za radnike st. dužnika), TRG REPUBLIKE 1,40000 Čakovec</izvorni_sadrzaj>
    <derivirana_varijabla naziv="DomainObject.Predmet.StrankaWithAdressOIB_1">LARUS d.o.o. za usluge u gospodarstvu "u stečaju", OIB 25662444926, Široka ulica 6,Zadar,SSSH za Sjeverozapadnu Hrvatsku (po Franji Veble za radnike st. dužnika), TRG REPUBLIKE 1,40000 Čakovec</derivirana_varijabla>
  </DomainObject.Predmet.StrankaWithAdressOIB>
  <DomainObject.Predmet.StrankaNazivFormated>
    <izvorni_sadrzaj>LARUS d.o.o. za usluge u gospodarstvu "u stečaju",SSSH za Sjeverozapadnu Hrvatsku (po Franji Veble za radnike st. dužnika)</izvorni_sadrzaj>
    <derivirana_varijabla naziv="DomainObject.Predmet.StrankaNazivFormated_1">LARUS d.o.o. za usluge u gospodarstvu "u stečaju",SSSH za Sjeverozapadnu Hrvatsku (po Franji Veble za radnike st. dužnika)</derivirana_varijabla>
  </DomainObject.Predmet.StrankaNazivFormated>
  <DomainObject.Predmet.StrankaNazivFormatedOIB>
    <izvorni_sadrzaj>LARUS d.o.o. za usluge u gospodarstvu "u stečaju", OIB 25662444926,SSSH za Sjeverozapadnu Hrvatsku (po Franji Veble za radnike st. dužnika)</izvorni_sadrzaj>
    <derivirana_varijabla naziv="DomainObject.Predmet.StrankaNazivFormatedOIB_1">LARUS d.o.o. za usluge u gospodarstvu "u stečaju", OIB 25662444926,SSSH za Sjeverozapadnu Hrvatsku (po Franji Veble za radnike st. dužnika)</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LARUS d.o.o. za usluge u gospodarstvu "u stečaju"</item>
      <item>SSSH za Sjeverozapadnu Hrvatsku (po Franji Veble za radnike st. dužnika)</item>
    </izvorni_sadrzaj>
    <derivirana_varijabla naziv="DomainObject.Predmet.StrankaListFormated_1">
      <item>LARUS d.o.o. za usluge u gospodarstvu "u stečaju"</item>
      <item>SSSH za Sjeverozapadnu Hrvatsku (po Franji Veble za radnike st. dužnika)</item>
    </derivirana_varijabla>
  </DomainObject.Predmet.StrankaListFormated>
  <DomainObject.Predmet.StrankaListFormatedOIB>
    <izvorni_sadrzaj>
      <item>LARUS d.o.o. za usluge u gospodarstvu "u stečaju", OIB 25662444926</item>
      <item>SSSH za Sjeverozapadnu Hrvatsku (po Franji Veble za radnike st. dužnika)</item>
    </izvorni_sadrzaj>
    <derivirana_varijabla naziv="DomainObject.Predmet.StrankaListFormatedOIB_1">
      <item>LARUS d.o.o. za usluge u gospodarstvu "u stečaju", OIB 25662444926</item>
      <item>SSSH za Sjeverozapadnu Hrvatsku (po Franji Veble za radnike st. dužnika)</item>
    </derivirana_varijabla>
  </DomainObject.Predmet.StrankaListFormatedOIB>
  <DomainObject.Predmet.StrankaListFormatedWithAdress>
    <izvorni_sadrzaj>
      <item>LARUS d.o.o. za usluge u gospodarstvu "u stečaju", Široka ulica 6, Zadar</item>
      <item>SSSH za Sjeverozapadnu Hrvatsku (po Franji Veble za radnike st. dužnika), TRG REPUBLIKE 1, 40000 Čakovec</item>
    </izvorni_sadrzaj>
    <derivirana_varijabla naziv="DomainObject.Predmet.StrankaListFormatedWithAdress_1">
      <item>LARUS d.o.o. za usluge u gospodarstvu "u stečaju", Široka ulica 6, Zadar</item>
      <item>SSSH za Sjeverozapadnu Hrvatsku (po Franji Veble za radnike st. dužnika), TRG REPUBLIKE 1, 40000 Čakovec</item>
    </derivirana_varijabla>
  </DomainObject.Predmet.StrankaListFormatedWithAdress>
  <DomainObject.Predmet.StrankaListFormatedWithAdressOIB>
    <izvorni_sadrzaj>
      <item>LARUS d.o.o. za usluge u gospodarstvu "u stečaju", OIB 25662444926, Široka ulica 6, Zadar</item>
      <item>SSSH za Sjeverozapadnu Hrvatsku (po Franji Veble za radnike st. dužnika), TRG REPUBLIKE 1, 40000 Čakovec</item>
    </izvorni_sadrzaj>
    <derivirana_varijabla naziv="DomainObject.Predmet.StrankaListFormatedWithAdressOIB_1">
      <item>LARUS d.o.o. za usluge u gospodarstvu "u stečaju", OIB 25662444926, Široka ulica 6, Zadar</item>
      <item>SSSH za Sjeverozapadnu Hrvatsku (po Franji Veble za radnike st. dužnika), TRG REPUBLIKE 1, 40000 Čakovec</item>
    </derivirana_varijabla>
  </DomainObject.Predmet.StrankaListFormatedWithAdressOIB>
  <DomainObject.Predmet.StrankaListNazivFormated>
    <izvorni_sadrzaj>
      <item>LARUS d.o.o. za usluge u gospodarstvu "u stečaju"</item>
      <item>SSSH za Sjeverozapadnu Hrvatsku (po Franji Veble za radnike st. dužnika)</item>
    </izvorni_sadrzaj>
    <derivirana_varijabla naziv="DomainObject.Predmet.StrankaListNazivFormated_1">
      <item>LARUS d.o.o. za usluge u gospodarstvu "u stečaju"</item>
      <item>SSSH za Sjeverozapadnu Hrvatsku (po Franji Veble za radnike st. dužnika)</item>
    </derivirana_varijabla>
  </DomainObject.Predmet.StrankaListNazivFormated>
  <DomainObject.Predmet.StrankaListNazivFormatedOIB>
    <izvorni_sadrzaj>
      <item>LARUS d.o.o. za usluge u gospodarstvu "u stečaju", OIB 25662444926</item>
      <item>SSSH za Sjeverozapadnu Hrvatsku (po Franji Veble za radnike st. dužnika)</item>
    </izvorni_sadrzaj>
    <derivirana_varijabla naziv="DomainObject.Predmet.StrankaListNazivFormatedOIB_1">
      <item>LARUS d.o.o. za usluge u gospodarstvu "u stečaju", OIB 25662444926</item>
      <item>SSSH za Sjeverozapadnu Hrvatsku (po Franji Veble za radnike st. dužnika)</item>
    </derivirana_varijabla>
  </DomainObject.Predmet.StrankaListNazivFormatedOIB>
  <DomainObject.Predmet.ProtuStrankaListFormated>
    <izvorni_sadrzaj>
      <item>AUTOBUSNI PROMET d.d. VARAŽDIN - dioničko društvo za prijevoz putnika u tuzemnom i inozemnom cestovnom prometu, turizam, kolo</item>
    </izvorni_sadrzaj>
    <derivirana_varijabla naziv="DomainObject.Predmet.ProtuStrankaListFormated_1">
      <item>AUTOBUSNI PROMET d.d. VARAŽDIN - dioničko društvo za prijevoz putnika u tuzemnom i inozemnom cestovnom prometu, turizam, kolo</item>
    </derivirana_varijabla>
  </DomainObject.Predmet.ProtuStrankaListFormated>
  <DomainObject.Predmet.ProtuStrankaListFormatedOIB>
    <izvorni_sadrzaj>
      <item>AUTOBUSNI PROMET d.d. VARAŽDIN - dioničko društvo za prijevoz putnika u tuzemnom i inozemnom cestovnom prometu, turizam, kolo, OIB 51631089795</item>
    </izvorni_sadrzaj>
    <derivirana_varijabla naziv="DomainObject.Predmet.ProtuStrankaListFormatedOIB_1">
      <item>AUTOBUSNI PROMET d.d. VARAŽDIN - dioničko društvo za prijevoz putnika u tuzemnom i inozemnom cestovnom prometu, turizam, kolo, OIB 51631089795</item>
    </derivirana_varijabla>
  </DomainObject.Predmet.ProtuStrankaListFormatedOIB>
  <DomainObject.Predmet.ProtuStrankaListFormatedWithAdress>
    <izvorni_sadrzaj>
      <item>AUTOBUSNI PROMET d.d. VARAŽDIN - dioničko društvo za prijevoz putnika u tuzemnom i inozemnom cestovnom prometu, turizam, kolo, Gospodarska 56, Varaždin</item>
    </izvorni_sadrzaj>
    <derivirana_varijabla naziv="DomainObject.Predmet.ProtuStrankaListFormatedWithAdress_1">
      <item>AUTOBUSNI PROMET d.d. VARAŽDIN - dioničko društvo za prijevoz putnika u tuzemnom i inozemnom cestovnom prometu, turizam, kolo, Gospodarska 56, Varaždin</item>
    </derivirana_varijabla>
  </DomainObject.Predmet.ProtuStrankaListFormatedWithAdress>
  <DomainObject.Predmet.ProtuStrankaListFormatedWithAdressOIB>
    <izvorni_sadrzaj>
      <item>AUTOBUSNI PROMET d.d. VARAŽDIN - dioničko društvo za prijevoz putnika u tuzemnom i inozemnom cestovnom prometu, turizam, kolo, OIB 51631089795, Gospodarska 56, Varaždin</item>
    </izvorni_sadrzaj>
    <derivirana_varijabla naziv="DomainObject.Predmet.ProtuStrankaListFormatedWithAdressOIB_1">
      <item>AUTOBUSNI PROMET d.d. VARAŽDIN - dioničko društvo za prijevoz putnika u tuzemnom i inozemnom cestovnom prometu, turizam, kolo, OIB 51631089795, Gospodarska 56, Varaždin</item>
    </derivirana_varijabla>
  </DomainObject.Predmet.ProtuStrankaListFormatedWithAdressOIB>
  <DomainObject.Predmet.ProtuStrankaListNazivFormated>
    <izvorni_sadrzaj>
      <item>AUTOBUSNI PROMET d.d. VARAŽDIN - dioničko društvo za prijevoz putnika u tuzemnom i inozemnom cestovnom prometu, turizam, kolo</item>
    </izvorni_sadrzaj>
    <derivirana_varijabla naziv="DomainObject.Predmet.ProtuStrankaListNazivFormated_1">
      <item>AUTOBUSNI PROMET d.d. VARAŽDIN - dioničko društvo za prijevoz putnika u tuzemnom i inozemnom cestovnom prometu, turizam, kolo</item>
    </derivirana_varijabla>
  </DomainObject.Predmet.ProtuStrankaListNazivFormated>
  <DomainObject.Predmet.ProtuStrankaListNazivFormatedOIB>
    <izvorni_sadrzaj>
      <item>AUTOBUSNI PROMET d.d. VARAŽDIN - dioničko društvo za prijevoz putnika u tuzemnom i inozemnom cestovnom prometu, turizam, kolo, OIB 51631089795</item>
    </izvorni_sadrzaj>
    <derivirana_varijabla naziv="DomainObject.Predmet.ProtuStrankaListNazivFormatedOIB_1">
      <item>AUTOBUSNI PROMET d.d. VARAŽDIN - dioničko društvo za prijevoz putnika u tuzemnom i inozemnom cestovnom prometu, turizam, kolo, OIB 51631089795</item>
    </derivirana_varijabla>
  </DomainObject.Predmet.ProtuStrankaListNazivFormatedOIB>
  <DomainObject.Predmet.OstaliListFormated>
    <izvorni_sadrzaj>
      <item>ZAGREBAČKA BANKA DIONIČKO DRUŠTVO</item>
      <item>Ozren Tatarac, odvjetnik (pun. predlagatelja)</item>
      <item>Velimir Slamar</item>
      <item>Vlado Brlić</item>
      <item>Zoran Hačić i Marko Kallay iz OD Hačić &amp; Kallay</item>
      <item>ŽDO Građansko-upravni odjel u Varaždinu</item>
      <item>Hrvatska banka za obnovu i razvitak</item>
      <item>ZOU Tomislav Mašić i Martina Pečenko</item>
      <item>RH Ministarstvo financija - Porezna uprava Varaždin</item>
      <item>MEĐIMURKA d.d.</item>
      <item>DRAVA d.d. za prijevoz robe u cestovnom prometu - u stečaju</item>
      <item>Leon Sulić</item>
      <item>CROATIA osiguranje d.d.</item>
      <item>ZOVKO-ZAGREB d.o.o. za trgovinu i transport - u stečaju</item>
      <item>Međimurska banka d. d.</item>
      <item>TEHNOCOMMERCE d.o.o. za trgovinu, popravak i održavanje elektrotehničkih aparata i uređaja</item>
      <item>HYPO STEIERMARK KRAFTFAHRZEUG-UND MASCHINENLEASING GmbH</item>
      <item>MERCEDES-BENZ LEASING HRVATSKA d.o.o.</item>
      <item>ZAGREBAČKA BANKA DIONIČKO DRUŠTVO</item>
      <item>CROATIA - BUS dioničko društvo za prijevoz putnika u tuzemnom i inozemnom cestovnom prometu, remont i servis za pranje i podma</item>
      <item>RH Ministarstvo financija Porezna uprava Varaždin</item>
      <item>EUROBUS INTERNATIONAL poduzeće za proizvodnju cestovnih vozila i marketing d.o.o.</item>
      <item>KARLOVAČKA BANKA dioničko društvo</item>
      <item>OTPREMNIČKO PODUZEĆE ZAGREB d.d. za prijevoz robe u cestovnom prometu "u stečaju"</item>
      <item>CROATIA OSIGURANJE d.d. Zagreb, Filijala Varaždin</item>
      <item>ZOVKO-ZAGREB d.o.o. za trgovinu i transport - u stečaju</item>
      <item>TRANSCROATIA društvo s ograničenom odgovornošću za prijevoz robe u cestovnom prometu i prijevoz specijalnih tereta "u steča</item>
      <item>Hrvoje Grenac iz OD Abel &amp; Grenac</item>
      <item>Međimurska banka d. d.</item>
      <item>RH Ministarstvo financija</item>
      <item>Violeta Njegač</item>
      <item>Zvonko Stričak</item>
      <item>Dubravko Pokorny (predsjednik OV iz Porezne upr. Vž.)</item>
      <item>RIS - Siniša Miličić</item>
      <item>Žnidarić konzalting društvo s ograničenom odgovornošću za trgovinu i promet nekretninama</item>
      <item>ZOU VLADO SEVŠEK I MAJA TKALČEC</item>
      <item>Odvjetnik Neno Rstić</item>
      <item>ENERGIJA AGRO društvo s ograničenom odgovornošću za proizvodnju i usluge</item>
      <item>Dalibor Gradinščak,ODVJETNIK</item>
      <item>Ivica Zovko</item>
      <item>Josip Kozjak, odvjetnik iz ZOU</item>
      <item>Raiffeisenbank Austria d.d.</item>
      <item>Odvjetničko društvo GLAMUZINA &amp; GROŠETA</item>
      <item>Ivo Šućur, odvjetnik</item>
      <item>Danica Zovko</item>
      <item>Ivo Šućur, odvjetnik</item>
      <item>Hrvatska Lutrija društvo s ograničenom odgovornošću za organiziranje i priređivanje igara na sreću i zabavnih igara</item>
      <item>AUTOTRANS d. o. o. za javni prijevoz putnika u cestovonom prometu, trgovinu, usluge i turistička agencija</item>
      <item>PRESEČKI GRUPA d.o.o. za prijevoz, usluge, trgovinu i putničku agenciju</item>
      <item>HUDEK-TRGOTRANS društvo s ograničenom odgovornošću</item>
      <item>Dalibor Gradinščak,odvjetnik</item>
      <item>Marinko Zovko</item>
      <item>Zovko oil d.o.o. Žepče</item>
      <item>RH Općinski sud u Varaždinu, Zemljišnoknjižni odjel Varaždin</item>
      <item>AUTOBUSNI PRIJEVOZ društvo s ograničenom odgovornošću za prijevoze i usluge</item>
      <item>Zemljišno-knjižni odjel</item>
      <item>Općinski sud u Varaždinu</item>
      <item>BENEFIT društvo s ograničenom odgovornošću za trgovinu i inženjering</item>
      <item>Nenad Troje</item>
      <item>Mario Sokač</item>
      <item>Visoki Trgovački sud Republike Hrvatske</item>
      <item>Općinski sud u Čakovcu, Zemljišnoknjižni odjel</item>
      <item>HYPO STEIERMARK KRAFTFAHRZEUG- UND MASCHINENLEASING GmbH</item>
      <item>Odvjetničko društvo KALLAY &amp; PARTNERI, društvo s ograničenom odgovornošću</item>
      <item>Općinski sud u Karlovcu, Zemljišnoknjižni odjel Slunj</item>
      <item>GK grupa društvo s ograničenom odgovornošću za projektiranje i graditeljstvo</item>
    </izvorni_sadrzaj>
    <derivirana_varijabla naziv="DomainObject.Predmet.OstaliListFormated_1">
      <item>ZAGREBAČKA BANKA DIONIČKO DRUŠTVO</item>
      <item>Ozren Tatarac, odvjetnik (pun. predlagatelja)</item>
      <item>Velimir Slamar</item>
      <item>Vlado Brlić</item>
      <item>Zoran Hačić i Marko Kallay iz OD Hačić &amp; Kallay</item>
      <item>ŽDO Građansko-upravni odjel u Varaždinu</item>
      <item>Hrvatska banka za obnovu i razvitak</item>
      <item>ZOU Tomislav Mašić i Martina Pečenko</item>
      <item>RH Ministarstvo financija - Porezna uprava Varaždin</item>
      <item>MEĐIMURKA d.d.</item>
      <item>DRAVA d.d. za prijevoz robe u cestovnom prometu - u stečaju</item>
      <item>Leon Sulić</item>
      <item>CROATIA osiguranje d.d.</item>
      <item>ZOVKO-ZAGREB d.o.o. za trgovinu i transport - u stečaju</item>
      <item>Međimurska banka d. d.</item>
      <item>TEHNOCOMMERCE d.o.o. za trgovinu, popravak i održavanje elektrotehničkih aparata i uređaja</item>
      <item>HYPO STEIERMARK KRAFTFAHRZEUG-UND MASCHINENLEASING GmbH</item>
      <item>MERCEDES-BENZ LEASING HRVATSKA d.o.o.</item>
      <item>ZAGREBAČKA BANKA DIONIČKO DRUŠTVO</item>
      <item>CROATIA - BUS dioničko društvo za prijevoz putnika u tuzemnom i inozemnom cestovnom prometu, remont i servis za pranje i podma</item>
      <item>RH Ministarstvo financija Porezna uprava Varaždin</item>
      <item>EUROBUS INTERNATIONAL poduzeće za proizvodnju cestovnih vozila i marketing d.o.o.</item>
      <item>KARLOVAČKA BANKA dioničko društvo</item>
      <item>OTPREMNIČKO PODUZEĆE ZAGREB d.d. za prijevoz robe u cestovnom prometu "u stečaju"</item>
      <item>CROATIA OSIGURANJE d.d. Zagreb, Filijala Varaždin</item>
      <item>ZOVKO-ZAGREB d.o.o. za trgovinu i transport - u stečaju</item>
      <item>TRANSCROATIA društvo s ograničenom odgovornošću za prijevoz robe u cestovnom prometu i prijevoz specijalnih tereta "u steča</item>
      <item>Hrvoje Grenac iz OD Abel &amp; Grenac</item>
      <item>Međimurska banka d. d.</item>
      <item>RH Ministarstvo financija</item>
      <item>Violeta Njegač</item>
      <item>Zvonko Stričak</item>
      <item>Dubravko Pokorny (predsjednik OV iz Porezne upr. Vž.)</item>
      <item>RIS - Siniša Miličić</item>
      <item>Žnidarić konzalting društvo s ograničenom odgovornošću za trgovinu i promet nekretninama</item>
      <item>ZOU VLADO SEVŠEK I MAJA TKALČEC</item>
      <item>Odvjetnik Neno Rstić</item>
      <item>ENERGIJA AGRO društvo s ograničenom odgovornošću za proizvodnju i usluge</item>
      <item>Dalibor Gradinščak,ODVJETNIK</item>
      <item>Ivica Zovko</item>
      <item>Josip Kozjak, odvjetnik iz ZOU</item>
      <item>Raiffeisenbank Austria d.d.</item>
      <item>Odvjetničko društvo GLAMUZINA &amp; GROŠETA</item>
      <item>Ivo Šućur, odvjetnik</item>
      <item>Danica Zovko</item>
      <item>Ivo Šućur, odvjetnik</item>
      <item>Hrvatska Lutrija društvo s ograničenom odgovornošću za organiziranje i priređivanje igara na sreću i zabavnih igara</item>
      <item>AUTOTRANS d. o. o. za javni prijevoz putnika u cestovonom prometu, trgovinu, usluge i turistička agencija</item>
      <item>PRESEČKI GRUPA d.o.o. za prijevoz, usluge, trgovinu i putničku agenciju</item>
      <item>HUDEK-TRGOTRANS društvo s ograničenom odgovornošću</item>
      <item>Dalibor Gradinščak,odvjetnik</item>
      <item>Marinko Zovko</item>
      <item>Zovko oil d.o.o. Žepče</item>
      <item>RH Općinski sud u Varaždinu, Zemljišnoknjižni odjel Varaždin</item>
      <item>AUTOBUSNI PRIJEVOZ društvo s ograničenom odgovornošću za prijevoze i usluge</item>
      <item>Zemljišno-knjižni odjel</item>
      <item>Općinski sud u Varaždinu</item>
      <item>BENEFIT društvo s ograničenom odgovornošću za trgovinu i inženjering</item>
      <item>Nenad Troje</item>
      <item>Mario Sokač</item>
      <item>Visoki Trgovački sud Republike Hrvatske</item>
      <item>Općinski sud u Čakovcu, Zemljišnoknjižni odjel</item>
      <item>HYPO STEIERMARK KRAFTFAHRZEUG- UND MASCHINENLEASING GmbH</item>
      <item>Odvjetničko društvo KALLAY &amp; PARTNERI, društvo s ograničenom odgovornošću</item>
      <item>Općinski sud u Karlovcu, Zemljišnoknjižni odjel Slunj</item>
      <item>GK grupa društvo s ograničenom odgovornošću za projektiranje i graditeljstvo</item>
    </derivirana_varijabla>
  </DomainObject.Predmet.OstaliListFormated>
  <DomainObject.Predmet.OstaliListFormatedOIB>
    <izvorni_sadrzaj>
      <item>ZAGREBAČKA BANKA DIONIČKO DRUŠTVO, OIB 92963223473</item>
      <item>Ozren Tatarac, odvjetnik (pun. predlagatelja)</item>
      <item>Velimir Slamar, OIB 69715502514</item>
      <item>Vlado Brlić</item>
      <item>Zoran Hačić i Marko Kallay iz OD Hačić &amp; Kallay</item>
      <item>ŽDO Građansko-upravni odjel u Varaždinu</item>
      <item>Hrvatska banka za obnovu i razvitak, OIB 26702280390</item>
      <item>ZOU Tomislav Mašić i Martina Pečenko</item>
      <item>RH Ministarstvo financija - Porezna uprava Varaždin</item>
      <item>MEĐIMURKA d.d., OIB 22481023589</item>
      <item>DRAVA d.d. za prijevoz robe u cestovnom prometu - u stečaju, OIB 50677943856</item>
      <item>Leon Sulić</item>
      <item>CROATIA osiguranje d.d., OIB 26187994862</item>
      <item>ZOVKO-ZAGREB d.o.o. za trgovinu i transport - u stečaju, OIB 02310872315</item>
      <item>Međimurska banka d. d., OIB 48744996512</item>
      <item>TEHNOCOMMERCE d.o.o. za trgovinu, popravak i održavanje elektrotehničkih aparata i uređaja, OIB 85833578212</item>
      <item>HYPO STEIERMARK KRAFTFAHRZEUG-UND MASCHINENLEASING GmbH</item>
      <item>MERCEDES-BENZ LEASING HRVATSKA d.o.o., OIB 17080997510</item>
      <item>ZAGREBAČKA BANKA DIONIČKO DRUŠTVO, OIB 92963223473</item>
      <item>CROATIA - BUS dioničko društvo za prijevoz putnika u tuzemnom i inozemnom cestovnom prometu, remont i servis za pranje i podma, OIB 53772435884</item>
      <item>RH Ministarstvo financija Porezna uprava Varaždin</item>
      <item>EUROBUS INTERNATIONAL poduzeće za proizvodnju cestovnih vozila i marketing d.o.o., OIB 33274473528</item>
      <item>KARLOVAČKA BANKA dioničko društvo, OIB 08106331075</item>
      <item>OTPREMNIČKO PODUZEĆE ZAGREB d.d. za prijevoz robe u cestovnom prometu "u stečaju", OIB 60842584260</item>
      <item>CROATIA OSIGURANJE d.d. Zagreb, Filijala Varaždin, OIB 26187994862</item>
      <item>ZOVKO-ZAGREB d.o.o. za trgovinu i transport - u stečaju, OIB 02310872315</item>
      <item>TRANSCROATIA društvo s ograničenom odgovornošću za prijevoz robe u cestovnom prometu i prijevoz specijalnih tereta "u steča, OIB 93969536510</item>
      <item>Hrvoje Grenac iz OD Abel &amp; Grenac</item>
      <item>Međimurska banka d. d., OIB 48744996512</item>
      <item>RH Ministarstvo financija</item>
      <item>Violeta Njegač</item>
      <item>Zvonko Stričak</item>
      <item>Dubravko Pokorny (predsjednik OV iz Porezne upr. Vž.)</item>
      <item>RIS - Siniša Miličić</item>
      <item>Žnidarić konzalting društvo s ograničenom odgovornošću za trgovinu i promet nekretninama, OIB 72659258433</item>
      <item>ZOU VLADO SEVŠEK I MAJA TKALČEC</item>
      <item>Odvjetnik Neno Rstić</item>
      <item>ENERGIJA AGRO društvo s ograničenom odgovornošću za proizvodnju i usluge, OIB 96473983045</item>
      <item>Dalibor Gradinščak,ODVJETNIK</item>
      <item>Ivica Zovko, OIB 54196104128</item>
      <item>Josip Kozjak, odvjetnik iz ZOU</item>
      <item>Raiffeisenbank Austria d.d., OIB 53056966535</item>
      <item>Odvjetničko društvo GLAMUZINA &amp; GROŠETA, OIB 69402757072</item>
      <item>Ivo Šućur, odvjetnik</item>
      <item>Danica Zovko, OIB 40467015056</item>
      <item>Ivo Šućur, odvjetnik</item>
      <item>Hrvatska Lutrija društvo s ograničenom odgovornošću za organiziranje i priređivanje igara na sreću i zabavnih igara, OIB 27905228158</item>
      <item>AUTOTRANS d. o. o. za javni prijevoz putnika u cestovonom prometu, trgovinu, usluge i turistička agencija, OIB 19819724166</item>
      <item>PRESEČKI GRUPA d.o.o. za prijevoz, usluge, trgovinu i putničku agenciju, OIB 85843181422</item>
      <item>HUDEK-TRGOTRANS društvo s ograničenom odgovornošću, OIB 66718146008</item>
      <item>Dalibor Gradinščak,odvjetnik, OIB 16095594061</item>
      <item>Marinko Zovko, OIB 56189269298</item>
      <item>Zovko oil d.o.o. Žepče</item>
      <item>RH Općinski sud u Varaždinu, Zemljišnoknjižni odjel Varaždin</item>
      <item>AUTOBUSNI PRIJEVOZ društvo s ograničenom odgovornošću za prijevoze i usluge, OIB 15263066301</item>
      <item>Zemljišno-knjižni odjel</item>
      <item>Općinski sud u Varaždinu</item>
      <item>BENEFIT društvo s ograničenom odgovornošću za trgovinu i inženjering, OIB 00222217723</item>
      <item>Nenad Troje</item>
      <item>Mario Sokač</item>
      <item>Visoki Trgovački sud Republike Hrvatske</item>
      <item>Općinski sud u Čakovcu, Zemljišnoknjižni odjel</item>
      <item>HYPO STEIERMARK KRAFTFAHRZEUG- UND MASCHINENLEASING GmbH, OIB 46480388251</item>
      <item>Odvjetničko društvo KALLAY &amp; PARTNERI, društvo s ograničenom odgovornošću, OIB 86709918716</item>
      <item>Općinski sud u Karlovcu, Zemljišnoknjižni odjel Slunj</item>
      <item>GK grupa društvo s ograničenom odgovornošću za projektiranje i graditeljstvo, OIB 32165824835</item>
    </izvorni_sadrzaj>
    <derivirana_varijabla naziv="DomainObject.Predmet.OstaliListFormatedOIB_1">
      <item>ZAGREBAČKA BANKA DIONIČKO DRUŠTVO, OIB 92963223473</item>
      <item>Ozren Tatarac, odvjetnik (pun. predlagatelja)</item>
      <item>Velimir Slamar, OIB 69715502514</item>
      <item>Vlado Brlić</item>
      <item>Zoran Hačić i Marko Kallay iz OD Hačić &amp; Kallay</item>
      <item>ŽDO Građansko-upravni odjel u Varaždinu</item>
      <item>Hrvatska banka za obnovu i razvitak, OIB 26702280390</item>
      <item>ZOU Tomislav Mašić i Martina Pečenko</item>
      <item>RH Ministarstvo financija - Porezna uprava Varaždin</item>
      <item>MEĐIMURKA d.d., OIB 22481023589</item>
      <item>DRAVA d.d. za prijevoz robe u cestovnom prometu - u stečaju, OIB 50677943856</item>
      <item>Leon Sulić</item>
      <item>CROATIA osiguranje d.d., OIB 26187994862</item>
      <item>ZOVKO-ZAGREB d.o.o. za trgovinu i transport - u stečaju, OIB 02310872315</item>
      <item>Međimurska banka d. d., OIB 48744996512</item>
      <item>TEHNOCOMMERCE d.o.o. za trgovinu, popravak i održavanje elektrotehničkih aparata i uređaja, OIB 85833578212</item>
      <item>HYPO STEIERMARK KRAFTFAHRZEUG-UND MASCHINENLEASING GmbH</item>
      <item>MERCEDES-BENZ LEASING HRVATSKA d.o.o., OIB 17080997510</item>
      <item>ZAGREBAČKA BANKA DIONIČKO DRUŠTVO, OIB 92963223473</item>
      <item>CROATIA - BUS dioničko društvo za prijevoz putnika u tuzemnom i inozemnom cestovnom prometu, remont i servis za pranje i podma, OIB 53772435884</item>
      <item>RH Ministarstvo financija Porezna uprava Varaždin</item>
      <item>EUROBUS INTERNATIONAL poduzeće za proizvodnju cestovnih vozila i marketing d.o.o., OIB 33274473528</item>
      <item>KARLOVAČKA BANKA dioničko društvo, OIB 08106331075</item>
      <item>OTPREMNIČKO PODUZEĆE ZAGREB d.d. za prijevoz robe u cestovnom prometu "u stečaju", OIB 60842584260</item>
      <item>CROATIA OSIGURANJE d.d. Zagreb, Filijala Varaždin, OIB 26187994862</item>
      <item>ZOVKO-ZAGREB d.o.o. za trgovinu i transport - u stečaju, OIB 02310872315</item>
      <item>TRANSCROATIA društvo s ograničenom odgovornošću za prijevoz robe u cestovnom prometu i prijevoz specijalnih tereta "u steča, OIB 93969536510</item>
      <item>Hrvoje Grenac iz OD Abel &amp; Grenac</item>
      <item>Međimurska banka d. d., OIB 48744996512</item>
      <item>RH Ministarstvo financija</item>
      <item>Violeta Njegač</item>
      <item>Zvonko Stričak</item>
      <item>Dubravko Pokorny (predsjednik OV iz Porezne upr. Vž.)</item>
      <item>RIS - Siniša Miličić</item>
      <item>Žnidarić konzalting društvo s ograničenom odgovornošću za trgovinu i promet nekretninama, OIB 72659258433</item>
      <item>ZOU VLADO SEVŠEK I MAJA TKALČEC</item>
      <item>Odvjetnik Neno Rstić</item>
      <item>ENERGIJA AGRO društvo s ograničenom odgovornošću za proizvodnju i usluge, OIB 96473983045</item>
      <item>Dalibor Gradinščak,ODVJETNIK</item>
      <item>Ivica Zovko, OIB 54196104128</item>
      <item>Josip Kozjak, odvjetnik iz ZOU</item>
      <item>Raiffeisenbank Austria d.d., OIB 53056966535</item>
      <item>Odvjetničko društvo GLAMUZINA &amp; GROŠETA, OIB 69402757072</item>
      <item>Ivo Šućur, odvjetnik</item>
      <item>Danica Zovko, OIB 40467015056</item>
      <item>Ivo Šućur, odvjetnik</item>
      <item>Hrvatska Lutrija društvo s ograničenom odgovornošću za organiziranje i priređivanje igara na sreću i zabavnih igara, OIB 27905228158</item>
      <item>AUTOTRANS d. o. o. za javni prijevoz putnika u cestovonom prometu, trgovinu, usluge i turistička agencija, OIB 19819724166</item>
      <item>PRESEČKI GRUPA d.o.o. za prijevoz, usluge, trgovinu i putničku agenciju, OIB 85843181422</item>
      <item>HUDEK-TRGOTRANS društvo s ograničenom odgovornošću, OIB 66718146008</item>
      <item>Dalibor Gradinščak,odvjetnik, OIB 16095594061</item>
      <item>Marinko Zovko, OIB 56189269298</item>
      <item>Zovko oil d.o.o. Žepče</item>
      <item>RH Općinski sud u Varaždinu, Zemljišnoknjižni odjel Varaždin</item>
      <item>AUTOBUSNI PRIJEVOZ društvo s ograničenom odgovornošću za prijevoze i usluge, OIB 15263066301</item>
      <item>Zemljišno-knjižni odjel</item>
      <item>Općinski sud u Varaždinu</item>
      <item>BENEFIT društvo s ograničenom odgovornošću za trgovinu i inženjering, OIB 00222217723</item>
      <item>Nenad Troje</item>
      <item>Mario Sokač</item>
      <item>Visoki Trgovački sud Republike Hrvatske</item>
      <item>Općinski sud u Čakovcu, Zemljišnoknjižni odjel</item>
      <item>HYPO STEIERMARK KRAFTFAHRZEUG- UND MASCHINENLEASING GmbH, OIB 46480388251</item>
      <item>Odvjetničko društvo KALLAY &amp; PARTNERI, društvo s ograničenom odgovornošću, OIB 86709918716</item>
      <item>Općinski sud u Karlovcu, Zemljišnoknjižni odjel Slunj</item>
      <item>GK grupa društvo s ograničenom odgovornošću za projektiranje i graditeljstvo, OIB 32165824835</item>
    </derivirana_varijabla>
  </DomainObject.Predmet.OstaliListFormatedOIB>
  <DomainObject.Predmet.OstaliListFormatedWithAdress>
    <izvorni_sadrzaj>
      <item>ZAGREBAČKA BANKA DIONIČKO DRUŠTVO, Trg bana Josipa Jelačića 10, 10000 Zagreb</item>
      <item>Ozren Tatarac, odvjetnik (pun. predlagatelja), Bogišićeva 2, 10000 Zagreb</item>
      <item>Velimir Slamar, Ul. M. Krleže 1/1, 42000 Varaždin</item>
      <item>Vlado Brlić, Krč 36, 42220 Novi Marof</item>
      <item>Zoran Hačić i Marko Kallay iz OD Hačić &amp; Kallay, Palmotićeva 3, 10000 Zagreb</item>
      <item>ŽDO Građansko-upravni odjel u Varaždinu, Vrazova 4, 42000 Varaždin</item>
      <item>Hrvatska banka za obnovu i razvitak, Strosmayerov trg 9, 10000 Zagreb</item>
      <item>ZOU Tomislav Mašić i Martina Pečenko, D. Domjanića 1a, 10380 SVETI IVAN ZELIN</item>
      <item>RH Ministarstvo financija - Porezna uprava Varaždin, Graberje 1, 42000 Varaždin</item>
      <item>MEĐIMURKA d.d., Trg Republike 6, 40000 Čakovec</item>
      <item>DRAVA d.d. za prijevoz robe u cestovnom prometu - u stečaju, Donje Svetice/bb, 10000 Zagreb</item>
      <item>Leon Sulić, Štoosova 12, 10000 Zagreb</item>
      <item>CROATIA osiguranje d.d., Miramarska 22, 10000 Zagreb</item>
      <item>ZOVKO-ZAGREB d.o.o. za trgovinu i transport - u stečaju, Slavonska avenija 63, Sesvete</item>
      <item>Međimurska banka d. d., Valenta Morandinija 37, Čakovec</item>
      <item>TEHNOCOMMERCE d.o.o. za trgovinu, popravak i održavanje elektrotehničkih aparata i uređaja, Antuna Gustava Matoša 23, Karlovac</item>
      <item>HYPO STEIERMARK KRAFTFAHRZEUG-UND MASCHINENLEASING GmbH, Joanneumring 20, GRAZ</item>
      <item>MERCEDES-BENZ LEASING HRVATSKA d.o.o., Kovinska 5, 10000 Zagreb</item>
      <item>ZAGREBAČKA BANKA DIONIČKO DRUŠTVO, Trg bana Josipa Jelačića 10, 10000 Zagreb</item>
      <item>CROATIA - BUS dioničko društvo za prijevoz putnika u tuzemnom i inozemnom cestovnom prometu, remont i servis za pranje i podma, Heinzelova 61, 10000 Zagreb</item>
      <item>RH Ministarstvo financija Porezna uprava Varaždin, Graberje 1, 42000 Varaždin</item>
      <item>EUROBUS INTERNATIONAL poduzeće za proizvodnju cestovnih vozila i marketing d.o.o., Kralja Tomislava 17, Karlovac</item>
      <item>KARLOVAČKA BANKA dioničko društvo, Ivana Gorana Kovačića 1, Karlovac</item>
      <item>OTPREMNIČKO PODUZEĆE ZAGREB d.d. za prijevoz robe u cestovnom prometu "u stečaju", Gospodarska 56, Varaždin</item>
      <item>CROATIA OSIGURANJE d.d. Zagreb, Filijala Varaždin, Kapucinski trg 14, 42000 Varaždin</item>
      <item>ZOVKO-ZAGREB d.o.o. za trgovinu i transport - u stečaju, Slavonska avenija 63, Sesvete</item>
      <item>TRANSCROATIA društvo s ograničenom odgovornošću za prijevoz robe u cestovnom prometu i prijevoz specijalnih tereta "u steča, Gospodarska 56, Varaždin</item>
      <item>Hrvoje Grenac iz OD Abel &amp; Grenac, Ulica kralja Držislava 4/II, 10000 Zagreb</item>
      <item>Međimurska banka d. d., Valenta Morandinija 37, Čakovec</item>
      <item>RH Ministarstvo financija, Katančićeva 5, 10000 Zagreb</item>
      <item>Violeta Njegač, Ivana Cankara 7/1, 42000 Varaždin</item>
      <item>Zvonko Stričak, Presečno 137a, 42220 Novi Marof</item>
      <item>Dubravko Pokorny (predsjednik OV iz Porezne upr. Vž.), Graberje 1, 42000 Varaždin</item>
      <item>RIS - Siniša Miličić, Kratka 1, 42 000 Varaždin</item>
      <item>Žnidarić konzalting društvo s ograničenom odgovornošću za trgovinu i promet nekretninama, Josipa Kozarca 2, Čakovec</item>
      <item>ZOU VLADO SEVŠEK I MAJA TKALČEC, Kratka 4/I, 42000 Varaždin</item>
      <item>Odvjetnik Neno Rstić, Biankinijeva 9, 10000 Zagreb</item>
      <item>ENERGIJA AGRO društvo s ograničenom odgovornošću za proizvodnju i usluge, Biljevec 77, 42243 Biljevec</item>
      <item>Dalibor Gradinščak,ODVJETNIK</item>
      <item>Ivica Zovko, Petrine 29, 10000 Zagreb</item>
      <item>Josip Kozjak, odvjetnik iz ZOU, Franjevački trg 11, 42000 Varaždin</item>
      <item>Raiffeisenbank Austria d.d., Petrinjska 59, 10000 Zagreb</item>
      <item>Odvjetničko društvo GLAMUZINA &amp; GROŠETA, Krajiška 27, 10000 Zagreb</item>
      <item>Ivo Šućur, odvjetnik, Masarykova 7, 10000 Zagreb</item>
      <item>Danica Zovko, Petrine 29, 10000 Zagreb</item>
      <item>Ivo Šućur, odvjetnik, Masarykova 7, 10000 Zagreb</item>
      <item>Hrvatska Lutrija društvo s ograničenom odgovornošću za organiziranje i priređivanje igara na sreću i zabavnih igara, Ulica grada Vukovara 72, 10000 Zagreb</item>
      <item>AUTOTRANS d. o. o. za javni prijevoz putnika u cestovonom prometu, trgovinu, usluge i turistička agencija, Šetalište 20. travnja 18, 51557 Cres</item>
      <item>PRESEČKI GRUPA d.o.o. za prijevoz, usluge, trgovinu i putničku agenciju, Frana Galovića 15, 49000 Krapina</item>
      <item>HUDEK-TRGOTRANS društvo s ograničenom odgovornošću, Biljevec 77, 42243 Biljevec</item>
      <item>Dalibor Gradinščak,odvjetnik, Pavlinska 5, 42000 Varaždin</item>
      <item>Marinko Zovko, Petrine 29, 10000 Zagreb</item>
      <item>Zovko oil d.o.o. Žepče</item>
      <item>RH Općinski sud u Varaždinu, Zemljišnoknjižni odjel Varaždin</item>
      <item>AUTOBUSNI PRIJEVOZ društvo s ograničenom odgovornošću za prijevoze i usluge, Gospodarska 56, 42000 Varaždin</item>
      <item>Zemljišno-knjižni odjel</item>
      <item>Općinski sud u Varaždinu</item>
      <item>BENEFIT društvo s ograničenom odgovornošću za trgovinu i inženjering, Put Davorina Trstenjaka 1, 47000 Karlovac</item>
      <item>Nenad Troje</item>
      <item>Mario Sokač, Cankareva 3, 42000 Varaždin</item>
      <item>Visoki Trgovački sud Republike Hrvatske</item>
      <item>Općinski sud u Čakovcu, Zemljišnoknjižni odjel</item>
      <item>HYPO STEIERMARK KRAFTFAHRZEUG- UND MASCHINENLEASING GmbH, Kaiserfeldgasse 5, Graz</item>
      <item>Odvjetničko društvo KALLAY &amp; PARTNERI, društvo s ograničenom odgovornošću, Ilica 1A/III, 10000 Zagreb</item>
      <item>Općinski sud u Karlovcu, Zemljišnoknjižni odjel Slunj</item>
      <item>GK grupa društvo s ograničenom odgovornošću za projektiranje i graditeljstvo, Miroslava Krleže 1/1, 42000 Varaždin</item>
    </izvorni_sadrzaj>
    <derivirana_varijabla naziv="DomainObject.Predmet.OstaliListFormatedWithAdress_1">
      <item>ZAGREBAČKA BANKA DIONIČKO DRUŠTVO, Trg bana Josipa Jelačića 10, 10000 Zagreb</item>
      <item>Ozren Tatarac, odvjetnik (pun. predlagatelja), Bogišićeva 2, 10000 Zagreb</item>
      <item>Velimir Slamar, Ul. M. Krleže 1/1, 42000 Varaždin</item>
      <item>Vlado Brlić, Krč 36, 42220 Novi Marof</item>
      <item>Zoran Hačić i Marko Kallay iz OD Hačić &amp; Kallay, Palmotićeva 3, 10000 Zagreb</item>
      <item>ŽDO Građansko-upravni odjel u Varaždinu, Vrazova 4, 42000 Varaždin</item>
      <item>Hrvatska banka za obnovu i razvitak, Strosmayerov trg 9, 10000 Zagreb</item>
      <item>ZOU Tomislav Mašić i Martina Pečenko, D. Domjanića 1a, 10380 SVETI IVAN ZELIN</item>
      <item>RH Ministarstvo financija - Porezna uprava Varaždin, Graberje 1, 42000 Varaždin</item>
      <item>MEĐIMURKA d.d., Trg Republike 6, 40000 Čakovec</item>
      <item>DRAVA d.d. za prijevoz robe u cestovnom prometu - u stečaju, Donje Svetice/bb, 10000 Zagreb</item>
      <item>Leon Sulić, Štoosova 12, 10000 Zagreb</item>
      <item>CROATIA osiguranje d.d., Miramarska 22, 10000 Zagreb</item>
      <item>ZOVKO-ZAGREB d.o.o. za trgovinu i transport - u stečaju, Slavonska avenija 63, Sesvete</item>
      <item>Međimurska banka d. d., Valenta Morandinija 37, Čakovec</item>
      <item>TEHNOCOMMERCE d.o.o. za trgovinu, popravak i održavanje elektrotehničkih aparata i uređaja, Antuna Gustava Matoša 23, Karlovac</item>
      <item>HYPO STEIERMARK KRAFTFAHRZEUG-UND MASCHINENLEASING GmbH, Joanneumring 20, GRAZ</item>
      <item>MERCEDES-BENZ LEASING HRVATSKA d.o.o., Kovinska 5, 10000 Zagreb</item>
      <item>ZAGREBAČKA BANKA DIONIČKO DRUŠTVO, Trg bana Josipa Jelačića 10, 10000 Zagreb</item>
      <item>CROATIA - BUS dioničko društvo za prijevoz putnika u tuzemnom i inozemnom cestovnom prometu, remont i servis za pranje i podma, Heinzelova 61, 10000 Zagreb</item>
      <item>RH Ministarstvo financija Porezna uprava Varaždin, Graberje 1, 42000 Varaždin</item>
      <item>EUROBUS INTERNATIONAL poduzeće za proizvodnju cestovnih vozila i marketing d.o.o., Kralja Tomislava 17, Karlovac</item>
      <item>KARLOVAČKA BANKA dioničko društvo, Ivana Gorana Kovačića 1, Karlovac</item>
      <item>OTPREMNIČKO PODUZEĆE ZAGREB d.d. za prijevoz robe u cestovnom prometu "u stečaju", Gospodarska 56, Varaždin</item>
      <item>CROATIA OSIGURANJE d.d. Zagreb, Filijala Varaždin, Kapucinski trg 14, 42000 Varaždin</item>
      <item>ZOVKO-ZAGREB d.o.o. za trgovinu i transport - u stečaju, Slavonska avenija 63, Sesvete</item>
      <item>TRANSCROATIA društvo s ograničenom odgovornošću za prijevoz robe u cestovnom prometu i prijevoz specijalnih tereta "u steča, Gospodarska 56, Varaždin</item>
      <item>Hrvoje Grenac iz OD Abel &amp; Grenac, Ulica kralja Držislava 4/II, 10000 Zagreb</item>
      <item>Međimurska banka d. d., Valenta Morandinija 37, Čakovec</item>
      <item>RH Ministarstvo financija, Katančićeva 5, 10000 Zagreb</item>
      <item>Violeta Njegač, Ivana Cankara 7/1, 42000 Varaždin</item>
      <item>Zvonko Stričak, Presečno 137a, 42220 Novi Marof</item>
      <item>Dubravko Pokorny (predsjednik OV iz Porezne upr. Vž.), Graberje 1, 42000 Varaždin</item>
      <item>RIS - Siniša Miličić, Kratka 1, 42 000 Varaždin</item>
      <item>Žnidarić konzalting društvo s ograničenom odgovornošću za trgovinu i promet nekretninama, Josipa Kozarca 2, Čakovec</item>
      <item>ZOU VLADO SEVŠEK I MAJA TKALČEC, Kratka 4/I, 42000 Varaždin</item>
      <item>Odvjetnik Neno Rstić, Biankinijeva 9, 10000 Zagreb</item>
      <item>ENERGIJA AGRO društvo s ograničenom odgovornošću za proizvodnju i usluge, Biljevec 77, 42243 Biljevec</item>
      <item>Dalibor Gradinščak,ODVJETNIK</item>
      <item>Ivica Zovko, Petrine 29, 10000 Zagreb</item>
      <item>Josip Kozjak, odvjetnik iz ZOU, Franjevački trg 11, 42000 Varaždin</item>
      <item>Raiffeisenbank Austria d.d., Petrinjska 59, 10000 Zagreb</item>
      <item>Odvjetničko društvo GLAMUZINA &amp; GROŠETA, Krajiška 27, 10000 Zagreb</item>
      <item>Ivo Šućur, odvjetnik, Masarykova 7, 10000 Zagreb</item>
      <item>Danica Zovko, Petrine 29, 10000 Zagreb</item>
      <item>Ivo Šućur, odvjetnik, Masarykova 7, 10000 Zagreb</item>
      <item>Hrvatska Lutrija društvo s ograničenom odgovornošću za organiziranje i priređivanje igara na sreću i zabavnih igara, Ulica grada Vukovara 72, 10000 Zagreb</item>
      <item>AUTOTRANS d. o. o. za javni prijevoz putnika u cestovonom prometu, trgovinu, usluge i turistička agencija, Šetalište 20. travnja 18, 51557 Cres</item>
      <item>PRESEČKI GRUPA d.o.o. za prijevoz, usluge, trgovinu i putničku agenciju, Frana Galovića 15, 49000 Krapina</item>
      <item>HUDEK-TRGOTRANS društvo s ograničenom odgovornošću, Biljevec 77, 42243 Biljevec</item>
      <item>Dalibor Gradinščak,odvjetnik, Pavlinska 5, 42000 Varaždin</item>
      <item>Marinko Zovko, Petrine 29, 10000 Zagreb</item>
      <item>Zovko oil d.o.o. Žepče</item>
      <item>RH Općinski sud u Varaždinu, Zemljišnoknjižni odjel Varaždin</item>
      <item>AUTOBUSNI PRIJEVOZ društvo s ograničenom odgovornošću za prijevoze i usluge, Gospodarska 56, 42000 Varaždin</item>
      <item>Zemljišno-knjižni odjel</item>
      <item>Općinski sud u Varaždinu</item>
      <item>BENEFIT društvo s ograničenom odgovornošću za trgovinu i inženjering, Put Davorina Trstenjaka 1, 47000 Karlovac</item>
      <item>Nenad Troje</item>
      <item>Mario Sokač, Cankareva 3, 42000 Varaždin</item>
      <item>Visoki Trgovački sud Republike Hrvatske</item>
      <item>Općinski sud u Čakovcu, Zemljišnoknjižni odjel</item>
      <item>HYPO STEIERMARK KRAFTFAHRZEUG- UND MASCHINENLEASING GmbH, Kaiserfeldgasse 5, Graz</item>
      <item>Odvjetničko društvo KALLAY &amp; PARTNERI, društvo s ograničenom odgovornošću, Ilica 1A/III, 10000 Zagreb</item>
      <item>Općinski sud u Karlovcu, Zemljišnoknjižni odjel Slunj</item>
      <item>GK grupa društvo s ograničenom odgovornošću za projektiranje i graditeljstvo, Miroslava Krleže 1/1, 42000 Varaždin</item>
    </derivirana_varijabla>
  </DomainObject.Predmet.OstaliListFormatedWithAdress>
  <DomainObject.Predmet.OstaliListFormatedWithAdressOIB>
    <izvorni_sadrzaj>
      <item>ZAGREBAČKA BANKA DIONIČKO DRUŠTVO, OIB 92963223473, Trg bana Josipa Jelačića 10, 10000 Zagreb</item>
      <item>Ozren Tatarac, odvjetnik (pun. predlagatelja), Bogišićeva 2, 10000 Zagreb</item>
      <item>Velimir Slamar, OIB 69715502514, Ul. M. Krleže 1/1, 42000 Varaždin</item>
      <item>Vlado Brlić, Krč 36, 42220 Novi Marof</item>
      <item>Zoran Hačić i Marko Kallay iz OD Hačić &amp; Kallay, Palmotićeva 3, 10000 Zagreb</item>
      <item>ŽDO Građansko-upravni odjel u Varaždinu, Vrazova 4, 42000 Varaždin</item>
      <item>Hrvatska banka za obnovu i razvitak, OIB 26702280390, Strosmayerov trg 9, 10000 Zagreb</item>
      <item>ZOU Tomislav Mašić i Martina Pečenko, D. Domjanića 1a, 10380 SVETI IVAN ZELIN</item>
      <item>RH Ministarstvo financija - Porezna uprava Varaždin, Graberje 1, 42000 Varaždin</item>
      <item>MEĐIMURKA d.d., OIB 22481023589, Trg Republike 6, 40000 Čakovec</item>
      <item>DRAVA d.d. za prijevoz robe u cestovnom prometu - u stečaju, OIB 50677943856, Donje Svetice/bb, 10000 Zagreb</item>
      <item>Leon Sulić, Štoosova 12, 10000 Zagreb</item>
      <item>CROATIA osiguranje d.d., OIB 26187994862, Miramarska 22, 10000 Zagreb</item>
      <item>ZOVKO-ZAGREB d.o.o. za trgovinu i transport - u stečaju, OIB 02310872315, Slavonska avenija 63, Sesvete</item>
      <item>Međimurska banka d. d., OIB 48744996512, Valenta Morandinija 37, Čakovec</item>
      <item>TEHNOCOMMERCE d.o.o. za trgovinu, popravak i održavanje elektrotehničkih aparata i uređaja, OIB 85833578212, Antuna Gustava Matoša 23, Karlovac</item>
      <item>HYPO STEIERMARK KRAFTFAHRZEUG-UND MASCHINENLEASING GmbH, Joanneumring 20, GRAZ</item>
      <item>MERCEDES-BENZ LEASING HRVATSKA d.o.o., OIB 17080997510, Kovinska 5, 10000 Zagreb</item>
      <item>ZAGREBAČKA BANKA DIONIČKO DRUŠTVO, OIB 92963223473, Trg bana Josipa Jelačića 10, 10000 Zagreb</item>
      <item>CROATIA - BUS dioničko društvo za prijevoz putnika u tuzemnom i inozemnom cestovnom prometu, remont i servis za pranje i podma, OIB 53772435884, Heinzelova 61, 10000 Zagreb</item>
      <item>RH Ministarstvo financija Porezna uprava Varaždin, Graberje 1, 42000 Varaždin</item>
      <item>EUROBUS INTERNATIONAL poduzeće za proizvodnju cestovnih vozila i marketing d.o.o., OIB 33274473528, Kralja Tomislava 17, Karlovac</item>
      <item>KARLOVAČKA BANKA dioničko društvo, OIB 08106331075, Ivana Gorana Kovačića 1, Karlovac</item>
      <item>OTPREMNIČKO PODUZEĆE ZAGREB d.d. za prijevoz robe u cestovnom prometu "u stečaju", OIB 60842584260, Gospodarska 56, Varaždin</item>
      <item>CROATIA OSIGURANJE d.d. Zagreb, Filijala Varaždin, OIB 26187994862, Kapucinski trg 14, 42000 Varaždin</item>
      <item>ZOVKO-ZAGREB d.o.o. za trgovinu i transport - u stečaju, OIB 02310872315, Slavonska avenija 63, Sesvete</item>
      <item>TRANSCROATIA društvo s ograničenom odgovornošću za prijevoz robe u cestovnom prometu i prijevoz specijalnih tereta "u steča, OIB 93969536510, Gospodarska 56, Varaždin</item>
      <item>Hrvoje Grenac iz OD Abel &amp; Grenac, Ulica kralja Držislava 4/II, 10000 Zagreb</item>
      <item>Međimurska banka d. d., OIB 48744996512, Valenta Morandinija 37, Čakovec</item>
      <item>RH Ministarstvo financija, Katančićeva 5, 10000 Zagreb</item>
      <item>Violeta Njegač, Ivana Cankara 7/1, 42000 Varaždin</item>
      <item>Zvonko Stričak, Presečno 137a, 42220 Novi Marof</item>
      <item>Dubravko Pokorny (predsjednik OV iz Porezne upr. Vž.), Graberje 1, 42000 Varaždin</item>
      <item>RIS - Siniša Miličić, Kratka 1, 42 000 Varaždin</item>
      <item>Žnidarić konzalting društvo s ograničenom odgovornošću za trgovinu i promet nekretninama, OIB 72659258433, Josipa Kozarca 2, Čakovec</item>
      <item>ZOU VLADO SEVŠEK I MAJA TKALČEC, Kratka 4/I, 42000 Varaždin</item>
      <item>Odvjetnik Neno Rstić, Biankinijeva 9, 10000 Zagreb</item>
      <item>ENERGIJA AGRO društvo s ograničenom odgovornošću za proizvodnju i usluge, OIB 96473983045, Biljevec 77, 42243 Biljevec</item>
      <item>Dalibor Gradinščak,ODVJETNIK</item>
      <item>Ivica Zovko, OIB 54196104128, Petrine 29, 10000 Zagreb</item>
      <item>Josip Kozjak, odvjetnik iz ZOU, Franjevački trg 11, 42000 Varaždin</item>
      <item>Raiffeisenbank Austria d.d., OIB 53056966535, Petrinjska 59, 10000 Zagreb</item>
      <item>Odvjetničko društvo GLAMUZINA &amp; GROŠETA, OIB 69402757072, Krajiška 27, 10000 Zagreb</item>
      <item>Ivo Šućur, odvjetnik, Masarykova 7, 10000 Zagreb</item>
      <item>Danica Zovko, OIB 40467015056, Petrine 29, 10000 Zagreb</item>
      <item>Ivo Šućur, odvjetnik, Masarykova 7, 10000 Zagreb</item>
      <item>Hrvatska Lutrija društvo s ograničenom odgovornošću za organiziranje i priređivanje igara na sreću i zabavnih igara, OIB 27905228158, Ulica grada Vukovara 72, 10000 Zagreb</item>
      <item>AUTOTRANS d. o. o. za javni prijevoz putnika u cestovonom prometu, trgovinu, usluge i turistička agencija, OIB 19819724166, Šetalište 20. travnja 18, 51557 Cres</item>
      <item>PRESEČKI GRUPA d.o.o. za prijevoz, usluge, trgovinu i putničku agenciju, OIB 85843181422, Frana Galovića 15, 49000 Krapina</item>
      <item>HUDEK-TRGOTRANS društvo s ograničenom odgovornošću, OIB 66718146008, Biljevec 77, 42243 Biljevec</item>
      <item>Dalibor Gradinščak,odvjetnik, OIB 16095594061, Pavlinska 5, 42000 Varaždin</item>
      <item>Marinko Zovko, OIB 56189269298, Petrine 29, 10000 Zagreb</item>
      <item>Zovko oil d.o.o. Žepče</item>
      <item>RH Općinski sud u Varaždinu, Zemljišnoknjižni odjel Varaždin</item>
      <item>AUTOBUSNI PRIJEVOZ društvo s ograničenom odgovornošću za prijevoze i usluge, OIB 15263066301, Gospodarska 56, 42000 Varaždin</item>
      <item>Zemljišno-knjižni odjel</item>
      <item>Općinski sud u Varaždinu</item>
      <item>BENEFIT društvo s ograničenom odgovornošću za trgovinu i inženjering, OIB 00222217723, Put Davorina Trstenjaka 1, 47000 Karlovac</item>
      <item>Nenad Troje</item>
      <item>Mario Sokač, Cankareva 3, 42000 Varaždin</item>
      <item>Visoki Trgovački sud Republike Hrvatske</item>
      <item>Općinski sud u Čakovcu, Zemljišnoknjižni odjel</item>
      <item>HYPO STEIERMARK KRAFTFAHRZEUG- UND MASCHINENLEASING GmbH, OIB 46480388251, Kaiserfeldgasse 5, Graz</item>
      <item>Odvjetničko društvo KALLAY &amp; PARTNERI, društvo s ograničenom odgovornošću, OIB 86709918716, Ilica 1A/III, 10000 Zagreb</item>
      <item>Općinski sud u Karlovcu, Zemljišnoknjižni odjel Slunj</item>
      <item>GK grupa društvo s ograničenom odgovornošću za projektiranje i graditeljstvo, OIB 32165824835, Miroslava Krleže 1/1, 42000 Varaždin</item>
    </izvorni_sadrzaj>
    <derivirana_varijabla naziv="DomainObject.Predmet.OstaliListFormatedWithAdressOIB_1">
      <item>ZAGREBAČKA BANKA DIONIČKO DRUŠTVO, OIB 92963223473, Trg bana Josipa Jelačića 10, 10000 Zagreb</item>
      <item>Ozren Tatarac, odvjetnik (pun. predlagatelja), Bogišićeva 2, 10000 Zagreb</item>
      <item>Velimir Slamar, OIB 69715502514, Ul. M. Krleže 1/1, 42000 Varaždin</item>
      <item>Vlado Brlić, Krč 36, 42220 Novi Marof</item>
      <item>Zoran Hačić i Marko Kallay iz OD Hačić &amp; Kallay, Palmotićeva 3, 10000 Zagreb</item>
      <item>ŽDO Građansko-upravni odjel u Varaždinu, Vrazova 4, 42000 Varaždin</item>
      <item>Hrvatska banka za obnovu i razvitak, OIB 26702280390, Strosmayerov trg 9, 10000 Zagreb</item>
      <item>ZOU Tomislav Mašić i Martina Pečenko, D. Domjanića 1a, 10380 SVETI IVAN ZELIN</item>
      <item>RH Ministarstvo financija - Porezna uprava Varaždin, Graberje 1, 42000 Varaždin</item>
      <item>MEĐIMURKA d.d., OIB 22481023589, Trg Republike 6, 40000 Čakovec</item>
      <item>DRAVA d.d. za prijevoz robe u cestovnom prometu - u stečaju, OIB 50677943856, Donje Svetice/bb, 10000 Zagreb</item>
      <item>Leon Sulić, Štoosova 12, 10000 Zagreb</item>
      <item>CROATIA osiguranje d.d., OIB 26187994862, Miramarska 22, 10000 Zagreb</item>
      <item>ZOVKO-ZAGREB d.o.o. za trgovinu i transport - u stečaju, OIB 02310872315, Slavonska avenija 63, Sesvete</item>
      <item>Međimurska banka d. d., OIB 48744996512, Valenta Morandinija 37, Čakovec</item>
      <item>TEHNOCOMMERCE d.o.o. za trgovinu, popravak i održavanje elektrotehničkih aparata i uređaja, OIB 85833578212, Antuna Gustava Matoša 23, Karlovac</item>
      <item>HYPO STEIERMARK KRAFTFAHRZEUG-UND MASCHINENLEASING GmbH, Joanneumring 20, GRAZ</item>
      <item>MERCEDES-BENZ LEASING HRVATSKA d.o.o., OIB 17080997510, Kovinska 5, 10000 Zagreb</item>
      <item>ZAGREBAČKA BANKA DIONIČKO DRUŠTVO, OIB 92963223473, Trg bana Josipa Jelačića 10, 10000 Zagreb</item>
      <item>CROATIA - BUS dioničko društvo za prijevoz putnika u tuzemnom i inozemnom cestovnom prometu, remont i servis za pranje i podma, OIB 53772435884, Heinzelova 61, 10000 Zagreb</item>
      <item>RH Ministarstvo financija Porezna uprava Varaždin, Graberje 1, 42000 Varaždin</item>
      <item>EUROBUS INTERNATIONAL poduzeće za proizvodnju cestovnih vozila i marketing d.o.o., OIB 33274473528, Kralja Tomislava 17, Karlovac</item>
      <item>KARLOVAČKA BANKA dioničko društvo, OIB 08106331075, Ivana Gorana Kovačića 1, Karlovac</item>
      <item>OTPREMNIČKO PODUZEĆE ZAGREB d.d. za prijevoz robe u cestovnom prometu "u stečaju", OIB 60842584260, Gospodarska 56, Varaždin</item>
      <item>CROATIA OSIGURANJE d.d. Zagreb, Filijala Varaždin, OIB 26187994862, Kapucinski trg 14, 42000 Varaždin</item>
      <item>ZOVKO-ZAGREB d.o.o. za trgovinu i transport - u stečaju, OIB 02310872315, Slavonska avenija 63, Sesvete</item>
      <item>TRANSCROATIA društvo s ograničenom odgovornošću za prijevoz robe u cestovnom prometu i prijevoz specijalnih tereta "u steča, OIB 93969536510, Gospodarska 56, Varaždin</item>
      <item>Hrvoje Grenac iz OD Abel &amp; Grenac, Ulica kralja Držislava 4/II, 10000 Zagreb</item>
      <item>Međimurska banka d. d., OIB 48744996512, Valenta Morandinija 37, Čakovec</item>
      <item>RH Ministarstvo financija, Katančićeva 5, 10000 Zagreb</item>
      <item>Violeta Njegač, Ivana Cankara 7/1, 42000 Varaždin</item>
      <item>Zvonko Stričak, Presečno 137a, 42220 Novi Marof</item>
      <item>Dubravko Pokorny (predsjednik OV iz Porezne upr. Vž.), Graberje 1, 42000 Varaždin</item>
      <item>RIS - Siniša Miličić, Kratka 1, 42 000 Varaždin</item>
      <item>Žnidarić konzalting društvo s ograničenom odgovornošću za trgovinu i promet nekretninama, OIB 72659258433, Josipa Kozarca 2, Čakovec</item>
      <item>ZOU VLADO SEVŠEK I MAJA TKALČEC, Kratka 4/I, 42000 Varaždin</item>
      <item>Odvjetnik Neno Rstić, Biankinijeva 9, 10000 Zagreb</item>
      <item>ENERGIJA AGRO društvo s ograničenom odgovornošću za proizvodnju i usluge, OIB 96473983045, Biljevec 77, 42243 Biljevec</item>
      <item>Dalibor Gradinščak,ODVJETNIK</item>
      <item>Ivica Zovko, OIB 54196104128, Petrine 29, 10000 Zagreb</item>
      <item>Josip Kozjak, odvjetnik iz ZOU, Franjevački trg 11, 42000 Varaždin</item>
      <item>Raiffeisenbank Austria d.d., OIB 53056966535, Petrinjska 59, 10000 Zagreb</item>
      <item>Odvjetničko društvo GLAMUZINA &amp; GROŠETA, OIB 69402757072, Krajiška 27, 10000 Zagreb</item>
      <item>Ivo Šućur, odvjetnik, Masarykova 7, 10000 Zagreb</item>
      <item>Danica Zovko, OIB 40467015056, Petrine 29, 10000 Zagreb</item>
      <item>Ivo Šućur, odvjetnik, Masarykova 7, 10000 Zagreb</item>
      <item>Hrvatska Lutrija društvo s ograničenom odgovornošću za organiziranje i priređivanje igara na sreću i zabavnih igara, OIB 27905228158, Ulica grada Vukovara 72, 10000 Zagreb</item>
      <item>AUTOTRANS d. o. o. za javni prijevoz putnika u cestovonom prometu, trgovinu, usluge i turistička agencija, OIB 19819724166, Šetalište 20. travnja 18, 51557 Cres</item>
      <item>PRESEČKI GRUPA d.o.o. za prijevoz, usluge, trgovinu i putničku agenciju, OIB 85843181422, Frana Galovića 15, 49000 Krapina</item>
      <item>HUDEK-TRGOTRANS društvo s ograničenom odgovornošću, OIB 66718146008, Biljevec 77, 42243 Biljevec</item>
      <item>Dalibor Gradinščak,odvjetnik, OIB 16095594061, Pavlinska 5, 42000 Varaždin</item>
      <item>Marinko Zovko, OIB 56189269298, Petrine 29, 10000 Zagreb</item>
      <item>Zovko oil d.o.o. Žepče</item>
      <item>RH Općinski sud u Varaždinu, Zemljišnoknjižni odjel Varaždin</item>
      <item>AUTOBUSNI PRIJEVOZ društvo s ograničenom odgovornošću za prijevoze i usluge, OIB 15263066301, Gospodarska 56, 42000 Varaždin</item>
      <item>Zemljišno-knjižni odjel</item>
      <item>Općinski sud u Varaždinu</item>
      <item>BENEFIT društvo s ograničenom odgovornošću za trgovinu i inženjering, OIB 00222217723, Put Davorina Trstenjaka 1, 47000 Karlovac</item>
      <item>Nenad Troje</item>
      <item>Mario Sokač, Cankareva 3, 42000 Varaždin</item>
      <item>Visoki Trgovački sud Republike Hrvatske</item>
      <item>Općinski sud u Čakovcu, Zemljišnoknjižni odjel</item>
      <item>HYPO STEIERMARK KRAFTFAHRZEUG- UND MASCHINENLEASING GmbH, OIB 46480388251, Kaiserfeldgasse 5, Graz</item>
      <item>Odvjetničko društvo KALLAY &amp; PARTNERI, društvo s ograničenom odgovornošću, OIB 86709918716, Ilica 1A/III, 10000 Zagreb</item>
      <item>Općinski sud u Karlovcu, Zemljišnoknjižni odjel Slunj</item>
      <item>GK grupa društvo s ograničenom odgovornošću za projektiranje i graditeljstvo, OIB 32165824835, Miroslava Krleže 1/1, 42000 Varaždin</item>
    </derivirana_varijabla>
  </DomainObject.Predmet.OstaliListFormatedWithAdressOIB>
  <DomainObject.Predmet.OstaliListNazivFormated>
    <izvorni_sadrzaj>
      <item>ZAGREBAČKA BANKA DIONIČKO DRUŠTVO</item>
      <item>Ozren Tatarac, odvjetnik (pun. predlagatelja)</item>
      <item>Velimir Slamar</item>
      <item>Vlado Brlić</item>
      <item>Zoran Hačić i Marko Kallay iz OD Hačić &amp; Kallay</item>
      <item>ŽDO Građansko-upravni odjel u Varaždinu</item>
      <item>Hrvatska banka za obnovu i razvitak</item>
      <item>ZOU Tomislav Mašić i Martina Pečenko</item>
      <item>RH Ministarstvo financija - Porezna uprava Varaždin</item>
      <item>MEĐIMURKA d.d.</item>
      <item>DRAVA d.d. za prijevoz robe u cestovnom prometu - u stečaju</item>
      <item>Leon Sulić</item>
      <item>CROATIA osiguranje d.d.</item>
      <item>ZOVKO-ZAGREB d.o.o. za trgovinu i transport - u stečaju</item>
      <item>Međimurska banka d. d.</item>
      <item>TEHNOCOMMERCE d.o.o. za trgovinu, popravak i održavanje elektrotehničkih aparata i uređaja</item>
      <item>HYPO STEIERMARK KRAFTFAHRZEUG-UND MASCHINENLEASING GmbH</item>
      <item>MERCEDES-BENZ LEASING HRVATSKA d.o.o.</item>
      <item>ZAGREBAČKA BANKA DIONIČKO DRUŠTVO</item>
      <item>CROATIA - BUS dioničko društvo za prijevoz putnika u tuzemnom i inozemnom cestovnom prometu, remont i servis za pranje i podma</item>
      <item>RH Ministarstvo financija Porezna uprava Varaždin</item>
      <item>EUROBUS INTERNATIONAL poduzeće za proizvodnju cestovnih vozila i marketing d.o.o.</item>
      <item>KARLOVAČKA BANKA dioničko društvo</item>
      <item>OTPREMNIČKO PODUZEĆE ZAGREB d.d. za prijevoz robe u cestovnom prometu "u stečaju"</item>
      <item>CROATIA OSIGURANJE d.d. Zagreb, Filijala Varaždin</item>
      <item>ZOVKO-ZAGREB d.o.o. za trgovinu i transport - u stečaju</item>
      <item>TRANSCROATIA društvo s ograničenom odgovornošću za prijevoz robe u cestovnom prometu i prijevoz specijalnih tereta "u steča</item>
      <item>Hrvoje Grenac iz OD Abel &amp; Grenac</item>
      <item>Međimurska banka d. d.</item>
      <item>RH Ministarstvo financija</item>
      <item>Violeta Njegač</item>
      <item>Zvonko Stričak</item>
      <item>Dubravko Pokorny (predsjednik OV iz Porezne upr. Vž.)</item>
      <item>RIS - Siniša Miličić</item>
      <item>Žnidarić konzalting društvo s ograničenom odgovornošću za trgovinu i promet nekretninama</item>
      <item>ZOU VLADO SEVŠEK I MAJA TKALČEC</item>
      <item>Odvjetnik Neno Rstić</item>
      <item>ENERGIJA AGRO društvo s ograničenom odgovornošću za proizvodnju i usluge</item>
      <item>Dalibor Gradinščak,ODVJETNIK</item>
      <item>Ivica Zovko</item>
      <item>Josip Kozjak, odvjetnik iz ZOU</item>
      <item>Raiffeisenbank Austria d.d.</item>
      <item>Odvjetničko društvo GLAMUZINA &amp; GROŠETA</item>
      <item>Ivo Šućur, odvjetnik</item>
      <item>Danica Zovko</item>
      <item>Ivo Šućur, odvjetnik</item>
      <item>Hrvatska Lutrija društvo s ograničenom odgovornošću za organiziranje i priređivanje igara na sreću i zabavnih igara</item>
      <item>AUTOTRANS d. o. o. za javni prijevoz putnika u cestovonom prometu, trgovinu, usluge i turistička agencija</item>
      <item>PRESEČKI GRUPA d.o.o. za prijevoz, usluge, trgovinu i putničku agenciju</item>
      <item>HUDEK-TRGOTRANS društvo s ograničenom odgovornošću</item>
      <item>Dalibor Gradinščak,odvjetnik</item>
      <item>Marinko Zovko</item>
      <item>Zovko oil d.o.o. Žepče</item>
      <item>RH Općinski sud u Varaždinu, Zemljišnoknjižni odjel Varaždin</item>
      <item>AUTOBUSNI PRIJEVOZ društvo s ograničenom odgovornošću za prijevoze i usluge</item>
      <item>Zemljišno-knjižni odjel</item>
      <item>Općinski sud u Varaždinu</item>
      <item>BENEFIT društvo s ograničenom odgovornošću za trgovinu i inženjering</item>
      <item>Nenad Troje</item>
      <item>Mario Sokač</item>
      <item>Visoki Trgovački sud Republike Hrvatske</item>
      <item>Općinski sud u Čakovcu, Zemljišnoknjižni odjel</item>
      <item>HYPO STEIERMARK KRAFTFAHRZEUG- UND MASCHINENLEASING GmbH</item>
      <item>Odvjetničko društvo KALLAY &amp; PARTNERI, društvo s ograničenom odgovornošću</item>
      <item>Općinski sud u Karlovcu, Zemljišnoknjižni odjel Slunj</item>
      <item>GK grupa društvo s ograničenom odgovornošću za projektiranje i graditeljstvo</item>
    </izvorni_sadrzaj>
    <derivirana_varijabla naziv="DomainObject.Predmet.OstaliListNazivFormated_1">
      <item>ZAGREBAČKA BANKA DIONIČKO DRUŠTVO</item>
      <item>Ozren Tatarac, odvjetnik (pun. predlagatelja)</item>
      <item>Velimir Slamar</item>
      <item>Vlado Brlić</item>
      <item>Zoran Hačić i Marko Kallay iz OD Hačić &amp; Kallay</item>
      <item>ŽDO Građansko-upravni odjel u Varaždinu</item>
      <item>Hrvatska banka za obnovu i razvitak</item>
      <item>ZOU Tomislav Mašić i Martina Pečenko</item>
      <item>RH Ministarstvo financija - Porezna uprava Varaždin</item>
      <item>MEĐIMURKA d.d.</item>
      <item>DRAVA d.d. za prijevoz robe u cestovnom prometu - u stečaju</item>
      <item>Leon Sulić</item>
      <item>CROATIA osiguranje d.d.</item>
      <item>ZOVKO-ZAGREB d.o.o. za trgovinu i transport - u stečaju</item>
      <item>Međimurska banka d. d.</item>
      <item>TEHNOCOMMERCE d.o.o. za trgovinu, popravak i održavanje elektrotehničkih aparata i uređaja</item>
      <item>HYPO STEIERMARK KRAFTFAHRZEUG-UND MASCHINENLEASING GmbH</item>
      <item>MERCEDES-BENZ LEASING HRVATSKA d.o.o.</item>
      <item>ZAGREBAČKA BANKA DIONIČKO DRUŠTVO</item>
      <item>CROATIA - BUS dioničko društvo za prijevoz putnika u tuzemnom i inozemnom cestovnom prometu, remont i servis za pranje i podma</item>
      <item>RH Ministarstvo financija Porezna uprava Varaždin</item>
      <item>EUROBUS INTERNATIONAL poduzeće za proizvodnju cestovnih vozila i marketing d.o.o.</item>
      <item>KARLOVAČKA BANKA dioničko društvo</item>
      <item>OTPREMNIČKO PODUZEĆE ZAGREB d.d. za prijevoz robe u cestovnom prometu "u stečaju"</item>
      <item>CROATIA OSIGURANJE d.d. Zagreb, Filijala Varaždin</item>
      <item>ZOVKO-ZAGREB d.o.o. za trgovinu i transport - u stečaju</item>
      <item>TRANSCROATIA društvo s ograničenom odgovornošću za prijevoz robe u cestovnom prometu i prijevoz specijalnih tereta "u steča</item>
      <item>Hrvoje Grenac iz OD Abel &amp; Grenac</item>
      <item>Međimurska banka d. d.</item>
      <item>RH Ministarstvo financija</item>
      <item>Violeta Njegač</item>
      <item>Zvonko Stričak</item>
      <item>Dubravko Pokorny (predsjednik OV iz Porezne upr. Vž.)</item>
      <item>RIS - Siniša Miličić</item>
      <item>Žnidarić konzalting društvo s ograničenom odgovornošću za trgovinu i promet nekretninama</item>
      <item>ZOU VLADO SEVŠEK I MAJA TKALČEC</item>
      <item>Odvjetnik Neno Rstić</item>
      <item>ENERGIJA AGRO društvo s ograničenom odgovornošću za proizvodnju i usluge</item>
      <item>Dalibor Gradinščak,ODVJETNIK</item>
      <item>Ivica Zovko</item>
      <item>Josip Kozjak, odvjetnik iz ZOU</item>
      <item>Raiffeisenbank Austria d.d.</item>
      <item>Odvjetničko društvo GLAMUZINA &amp; GROŠETA</item>
      <item>Ivo Šućur, odvjetnik</item>
      <item>Danica Zovko</item>
      <item>Ivo Šućur, odvjetnik</item>
      <item>Hrvatska Lutrija društvo s ograničenom odgovornošću za organiziranje i priređivanje igara na sreću i zabavnih igara</item>
      <item>AUTOTRANS d. o. o. za javni prijevoz putnika u cestovonom prometu, trgovinu, usluge i turistička agencija</item>
      <item>PRESEČKI GRUPA d.o.o. za prijevoz, usluge, trgovinu i putničku agenciju</item>
      <item>HUDEK-TRGOTRANS društvo s ograničenom odgovornošću</item>
      <item>Dalibor Gradinščak,odvjetnik</item>
      <item>Marinko Zovko</item>
      <item>Zovko oil d.o.o. Žepče</item>
      <item>RH Općinski sud u Varaždinu, Zemljišnoknjižni odjel Varaždin</item>
      <item>AUTOBUSNI PRIJEVOZ društvo s ograničenom odgovornošću za prijevoze i usluge</item>
      <item>Zemljišno-knjižni odjel</item>
      <item>Općinski sud u Varaždinu</item>
      <item>BENEFIT društvo s ograničenom odgovornošću za trgovinu i inženjering</item>
      <item>Nenad Troje</item>
      <item>Mario Sokač</item>
      <item>Visoki Trgovački sud Republike Hrvatske</item>
      <item>Općinski sud u Čakovcu, Zemljišnoknjižni odjel</item>
      <item>HYPO STEIERMARK KRAFTFAHRZEUG- UND MASCHINENLEASING GmbH</item>
      <item>Odvjetničko društvo KALLAY &amp; PARTNERI, društvo s ograničenom odgovornošću</item>
      <item>Općinski sud u Karlovcu, Zemljišnoknjižni odjel Slunj</item>
      <item>GK grupa društvo s ograničenom odgovornošću za projektiranje i graditeljstvo</item>
    </derivirana_varijabla>
  </DomainObject.Predmet.OstaliListNazivFormated>
  <DomainObject.Predmet.OstaliListNazivFormatedOIB>
    <izvorni_sadrzaj>
      <item>ZAGREBAČKA BANKA DIONIČKO DRUŠTVO, OIB 92963223473</item>
      <item>Ozren Tatarac, odvjetnik (pun. predlagatelja)</item>
      <item>Velimir Slamar, OIB 69715502514</item>
      <item>Vlado Brlić</item>
      <item>Zoran Hačić i Marko Kallay iz OD Hačić &amp; Kallay</item>
      <item>ŽDO Građansko-upravni odjel u Varaždinu</item>
      <item>Hrvatska banka za obnovu i razvitak, OIB 26702280390</item>
      <item>ZOU Tomislav Mašić i Martina Pečenko</item>
      <item>RH Ministarstvo financija - Porezna uprava Varaždin</item>
      <item>MEĐIMURKA d.d., OIB 22481023589</item>
      <item>DRAVA d.d. za prijevoz robe u cestovnom prometu - u stečaju, OIB 50677943856</item>
      <item>Leon Sulić</item>
      <item>CROATIA osiguranje d.d., OIB 26187994862</item>
      <item>ZOVKO-ZAGREB d.o.o. za trgovinu i transport - u stečaju, OIB 02310872315</item>
      <item>Međimurska banka d. d., OIB 48744996512</item>
      <item>TEHNOCOMMERCE d.o.o. za trgovinu, popravak i održavanje elektrotehničkih aparata i uređaja, OIB 85833578212</item>
      <item>HYPO STEIERMARK KRAFTFAHRZEUG-UND MASCHINENLEASING GmbH</item>
      <item>MERCEDES-BENZ LEASING HRVATSKA d.o.o., OIB 17080997510</item>
      <item>ZAGREBAČKA BANKA DIONIČKO DRUŠTVO, OIB 92963223473</item>
      <item>CROATIA - BUS dioničko društvo za prijevoz putnika u tuzemnom i inozemnom cestovnom prometu, remont i servis za pranje i podma, OIB 53772435884</item>
      <item>RH Ministarstvo financija Porezna uprava Varaždin</item>
      <item>EUROBUS INTERNATIONAL poduzeće za proizvodnju cestovnih vozila i marketing d.o.o., OIB 33274473528</item>
      <item>KARLOVAČKA BANKA dioničko društvo, OIB 08106331075</item>
      <item>OTPREMNIČKO PODUZEĆE ZAGREB d.d. za prijevoz robe u cestovnom prometu "u stečaju", OIB 60842584260</item>
      <item>CROATIA OSIGURANJE d.d. Zagreb, Filijala Varaždin, OIB 26187994862</item>
      <item>ZOVKO-ZAGREB d.o.o. za trgovinu i transport - u stečaju, OIB 02310872315</item>
      <item>TRANSCROATIA društvo s ograničenom odgovornošću za prijevoz robe u cestovnom prometu i prijevoz specijalnih tereta "u steča, OIB 93969536510</item>
      <item>Hrvoje Grenac iz OD Abel &amp; Grenac</item>
      <item>Međimurska banka d. d., OIB 48744996512</item>
      <item>RH Ministarstvo financija</item>
      <item>Violeta Njegač</item>
      <item>Zvonko Stričak</item>
      <item>Dubravko Pokorny (predsjednik OV iz Porezne upr. Vž.)</item>
      <item>RIS - Siniša Miličić</item>
      <item>Žnidarić konzalting društvo s ograničenom odgovornošću za trgovinu i promet nekretninama, OIB 72659258433</item>
      <item>ZOU VLADO SEVŠEK I MAJA TKALČEC</item>
      <item>Odvjetnik Neno Rstić</item>
      <item>ENERGIJA AGRO društvo s ograničenom odgovornošću za proizvodnju i usluge, OIB 96473983045</item>
      <item>Dalibor Gradinščak,ODVJETNIK</item>
      <item>Ivica Zovko, OIB 54196104128</item>
      <item>Josip Kozjak, odvjetnik iz ZOU</item>
      <item>Raiffeisenbank Austria d.d., OIB 53056966535</item>
      <item>Odvjetničko društvo GLAMUZINA &amp; GROŠETA, OIB 69402757072</item>
      <item>Ivo Šućur, odvjetnik</item>
      <item>Danica Zovko, OIB 40467015056</item>
      <item>Ivo Šućur, odvjetnik</item>
      <item>Hrvatska Lutrija društvo s ograničenom odgovornošću za organiziranje i priređivanje igara na sreću i zabavnih igara, OIB 27905228158</item>
      <item>AUTOTRANS d. o. o. za javni prijevoz putnika u cestovonom prometu, trgovinu, usluge i turistička agencija, OIB 19819724166</item>
      <item>PRESEČKI GRUPA d.o.o. za prijevoz, usluge, trgovinu i putničku agenciju, OIB 85843181422</item>
      <item>HUDEK-TRGOTRANS društvo s ograničenom odgovornošću, OIB 66718146008</item>
      <item>Dalibor Gradinščak,odvjetnik, OIB 16095594061</item>
      <item>Marinko Zovko, OIB 56189269298</item>
      <item>Zovko oil d.o.o. Žepče</item>
      <item>RH Općinski sud u Varaždinu, Zemljišnoknjižni odjel Varaždin</item>
      <item>AUTOBUSNI PRIJEVOZ društvo s ograničenom odgovornošću za prijevoze i usluge, OIB 15263066301</item>
      <item>Zemljišno-knjižni odjel</item>
      <item>Općinski sud u Varaždinu</item>
      <item>BENEFIT društvo s ograničenom odgovornošću za trgovinu i inženjering, OIB 00222217723</item>
      <item>Nenad Troje</item>
      <item>Mario Sokač</item>
      <item>Visoki Trgovački sud Republike Hrvatske</item>
      <item>Općinski sud u Čakovcu, Zemljišnoknjižni odjel</item>
      <item>HYPO STEIERMARK KRAFTFAHRZEUG- UND MASCHINENLEASING GmbH, OIB 46480388251</item>
      <item>Odvjetničko društvo KALLAY &amp; PARTNERI, društvo s ograničenom odgovornošću, OIB 86709918716</item>
      <item>Općinski sud u Karlovcu, Zemljišnoknjižni odjel Slunj</item>
      <item>GK grupa društvo s ograničenom odgovornošću za projektiranje i graditeljstvo, OIB 32165824835</item>
    </izvorni_sadrzaj>
    <derivirana_varijabla naziv="DomainObject.Predmet.OstaliListNazivFormatedOIB_1">
      <item>ZAGREBAČKA BANKA DIONIČKO DRUŠTVO, OIB 92963223473</item>
      <item>Ozren Tatarac, odvjetnik (pun. predlagatelja)</item>
      <item>Velimir Slamar, OIB 69715502514</item>
      <item>Vlado Brlić</item>
      <item>Zoran Hačić i Marko Kallay iz OD Hačić &amp; Kallay</item>
      <item>ŽDO Građansko-upravni odjel u Varaždinu</item>
      <item>Hrvatska banka za obnovu i razvitak, OIB 26702280390</item>
      <item>ZOU Tomislav Mašić i Martina Pečenko</item>
      <item>RH Ministarstvo financija - Porezna uprava Varaždin</item>
      <item>MEĐIMURKA d.d., OIB 22481023589</item>
      <item>DRAVA d.d. za prijevoz robe u cestovnom prometu - u stečaju, OIB 50677943856</item>
      <item>Leon Sulić</item>
      <item>CROATIA osiguranje d.d., OIB 26187994862</item>
      <item>ZOVKO-ZAGREB d.o.o. za trgovinu i transport - u stečaju, OIB 02310872315</item>
      <item>Međimurska banka d. d., OIB 48744996512</item>
      <item>TEHNOCOMMERCE d.o.o. za trgovinu, popravak i održavanje elektrotehničkih aparata i uređaja, OIB 85833578212</item>
      <item>HYPO STEIERMARK KRAFTFAHRZEUG-UND MASCHINENLEASING GmbH</item>
      <item>MERCEDES-BENZ LEASING HRVATSKA d.o.o., OIB 17080997510</item>
      <item>ZAGREBAČKA BANKA DIONIČKO DRUŠTVO, OIB 92963223473</item>
      <item>CROATIA - BUS dioničko društvo za prijevoz putnika u tuzemnom i inozemnom cestovnom prometu, remont i servis za pranje i podma, OIB 53772435884</item>
      <item>RH Ministarstvo financija Porezna uprava Varaždin</item>
      <item>EUROBUS INTERNATIONAL poduzeće za proizvodnju cestovnih vozila i marketing d.o.o., OIB 33274473528</item>
      <item>KARLOVAČKA BANKA dioničko društvo, OIB 08106331075</item>
      <item>OTPREMNIČKO PODUZEĆE ZAGREB d.d. za prijevoz robe u cestovnom prometu "u stečaju", OIB 60842584260</item>
      <item>CROATIA OSIGURANJE d.d. Zagreb, Filijala Varaždin, OIB 26187994862</item>
      <item>ZOVKO-ZAGREB d.o.o. za trgovinu i transport - u stečaju, OIB 02310872315</item>
      <item>TRANSCROATIA društvo s ograničenom odgovornošću za prijevoz robe u cestovnom prometu i prijevoz specijalnih tereta "u steča, OIB 93969536510</item>
      <item>Hrvoje Grenac iz OD Abel &amp; Grenac</item>
      <item>Međimurska banka d. d., OIB 48744996512</item>
      <item>RH Ministarstvo financija</item>
      <item>Violeta Njegač</item>
      <item>Zvonko Stričak</item>
      <item>Dubravko Pokorny (predsjednik OV iz Porezne upr. Vž.)</item>
      <item>RIS - Siniša Miličić</item>
      <item>Žnidarić konzalting društvo s ograničenom odgovornošću za trgovinu i promet nekretninama, OIB 72659258433</item>
      <item>ZOU VLADO SEVŠEK I MAJA TKALČEC</item>
      <item>Odvjetnik Neno Rstić</item>
      <item>ENERGIJA AGRO društvo s ograničenom odgovornošću za proizvodnju i usluge, OIB 96473983045</item>
      <item>Dalibor Gradinščak,ODVJETNIK</item>
      <item>Ivica Zovko, OIB 54196104128</item>
      <item>Josip Kozjak, odvjetnik iz ZOU</item>
      <item>Raiffeisenbank Austria d.d., OIB 53056966535</item>
      <item>Odvjetničko društvo GLAMUZINA &amp; GROŠETA, OIB 69402757072</item>
      <item>Ivo Šućur, odvjetnik</item>
      <item>Danica Zovko, OIB 40467015056</item>
      <item>Ivo Šućur, odvjetnik</item>
      <item>Hrvatska Lutrija društvo s ograničenom odgovornošću za organiziranje i priređivanje igara na sreću i zabavnih igara, OIB 27905228158</item>
      <item>AUTOTRANS d. o. o. za javni prijevoz putnika u cestovonom prometu, trgovinu, usluge i turistička agencija, OIB 19819724166</item>
      <item>PRESEČKI GRUPA d.o.o. za prijevoz, usluge, trgovinu i putničku agenciju, OIB 85843181422</item>
      <item>HUDEK-TRGOTRANS društvo s ograničenom odgovornošću, OIB 66718146008</item>
      <item>Dalibor Gradinščak,odvjetnik, OIB 16095594061</item>
      <item>Marinko Zovko, OIB 56189269298</item>
      <item>Zovko oil d.o.o. Žepče</item>
      <item>RH Općinski sud u Varaždinu, Zemljišnoknjižni odjel Varaždin</item>
      <item>AUTOBUSNI PRIJEVOZ društvo s ograničenom odgovornošću za prijevoze i usluge, OIB 15263066301</item>
      <item>Zemljišno-knjižni odjel</item>
      <item>Općinski sud u Varaždinu</item>
      <item>BENEFIT društvo s ograničenom odgovornošću za trgovinu i inženjering, OIB 00222217723</item>
      <item>Nenad Troje</item>
      <item>Mario Sokač</item>
      <item>Visoki Trgovački sud Republike Hrvatske</item>
      <item>Općinski sud u Čakovcu, Zemljišnoknjižni odjel</item>
      <item>HYPO STEIERMARK KRAFTFAHRZEUG- UND MASCHINENLEASING GmbH, OIB 46480388251</item>
      <item>Odvjetničko društvo KALLAY &amp; PARTNERI, društvo s ograničenom odgovornošću, OIB 86709918716</item>
      <item>Općinski sud u Karlovcu, Zemljišnoknjižni odjel Slunj</item>
      <item>GK grupa društvo s ograničenom odgovornošću za projektiranje i graditeljstvo, OIB 32165824835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2016.</izvorni_sadrzaj>
    <derivirana_varijabla naziv="DomainObject.Datum_1">9. ožujka 2016.</derivirana_varijabla>
  </DomainObject.Datum>
  <DomainObject.PoslovniBrojDokumenta>
    <izvorni_sadrzaj>St-98/2008-594</izvorni_sadrzaj>
    <derivirana_varijabla naziv="DomainObject.PoslovniBrojDokumenta_1">St-98/2008-594</derivirana_varijabla>
  </DomainObject.PoslovniBrojDokumenta>
  <DomainObject.Predmet.StrankaIDrugi>
    <izvorni_sadrzaj>LARUS d.o.o. za usluge u gospodarstvu "u stečaju" i dr.</izvorni_sadrzaj>
    <derivirana_varijabla naziv="DomainObject.Predmet.StrankaIDrugi_1">LARUS d.o.o. za usluge u gospodarstvu "u stečaju" i dr.</derivirana_varijabla>
  </DomainObject.Predmet.StrankaIDrugi>
  <DomainObject.Predmet.ProtustrankaIDrugi>
    <izvorni_sadrzaj>AUTOBUSNI PROMET d.d. VARAŽDIN - dioničko društvo za prijevoz putnika u tuzemnom i inozemnom cestovnom prometu, turizam, kolo</izvorni_sadrzaj>
    <derivirana_varijabla naziv="DomainObject.Predmet.ProtustrankaIDrugi_1">AUTOBUSNI PROMET d.d. VARAŽDIN - dioničko društvo za prijevoz putnika u tuzemnom i inozemnom cestovnom prometu, turizam, kolo</derivirana_varijabla>
  </DomainObject.Predmet.ProtustrankaIDrugi>
  <DomainObject.Predmet.StrankaIDrugiAdressOIB>
    <izvorni_sadrzaj>LARUS d.o.o. za usluge u gospodarstvu "u stečaju", OIB 25662444926, Široka ulica 6, Zadar i dr.</izvorni_sadrzaj>
    <derivirana_varijabla naziv="DomainObject.Predmet.StrankaIDrugiAdressOIB_1">LARUS d.o.o. za usluge u gospodarstvu "u stečaju", OIB 25662444926, Široka ulica 6, Zadar i dr.</derivirana_varijabla>
  </DomainObject.Predmet.StrankaIDrugiAdressOIB>
  <DomainObject.Predmet.ProtustrankaIDrugiAdressOIB>
    <izvorni_sadrzaj>AUTOBUSNI PROMET d.d. VARAŽDIN - dioničko društvo za prijevoz putnika u tuzemnom i inozemnom cestovnom prometu, turizam, kolo, OIB 51631089795, Gospodarska 56, Varaždin</izvorni_sadrzaj>
    <derivirana_varijabla naziv="DomainObject.Predmet.ProtustrankaIDrugiAdressOIB_1">AUTOBUSNI PROMET d.d. VARAŽDIN - dioničko društvo za prijevoz putnika u tuzemnom i inozemnom cestovnom prometu, turizam, kolo, OIB 51631089795, Gospodarska 56,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AUTOBUSNI PROMET d.d. VARAŽDIN - dioničko društvo za prijevoz putnika u tuzemnom i inozemnom cestovnom prometu, turizam, kolo</item>
      <item>LARUS d.o.o. za usluge u gospodarstvu "u stečaju"</item>
      <item>ZAGREBAČKA BANKA DIONIČKO DRUŠTVO</item>
      <item>Ozren Tatarac, odvjetnik (pun. predlagatelja)</item>
      <item>Velimir Slamar</item>
      <item>Vlado Brlić</item>
      <item>Zoran Hačić i Marko Kallay iz OD Hačić &amp; Kallay</item>
      <item>ŽDO Građansko-upravni odjel u Varaždinu</item>
      <item>Hrvatska banka za obnovu i razvitak</item>
      <item>ZOU Tomislav Mašić i Martina Pečenko</item>
      <item>RH Ministarstvo financija - Porezna uprava Varaždin</item>
      <item>MEĐIMURKA d.d.</item>
      <item>DRAVA d.d. za prijevoz robe u cestovnom prometu - u stečaju</item>
      <item>Leon Sulić</item>
      <item>CROATIA osiguranje d.d.</item>
      <item>ZOVKO-ZAGREB d.o.o. za trgovinu i transport - u stečaju</item>
      <item>Međimurska banka d. d.</item>
      <item>TEHNOCOMMERCE d.o.o. za trgovinu, popravak i održavanje elektrotehničkih aparata i uređaja</item>
      <item>HYPO STEIERMARK KRAFTFAHRZEUG-UND MASCHINENLEASING GmbH</item>
      <item>MERCEDES-BENZ LEASING HRVATSKA d.o.o.</item>
      <item>ZAGREBAČKA BANKA DIONIČKO DRUŠTVO</item>
      <item>CROATIA - BUS dioničko društvo za prijevoz putnika u tuzemnom i inozemnom cestovnom prometu, remont i servis za pranje i podma</item>
      <item>RH Ministarstvo financija Porezna uprava Varaždin</item>
      <item>EUROBUS INTERNATIONAL poduzeće za proizvodnju cestovnih vozila i marketing d.o.o.</item>
      <item>KARLOVAČKA BANKA dioničko društvo</item>
      <item>OTPREMNIČKO PODUZEĆE ZAGREB d.d. za prijevoz robe u cestovnom prometu "u stečaju"</item>
      <item>CROATIA OSIGURANJE d.d. Zagreb, Filijala Varaždin</item>
      <item>ZOVKO-ZAGREB d.o.o. za trgovinu i transport - u stečaju</item>
      <item>TRANSCROATIA društvo s ograničenom odgovornošću za prijevoz robe u cestovnom prometu i prijevoz specijalnih tereta "u steča</item>
      <item>Hrvoje Grenac iz OD Abel &amp; Grenac</item>
      <item>Međimurska banka d. d.</item>
      <item>RH Ministarstvo financija</item>
      <item>Violeta Njegač</item>
      <item>Zvonko Stričak</item>
      <item>Dubravko Pokorny (predsjednik OV iz Porezne upr. Vž.)</item>
      <item>RIS - Siniša Miličić</item>
      <item>Žnidarić konzalting društvo s ograničenom odgovornošću za trgovinu i promet nekretninama</item>
      <item>ZOU VLADO SEVŠEK I MAJA TKALČEC</item>
      <item>Odvjetnik Neno Rstić</item>
      <item>SSSH za Sjeverozapadnu Hrvatsku (po Franji Veble za radnike st. dužnika)</item>
      <item>ENERGIJA AGRO društvo s ograničenom odgovornošću za proizvodnju i usluge</item>
      <item>Dalibor Gradinščak,ODVJETNIK</item>
      <item>Ivica Zovko</item>
      <item>Josip Kozjak, odvjetnik iz ZOU</item>
      <item>Raiffeisenbank Austria d.d.</item>
      <item>Odvjetničko društvo GLAMUZINA &amp; GROŠETA</item>
      <item>Ivo Šućur, odvjetnik</item>
      <item>Danica Zovko</item>
      <item>Ivo Šućur, odvjetnik</item>
      <item>Hrvatska Lutrija društvo s ograničenom odgovornošću za organiziranje i priređivanje igara na sreću i zabavnih igara</item>
      <item>AUTOTRANS d. o. o. za javni prijevoz putnika u cestovonom prometu, trgovinu, usluge i turistička agencija</item>
      <item>PRESEČKI GRUPA d.o.o. za prijevoz, usluge, trgovinu i putničku agenciju</item>
      <item>HUDEK-TRGOTRANS društvo s ograničenom odgovornošću</item>
      <item>Dalibor Gradinščak,odvjetnik</item>
      <item>Marinko Zovko</item>
      <item>Zovko oil d.o.o. Žepče</item>
      <item>RH Općinski sud u Varaždinu, Zemljišnoknjižni odjel Varaždin</item>
      <item>AUTOBUSNI PRIJEVOZ društvo s ograničenom odgovornošću za prijevoze i usluge</item>
      <item>Zemljišno-knjižni odjel</item>
      <item>Općinski sud u Varaždinu</item>
      <item>BENEFIT društvo s ograničenom odgovornošću za trgovinu i inženjering</item>
      <item>Nenad Troje</item>
      <item>Mario Sokač</item>
      <item>Visoki Trgovački sud Republike Hrvatske</item>
      <item>Općinski sud u Čakovcu, Zemljišnoknjižni odjel</item>
      <item>HYPO STEIERMARK KRAFTFAHRZEUG- UND MASCHINENLEASING GmbH</item>
      <item>Odvjetničko društvo KALLAY &amp; PARTNERI, društvo s ograničenom odgovornošću</item>
      <item>Općinski sud u Karlovcu, Zemljišnoknjižni odjel Slunj</item>
      <item>GK grupa društvo s ograničenom odgovornošću za projektiranje i graditeljstvo</item>
    </izvorni_sadrzaj>
    <derivirana_varijabla naziv="DomainObject.Predmet.SudioniciListNaziv_1">
      <item>AUTOBUSNI PROMET d.d. VARAŽDIN - dioničko društvo za prijevoz putnika u tuzemnom i inozemnom cestovnom prometu, turizam, kolo</item>
      <item>LARUS d.o.o. za usluge u gospodarstvu "u stečaju"</item>
      <item>ZAGREBAČKA BANKA DIONIČKO DRUŠTVO</item>
      <item>Ozren Tatarac, odvjetnik (pun. predlagatelja)</item>
      <item>Velimir Slamar</item>
      <item>Vlado Brlić</item>
      <item>Zoran Hačić i Marko Kallay iz OD Hačić &amp; Kallay</item>
      <item>ŽDO Građansko-upravni odjel u Varaždinu</item>
      <item>Hrvatska banka za obnovu i razvitak</item>
      <item>ZOU Tomislav Mašić i Martina Pečenko</item>
      <item>RH Ministarstvo financija - Porezna uprava Varaždin</item>
      <item>MEĐIMURKA d.d.</item>
      <item>DRAVA d.d. za prijevoz robe u cestovnom prometu - u stečaju</item>
      <item>Leon Sulić</item>
      <item>CROATIA osiguranje d.d.</item>
      <item>ZOVKO-ZAGREB d.o.o. za trgovinu i transport - u stečaju</item>
      <item>Međimurska banka d. d.</item>
      <item>TEHNOCOMMERCE d.o.o. za trgovinu, popravak i održavanje elektrotehničkih aparata i uređaja</item>
      <item>HYPO STEIERMARK KRAFTFAHRZEUG-UND MASCHINENLEASING GmbH</item>
      <item>MERCEDES-BENZ LEASING HRVATSKA d.o.o.</item>
      <item>ZAGREBAČKA BANKA DIONIČKO DRUŠTVO</item>
      <item>CROATIA - BUS dioničko društvo za prijevoz putnika u tuzemnom i inozemnom cestovnom prometu, remont i servis za pranje i podma</item>
      <item>RH Ministarstvo financija Porezna uprava Varaždin</item>
      <item>EUROBUS INTERNATIONAL poduzeće za proizvodnju cestovnih vozila i marketing d.o.o.</item>
      <item>KARLOVAČKA BANKA dioničko društvo</item>
      <item>OTPREMNIČKO PODUZEĆE ZAGREB d.d. za prijevoz robe u cestovnom prometu "u stečaju"</item>
      <item>CROATIA OSIGURANJE d.d. Zagreb, Filijala Varaždin</item>
      <item>ZOVKO-ZAGREB d.o.o. za trgovinu i transport - u stečaju</item>
      <item>TRANSCROATIA društvo s ograničenom odgovornošću za prijevoz robe u cestovnom prometu i prijevoz specijalnih tereta "u steča</item>
      <item>Hrvoje Grenac iz OD Abel &amp; Grenac</item>
      <item>Međimurska banka d. d.</item>
      <item>RH Ministarstvo financija</item>
      <item>Violeta Njegač</item>
      <item>Zvonko Stričak</item>
      <item>Dubravko Pokorny (predsjednik OV iz Porezne upr. Vž.)</item>
      <item>RIS - Siniša Miličić</item>
      <item>Žnidarić konzalting društvo s ograničenom odgovornošću za trgovinu i promet nekretninama</item>
      <item>ZOU VLADO SEVŠEK I MAJA TKALČEC</item>
      <item>Odvjetnik Neno Rstić</item>
      <item>SSSH za Sjeverozapadnu Hrvatsku (po Franji Veble za radnike st. dužnika)</item>
      <item>ENERGIJA AGRO društvo s ograničenom odgovornošću za proizvodnju i usluge</item>
      <item>Dalibor Gradinščak,ODVJETNIK</item>
      <item>Ivica Zovko</item>
      <item>Josip Kozjak, odvjetnik iz ZOU</item>
      <item>Raiffeisenbank Austria d.d.</item>
      <item>Odvjetničko društvo GLAMUZINA &amp; GROŠETA</item>
      <item>Ivo Šućur, odvjetnik</item>
      <item>Danica Zovko</item>
      <item>Ivo Šućur, odvjetnik</item>
      <item>Hrvatska Lutrija društvo s ograničenom odgovornošću za organiziranje i priređivanje igara na sreću i zabavnih igara</item>
      <item>AUTOTRANS d. o. o. za javni prijevoz putnika u cestovonom prometu, trgovinu, usluge i turistička agencija</item>
      <item>PRESEČKI GRUPA d.o.o. za prijevoz, usluge, trgovinu i putničku agenciju</item>
      <item>HUDEK-TRGOTRANS društvo s ograničenom odgovornošću</item>
      <item>Dalibor Gradinščak,odvjetnik</item>
      <item>Marinko Zovko</item>
      <item>Zovko oil d.o.o. Žepče</item>
      <item>RH Općinski sud u Varaždinu, Zemljišnoknjižni odjel Varaždin</item>
      <item>AUTOBUSNI PRIJEVOZ društvo s ograničenom odgovornošću za prijevoze i usluge</item>
      <item>Zemljišno-knjižni odjel</item>
      <item>Općinski sud u Varaždinu</item>
      <item>BENEFIT društvo s ograničenom odgovornošću za trgovinu i inženjering</item>
      <item>Nenad Troje</item>
      <item>Mario Sokač</item>
      <item>Visoki Trgovački sud Republike Hrvatske</item>
      <item>Općinski sud u Čakovcu, Zemljišnoknjižni odjel</item>
      <item>HYPO STEIERMARK KRAFTFAHRZEUG- UND MASCHINENLEASING GmbH</item>
      <item>Odvjetničko društvo KALLAY &amp; PARTNERI, društvo s ograničenom odgovornošću</item>
      <item>Općinski sud u Karlovcu, Zemljišnoknjižni odjel Slunj</item>
      <item>GK grupa društvo s ograničenom odgovornošću za projektiranje i graditeljstvo</item>
    </derivirana_varijabla>
  </DomainObject.Predmet.SudioniciListNaziv>
  <DomainObject.Predmet.SudioniciListAdressOIB>
    <izvorni_sadrzaj>
      <item>AUTOBUSNI PROMET d.d. VARAŽDIN - dioničko društvo za prijevoz putnika u tuzemnom i inozemnom cestovnom prometu, turizam, kolo, OIB 51631089795, Gospodarska 56,Varaždin</item>
      <item>LARUS d.o.o. za usluge u gospodarstvu "u stečaju", OIB 25662444926, Široka ulica 6,Zadar</item>
      <item>ZAGREBAČKA BANKA DIONIČKO DRUŠTVO, OIB 92963223473, Trg bana Josipa Jelačića 10,10000 Zagreb</item>
      <item>Ozren Tatarac, odvjetnik (pun. predlagatelja), Bogišićeva 2,10000 Zagreb</item>
      <item>Velimir Slamar, OIB 69715502514, Ul. M. Krleže 1/1,42000 Varaždin</item>
      <item>Vlado Brlić, Krč 36,42220 Novi Marof</item>
      <item>Zoran Hačić i Marko Kallay iz OD Hačić &amp; Kallay, Palmotićeva 3,10000 Zagreb</item>
      <item>ŽDO Građansko-upravni odjel u Varaždinu, Vrazova 4,42000 Varaždin</item>
      <item>Hrvatska banka za obnovu i razvitak, OIB 26702280390, Strosmayerov trg 9,10000 Zagreb</item>
      <item>ZOU Tomislav Mašić i Martina Pečenko, D. Domjanića 1a,10380 SVETI IVAN ZELIN</item>
      <item>RH Ministarstvo financija - Porezna uprava Varaždin, Graberje 1,42000 Varaždin</item>
      <item>MEĐIMURKA d.d., OIB 22481023589, Trg Republike 6,40000 Čakovec</item>
      <item>DRAVA d.d. za prijevoz robe u cestovnom prometu - u stečaju, OIB 50677943856, Donje Svetice/bb,10000 Zagreb</item>
      <item>Leon Sulić, Štoosova 12,10000 Zagreb</item>
      <item>CROATIA osiguranje d.d., OIB 26187994862, Miramarska 22,10000 Zagreb</item>
      <item>ZOVKO-ZAGREB d.o.o. za trgovinu i transport - u stečaju, OIB 02310872315, Slavonska avenija 63,Sesvete</item>
      <item>Međimurska banka d. d., OIB 48744996512, Valenta Morandinija 37,Čakovec</item>
      <item>TEHNOCOMMERCE d.o.o. za trgovinu, popravak i održavanje elektrotehničkih aparata i uređaja, OIB 85833578212, Antuna Gustava Matoša 23,Karlovac</item>
      <item>HYPO STEIERMARK KRAFTFAHRZEUG-UND MASCHINENLEASING GmbH, Joanneumring 20,GRAZ</item>
      <item>MERCEDES-BENZ LEASING HRVATSKA d.o.o., OIB 17080997510, Kovinska 5,10000 Zagreb</item>
      <item>ZAGREBAČKA BANKA DIONIČKO DRUŠTVO, OIB 92963223473, Trg bana Josipa Jelačića 10,10000 Zagreb</item>
      <item>CROATIA - BUS dioničko društvo za prijevoz putnika u tuzemnom i inozemnom cestovnom prometu, remont i servis za pranje i podma, OIB 53772435884, Heinzelova 61,10000 Zagreb</item>
      <item>RH Ministarstvo financija Porezna uprava Varaždin, Graberje 1,42000 Varaždin</item>
      <item>EUROBUS INTERNATIONAL poduzeće za proizvodnju cestovnih vozila i marketing d.o.o., OIB 33274473528, Kralja Tomislava 17,Karlovac</item>
      <item>KARLOVAČKA BANKA dioničko društvo, OIB 08106331075, Ivana Gorana Kovačića 1,Karlovac</item>
      <item>OTPREMNIČKO PODUZEĆE ZAGREB d.d. za prijevoz robe u cestovnom prometu "u stečaju", OIB 60842584260, Gospodarska 56,Varaždin</item>
      <item>CROATIA OSIGURANJE d.d. Zagreb, Filijala Varaždin, OIB 26187994862, Kapucinski trg 14,42000 Varaždin</item>
      <item>ZOVKO-ZAGREB d.o.o. za trgovinu i transport - u stečaju, OIB 02310872315, Slavonska avenija 63,Sesvete</item>
      <item>TRANSCROATIA društvo s ograničenom odgovornošću za prijevoz robe u cestovnom prometu i prijevoz specijalnih tereta "u steča, OIB 93969536510, Gospodarska 56,Varaždin</item>
      <item>Hrvoje Grenac iz OD Abel &amp; Grenac, Ulica kralja Držislava 4/II,10000 Zagreb</item>
      <item>Međimurska banka d. d., OIB 48744996512, Valenta Morandinija 37,Čakovec</item>
      <item>RH Ministarstvo financija, Katančićeva 5,10000 Zagreb</item>
      <item>Violeta Njegač, Ivana Cankara 7/1,42000 Varaždin</item>
      <item>Zvonko Stričak, Presečno 137a,42220 Novi Marof</item>
      <item>Dubravko Pokorny (predsjednik OV iz Porezne upr. Vž.), Graberje 1,42000 Varaždin</item>
      <item>RIS - Siniša Miličić, Kratka 1,42 000 Varaždin</item>
      <item>Žnidarić konzalting društvo s ograničenom odgovornošću za trgovinu i promet nekretninama, OIB 72659258433, Josipa Kozarca 2,Čakovec</item>
      <item>ZOU VLADO SEVŠEK I MAJA TKALČEC, Kratka 4/I,42000 Varaždin</item>
      <item>Odvjetnik Neno Rstić, Biankinijeva 9,10000 Zagreb</item>
      <item>SSSH za Sjeverozapadnu Hrvatsku (po Franji Veble za radnike st. dužnika), TRG REPUBLIKE 1,40000 Čakovec</item>
      <item>ENERGIJA AGRO društvo s ograničenom odgovornošću za proizvodnju i usluge, OIB 96473983045, Biljevec 77,42243 Biljevec</item>
      <item>Dalibor Gradinščak,ODVJETNIK</item>
      <item>Ivica Zovko, OIB 54196104128, Petrine 29,10000 Zagreb</item>
      <item>Josip Kozjak, odvjetnik iz ZOU, Franjevački trg 11,42000 Varaždin</item>
      <item>Raiffeisenbank Austria d.d., OIB 53056966535, Petrinjska 59,10000 Zagreb</item>
      <item>Odvjetničko društvo GLAMUZINA &amp; GROŠETA, OIB 69402757072, Krajiška 27,10000 Zagreb</item>
      <item>Ivo Šućur, odvjetnik, Masarykova 7,10000 Zagreb</item>
      <item>Danica Zovko, OIB 40467015056, Petrine 29,10000 Zagreb</item>
      <item>Ivo Šućur, odvjetnik, Masarykova 7,10000 Zagreb</item>
      <item>Hrvatska Lutrija društvo s ograničenom odgovornošću za organiziranje i priređivanje igara na sreću i zabavnih igara, OIB 27905228158, Ulica grada Vukovara 72,10000 Zagreb</item>
      <item>AUTOTRANS d. o. o. za javni prijevoz putnika u cestovonom prometu, trgovinu, usluge i turistička agencija, OIB 19819724166, Šetalište 20. travnja 18,51557 Cres</item>
      <item>PRESEČKI GRUPA d.o.o. za prijevoz, usluge, trgovinu i putničku agenciju, OIB 85843181422, Frana Galovića 15,49000 Krapina</item>
      <item>HUDEK-TRGOTRANS društvo s ograničenom odgovornošću, OIB 66718146008, Biljevec 77,42243 Biljevec</item>
      <item>Dalibor Gradinščak,odvjetnik, OIB 16095594061, Pavlinska 5,42000 Varaždin</item>
      <item>Marinko Zovko, OIB 56189269298, Petrine 29,10000 Zagreb</item>
      <item>Zovko oil d.o.o. Žepče</item>
      <item>RH Općinski sud u Varaždinu, Zemljišnoknjižni odjel Varaždin</item>
      <item>AUTOBUSNI PRIJEVOZ društvo s ograničenom odgovornošću za prijevoze i usluge, OIB 15263066301, Gospodarska 56,42000 Varaždin</item>
      <item>Zemljišno-knjižni odjel</item>
      <item>Općinski sud u Varaždinu</item>
      <item>BENEFIT društvo s ograničenom odgovornošću za trgovinu i inženjering, OIB 00222217723, Put Davorina Trstenjaka 1,47000 Karlovac</item>
      <item>Nenad Troje</item>
      <item>Mario Sokač, Cankareva 3,42000 Varaždin</item>
      <item>Visoki Trgovački sud Republike Hrvatske</item>
      <item>Općinski sud u Čakovcu, Zemljišnoknjižni odjel</item>
      <item>HYPO STEIERMARK KRAFTFAHRZEUG- UND MASCHINENLEASING GmbH, OIB 46480388251, Kaiserfeldgasse 5,Graz</item>
      <item>Odvjetničko društvo KALLAY &amp; PARTNERI, društvo s ograničenom odgovornošću, OIB 86709918716, Ilica 1A/III,10000 Zagreb</item>
      <item>Općinski sud u Karlovcu, Zemljišnoknjižni odjel Slunj</item>
      <item>GK grupa društvo s ograničenom odgovornošću za projektiranje i graditeljstvo, OIB 32165824835, Miroslava Krleže 1/1,42000 Varaždin</item>
    </izvorni_sadrzaj>
    <derivirana_varijabla naziv="DomainObject.Predmet.SudioniciListAdressOIB_1">
      <item>AUTOBUSNI PROMET d.d. VARAŽDIN - dioničko društvo za prijevoz putnika u tuzemnom i inozemnom cestovnom prometu, turizam, kolo, OIB 51631089795, Gospodarska 56,Varaždin</item>
      <item>LARUS d.o.o. za usluge u gospodarstvu "u stečaju", OIB 25662444926, Široka ulica 6,Zadar</item>
      <item>ZAGREBAČKA BANKA DIONIČKO DRUŠTVO, OIB 92963223473, Trg bana Josipa Jelačića 10,10000 Zagreb</item>
      <item>Ozren Tatarac, odvjetnik (pun. predlagatelja), Bogišićeva 2,10000 Zagreb</item>
      <item>Velimir Slamar, OIB 69715502514, Ul. M. Krleže 1/1,42000 Varaždin</item>
      <item>Vlado Brlić, Krč 36,42220 Novi Marof</item>
      <item>Zoran Hačić i Marko Kallay iz OD Hačić &amp; Kallay, Palmotićeva 3,10000 Zagreb</item>
      <item>ŽDO Građansko-upravni odjel u Varaždinu, Vrazova 4,42000 Varaždin</item>
      <item>Hrvatska banka za obnovu i razvitak, OIB 26702280390, Strosmayerov trg 9,10000 Zagreb</item>
      <item>ZOU Tomislav Mašić i Martina Pečenko, D. Domjanića 1a,10380 SVETI IVAN ZELIN</item>
      <item>RH Ministarstvo financija - Porezna uprava Varaždin, Graberje 1,42000 Varaždin</item>
      <item>MEĐIMURKA d.d., OIB 22481023589, Trg Republike 6,40000 Čakovec</item>
      <item>DRAVA d.d. za prijevoz robe u cestovnom prometu - u stečaju, OIB 50677943856, Donje Svetice/bb,10000 Zagreb</item>
      <item>Leon Sulić, Štoosova 12,10000 Zagreb</item>
      <item>CROATIA osiguranje d.d., OIB 26187994862, Miramarska 22,10000 Zagreb</item>
      <item>ZOVKO-ZAGREB d.o.o. za trgovinu i transport - u stečaju, OIB 02310872315, Slavonska avenija 63,Sesvete</item>
      <item>Međimurska banka d. d., OIB 48744996512, Valenta Morandinija 37,Čakovec</item>
      <item>TEHNOCOMMERCE d.o.o. za trgovinu, popravak i održavanje elektrotehničkih aparata i uređaja, OIB 85833578212, Antuna Gustava Matoša 23,Karlovac</item>
      <item>HYPO STEIERMARK KRAFTFAHRZEUG-UND MASCHINENLEASING GmbH, Joanneumring 20,GRAZ</item>
      <item>MERCEDES-BENZ LEASING HRVATSKA d.o.o., OIB 17080997510, Kovinska 5,10000 Zagreb</item>
      <item>ZAGREBAČKA BANKA DIONIČKO DRUŠTVO, OIB 92963223473, Trg bana Josipa Jelačića 10,10000 Zagreb</item>
      <item>CROATIA - BUS dioničko društvo za prijevoz putnika u tuzemnom i inozemnom cestovnom prometu, remont i servis za pranje i podma, OIB 53772435884, Heinzelova 61,10000 Zagreb</item>
      <item>RH Ministarstvo financija Porezna uprava Varaždin, Graberje 1,42000 Varaždin</item>
      <item>EUROBUS INTERNATIONAL poduzeće za proizvodnju cestovnih vozila i marketing d.o.o., OIB 33274473528, Kralja Tomislava 17,Karlovac</item>
      <item>KARLOVAČKA BANKA dioničko društvo, OIB 08106331075, Ivana Gorana Kovačića 1,Karlovac</item>
      <item>OTPREMNIČKO PODUZEĆE ZAGREB d.d. za prijevoz robe u cestovnom prometu "u stečaju", OIB 60842584260, Gospodarska 56,Varaždin</item>
      <item>CROATIA OSIGURANJE d.d. Zagreb, Filijala Varaždin, OIB 26187994862, Kapucinski trg 14,42000 Varaždin</item>
      <item>ZOVKO-ZAGREB d.o.o. za trgovinu i transport - u stečaju, OIB 02310872315, Slavonska avenija 63,Sesvete</item>
      <item>TRANSCROATIA društvo s ograničenom odgovornošću za prijevoz robe u cestovnom prometu i prijevoz specijalnih tereta "u steča, OIB 93969536510, Gospodarska 56,Varaždin</item>
      <item>Hrvoje Grenac iz OD Abel &amp; Grenac, Ulica kralja Držislava 4/II,10000 Zagreb</item>
      <item>Međimurska banka d. d., OIB 48744996512, Valenta Morandinija 37,Čakovec</item>
      <item>RH Ministarstvo financija, Katančićeva 5,10000 Zagreb</item>
      <item>Violeta Njegač, Ivana Cankara 7/1,42000 Varaždin</item>
      <item>Zvonko Stričak, Presečno 137a,42220 Novi Marof</item>
      <item>Dubravko Pokorny (predsjednik OV iz Porezne upr. Vž.), Graberje 1,42000 Varaždin</item>
      <item>RIS - Siniša Miličić, Kratka 1,42 000 Varaždin</item>
      <item>Žnidarić konzalting društvo s ograničenom odgovornošću za trgovinu i promet nekretninama, OIB 72659258433, Josipa Kozarca 2,Čakovec</item>
      <item>ZOU VLADO SEVŠEK I MAJA TKALČEC, Kratka 4/I,42000 Varaždin</item>
      <item>Odvjetnik Neno Rstić, Biankinijeva 9,10000 Zagreb</item>
      <item>SSSH za Sjeverozapadnu Hrvatsku (po Franji Veble za radnike st. dužnika), TRG REPUBLIKE 1,40000 Čakovec</item>
      <item>ENERGIJA AGRO društvo s ograničenom odgovornošću za proizvodnju i usluge, OIB 96473983045, Biljevec 77,42243 Biljevec</item>
      <item>Dalibor Gradinščak,ODVJETNIK</item>
      <item>Ivica Zovko, OIB 54196104128, Petrine 29,10000 Zagreb</item>
      <item>Josip Kozjak, odvjetnik iz ZOU, Franjevački trg 11,42000 Varaždin</item>
      <item>Raiffeisenbank Austria d.d., OIB 53056966535, Petrinjska 59,10000 Zagreb</item>
      <item>Odvjetničko društvo GLAMUZINA &amp; GROŠETA, OIB 69402757072, Krajiška 27,10000 Zagreb</item>
      <item>Ivo Šućur, odvjetnik, Masarykova 7,10000 Zagreb</item>
      <item>Danica Zovko, OIB 40467015056, Petrine 29,10000 Zagreb</item>
      <item>Ivo Šućur, odvjetnik, Masarykova 7,10000 Zagreb</item>
      <item>Hrvatska Lutrija društvo s ograničenom odgovornošću za organiziranje i priređivanje igara na sreću i zabavnih igara, OIB 27905228158, Ulica grada Vukovara 72,10000 Zagreb</item>
      <item>AUTOTRANS d. o. o. za javni prijevoz putnika u cestovonom prometu, trgovinu, usluge i turistička agencija, OIB 19819724166, Šetalište 20. travnja 18,51557 Cres</item>
      <item>PRESEČKI GRUPA d.o.o. za prijevoz, usluge, trgovinu i putničku agenciju, OIB 85843181422, Frana Galovića 15,49000 Krapina</item>
      <item>HUDEK-TRGOTRANS društvo s ograničenom odgovornošću, OIB 66718146008, Biljevec 77,42243 Biljevec</item>
      <item>Dalibor Gradinščak,odvjetnik, OIB 16095594061, Pavlinska 5,42000 Varaždin</item>
      <item>Marinko Zovko, OIB 56189269298, Petrine 29,10000 Zagreb</item>
      <item>Zovko oil d.o.o. Žepče</item>
      <item>RH Općinski sud u Varaždinu, Zemljišnoknjižni odjel Varaždin</item>
      <item>AUTOBUSNI PRIJEVOZ društvo s ograničenom odgovornošću za prijevoze i usluge, OIB 15263066301, Gospodarska 56,42000 Varaždin</item>
      <item>Zemljišno-knjižni odjel</item>
      <item>Općinski sud u Varaždinu</item>
      <item>BENEFIT društvo s ograničenom odgovornošću za trgovinu i inženjering, OIB 00222217723, Put Davorina Trstenjaka 1,47000 Karlovac</item>
      <item>Nenad Troje</item>
      <item>Mario Sokač, Cankareva 3,42000 Varaždin</item>
      <item>Visoki Trgovački sud Republike Hrvatske</item>
      <item>Općinski sud u Čakovcu, Zemljišnoknjižni odjel</item>
      <item>HYPO STEIERMARK KRAFTFAHRZEUG- UND MASCHINENLEASING GmbH, OIB 46480388251, Kaiserfeldgasse 5,Graz</item>
      <item>Odvjetničko društvo KALLAY &amp; PARTNERI, društvo s ograničenom odgovornošću, OIB 86709918716, Ilica 1A/III,10000 Zagreb</item>
      <item>Općinski sud u Karlovcu, Zemljišnoknjižni odjel Slunj</item>
      <item>GK grupa društvo s ograničenom odgovornošću za projektiranje i graditeljstvo, OIB 32165824835, Miroslava Krleže 1/1,42000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A65D608-9D97-4E91-B2AF-27392984694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409</properties:Words>
  <properties:Characters>2225</properties:Characters>
  <properties:Lines>87</properties:Lines>
  <properties:Paragraphs>26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3045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2016-03-09T12:49:00Z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St-98/2008-594 / Odluka - Rješenje - razrješenje stečajnog upravitelja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