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aaf2" w14:paraId="9efaaf2" w:rsidRDefault="00E005D7" w:rsidP="00E005D7" w:rsidR="00E005D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5D7" w:rsidP="00E005D7" w:rsidR="00E005D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05D7" w:rsidP="00E005D7" w:rsidR="00E005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05D7" w:rsidP="00E005D7" w:rsidR="00E005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05D7" w:rsidP="00E005D7" w:rsidR="00E005D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005D7" w:rsidP="00E005D7" w:rsidR="00E005D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05D7" w:rsidP="00E005D7" w:rsidR="00E005D7" w:rsidRPr="005D578C">
      <w:pPr>
        <w:jc w:val="center"/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Runjačica 50 B</w:t>
      </w:r>
      <w:r w:rsidRPr="002C2F41">
        <w:rPr>
          <w:rFonts w:cs="Times New Roman" w:eastAsia="Times New Roman"/>
        </w:rPr>
        <w:t xml:space="preserve">, OIB </w:t>
      </w:r>
      <w:r w:rsidRPr="00E005D7">
        <w:rPr>
          <w:rFonts w:cs="Times New Roman" w:eastAsia="Times New Roman"/>
        </w:rPr>
        <w:t>22078579241</w:t>
      </w:r>
      <w:r w:rsidRPr="002C2F41">
        <w:rPr>
          <w:rFonts w:cs="Times New Roman" w:eastAsia="Times New Roman"/>
        </w:rPr>
        <w:t xml:space="preserve">, MBS </w:t>
      </w:r>
      <w:r w:rsidRPr="00E005D7">
        <w:rPr>
          <w:rFonts w:cs="Times New Roman" w:eastAsia="Times New Roman"/>
        </w:rPr>
        <w:t>040333107</w:t>
      </w:r>
      <w:r>
        <w:rPr>
          <w:rFonts w:cs="Times New Roman" w:eastAsia="Times New Roman"/>
          <w:szCs w:val="24"/>
        </w:rPr>
        <w:t>, 2. ožujka 2017.</w:t>
      </w: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Runjačica 50 B</w:t>
      </w:r>
      <w:r w:rsidRPr="002C2F41">
        <w:rPr>
          <w:rFonts w:cs="Times New Roman" w:eastAsia="Times New Roman"/>
        </w:rPr>
        <w:t xml:space="preserve">, OIB </w:t>
      </w:r>
      <w:r w:rsidRPr="00E005D7">
        <w:rPr>
          <w:rFonts w:cs="Times New Roman" w:eastAsia="Times New Roman"/>
        </w:rPr>
        <w:t>22078579241</w:t>
      </w:r>
      <w:r w:rsidRPr="002C2F41">
        <w:rPr>
          <w:rFonts w:cs="Times New Roman" w:eastAsia="Times New Roman"/>
        </w:rPr>
        <w:t xml:space="preserve">, MBS </w:t>
      </w:r>
      <w:r w:rsidRPr="00E005D7">
        <w:rPr>
          <w:rFonts w:cs="Times New Roman" w:eastAsia="Times New Roman"/>
        </w:rPr>
        <w:t>040333107</w:t>
      </w:r>
      <w:r>
        <w:rPr>
          <w:rFonts w:cs="Times New Roman" w:eastAsia="Times New Roman"/>
          <w:szCs w:val="24"/>
        </w:rPr>
        <w:t>.</w:t>
      </w: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E005D7" w:rsidP="00E005D7" w:rsidR="00E005D7">
      <w:pPr>
        <w:rPr>
          <w:rFonts w:cs="Times New Roman" w:eastAsia="Times New Roman"/>
          <w:szCs w:val="20"/>
        </w:rPr>
      </w:pPr>
    </w:p>
    <w:p w:rsidRDefault="00E005D7" w:rsidP="00E005D7" w:rsidR="00E005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Runjačica 50 B</w:t>
      </w:r>
      <w:r w:rsidRPr="002C2F41">
        <w:rPr>
          <w:rFonts w:cs="Times New Roman" w:eastAsia="Times New Roman"/>
        </w:rPr>
        <w:t xml:space="preserve">, OIB </w:t>
      </w:r>
      <w:r w:rsidRPr="00E005D7">
        <w:rPr>
          <w:rFonts w:cs="Times New Roman" w:eastAsia="Times New Roman"/>
        </w:rPr>
        <w:t>22078579241</w:t>
      </w:r>
      <w:r w:rsidRPr="002C2F41">
        <w:rPr>
          <w:rFonts w:cs="Times New Roman" w:eastAsia="Times New Roman"/>
        </w:rPr>
        <w:t xml:space="preserve">, MBS </w:t>
      </w:r>
      <w:r w:rsidRPr="00E005D7">
        <w:rPr>
          <w:rFonts w:cs="Times New Roman" w:eastAsia="Times New Roman"/>
        </w:rPr>
        <w:t>040333107</w:t>
      </w:r>
      <w:r>
        <w:rPr>
          <w:rFonts w:cs="Times New Roman" w:eastAsia="Times New Roman"/>
          <w:szCs w:val="24"/>
        </w:rPr>
        <w:t>.</w:t>
      </w:r>
    </w:p>
    <w:p w:rsidRDefault="00E005D7" w:rsidP="00E005D7" w:rsidR="00E005D7">
      <w:pPr>
        <w:ind w:firstLine="709"/>
        <w:rPr>
          <w:rFonts w:cs="Times New Roman" w:eastAsia="Times New Roman"/>
          <w:szCs w:val="24"/>
        </w:rPr>
      </w:pPr>
    </w:p>
    <w:p w:rsidRDefault="00E005D7" w:rsidP="00E005D7" w:rsidR="00E005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Runjačica 50 B</w:t>
      </w:r>
      <w:r w:rsidRPr="002C2F41">
        <w:rPr>
          <w:rFonts w:cs="Times New Roman" w:eastAsia="Times New Roman"/>
        </w:rPr>
        <w:t xml:space="preserve">, OIB </w:t>
      </w:r>
      <w:r w:rsidRPr="00E005D7">
        <w:rPr>
          <w:rFonts w:cs="Times New Roman" w:eastAsia="Times New Roman"/>
        </w:rPr>
        <w:t>22078579241</w:t>
      </w:r>
      <w:r w:rsidRPr="002C2F41">
        <w:rPr>
          <w:rFonts w:cs="Times New Roman" w:eastAsia="Times New Roman"/>
        </w:rPr>
        <w:t xml:space="preserve">, MBS </w:t>
      </w:r>
      <w:r w:rsidRPr="00E005D7">
        <w:rPr>
          <w:rFonts w:cs="Times New Roman" w:eastAsia="Times New Roman"/>
        </w:rPr>
        <w:t>040333107</w:t>
      </w:r>
      <w:r>
        <w:rPr>
          <w:rFonts w:cs="Times New Roman" w:eastAsia="Times New Roman"/>
          <w:szCs w:val="24"/>
        </w:rPr>
        <w:t>.</w:t>
      </w:r>
    </w:p>
    <w:p w:rsidRDefault="00E005D7" w:rsidP="00E005D7" w:rsidR="00E005D7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05D7" w:rsidP="00E005D7" w:rsidR="00E005D7">
      <w:pPr>
        <w:ind w:firstLine="708"/>
        <w:rPr>
          <w:rFonts w:cs="Times New Roman" w:eastAsia="Times New Roman"/>
          <w:szCs w:val="24"/>
        </w:rPr>
      </w:pPr>
    </w:p>
    <w:p w:rsidRDefault="00E005D7" w:rsidP="00E005D7" w:rsidR="00E005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>
        <w:rPr>
          <w:rFonts w:cs="Times New Roman" w:eastAsia="Times New Roman"/>
          <w:szCs w:val="24"/>
        </w:rPr>
        <w:t>.</w:t>
      </w:r>
    </w:p>
    <w:p w:rsidRDefault="00E005D7" w:rsidP="00E005D7" w:rsidR="00E005D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studenog 2016. imao neizvršene osnove za plaćanje u neprekinutom razdoblju od 120 dana u ukupnom iznosu 8.871,38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prosinca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St-1097/2016-3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005D7" w:rsidP="00E005D7" w:rsidR="00E005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005D7" w:rsidP="00E005D7" w:rsidR="00E005D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005D7" w:rsidP="00E005D7" w:rsidR="00E005D7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005D7" w:rsidP="00E005D7" w:rsidR="00E005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FE7752">
        <w:rPr>
          <w:rFonts w:cs="Times New Roman" w:eastAsia="Times New Roman"/>
          <w:szCs w:val="24"/>
        </w:rPr>
        <w:t>, v. r.</w:t>
      </w:r>
    </w:p>
    <w:p w:rsidRDefault="00E005D7" w:rsidP="00E005D7" w:rsidR="00E005D7">
      <w:pPr>
        <w:jc w:val="left"/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left"/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05D7" w:rsidP="00E005D7" w:rsidR="00E005D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005D7" w:rsidP="00E005D7" w:rsidR="00E005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005D7" w:rsidP="00E005D7" w:rsidR="00E005D7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rPr>
          <w:rFonts w:cs="Times New Roman" w:eastAsia="Times New Roman"/>
          <w:szCs w:val="24"/>
        </w:rPr>
      </w:pPr>
    </w:p>
    <w:p w:rsidRDefault="00E005D7" w:rsidP="00E005D7" w:rsidR="00E005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005D7" w:rsidP="00E005D7" w:rsidR="00E005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005D7" w:rsidP="00E005D7" w:rsidR="00E005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BLUE GRAD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Premantura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Runjačica 50 B</w:t>
      </w:r>
      <w:r>
        <w:rPr>
          <w:rFonts w:cs="Times New Roman" w:eastAsia="Times New Roman"/>
          <w:szCs w:val="24"/>
        </w:rPr>
        <w:t xml:space="preserve">, </w:t>
      </w:r>
    </w:p>
    <w:p w:rsidRDefault="00E005D7" w:rsidP="00E005D7" w:rsidR="00E005D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005D7" w:rsidP="00E005D7" w:rsidR="00E005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005D7" w:rsidP="00E005D7" w:rsidR="00E005D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E005D7" w:rsidP="00E005D7" w:rsidR="00E005D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005D7" w:rsidP="00E005D7" w:rsidR="00E005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005D7" w:rsidP="00E005D7" w:rsidR="00E005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005D7" w:rsidP="00E005D7" w:rsidR="00E005D7"/>
    <w:p w:rsidRDefault="00E005D7" w:rsidP="00E005D7" w:rsidR="00E005D7"/>
    <w:p w:rsidRDefault="00FD39D8" w:rsidR="00FD39D8"/>
    <w:sectPr w:rsidSect="003C0303" w:rsidR="00FD39D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5D7" w:rsidP="00E005D7" w:rsidR="00E005D7">
      <w:r>
        <w:separator/>
      </w:r>
    </w:p>
  </w:endnote>
  <w:endnote w:id="0" w:type="continuationSeparator">
    <w:p w:rsidRDefault="00E005D7" w:rsidP="00E005D7" w:rsidR="00E0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5D7" w:rsidP="00E005D7" w:rsidR="00E005D7">
      <w:r>
        <w:separator/>
      </w:r>
    </w:p>
  </w:footnote>
  <w:footnote w:id="0" w:type="continuationSeparator">
    <w:p w:rsidRDefault="00E005D7" w:rsidP="00E005D7" w:rsidR="00E00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5D7" w:rsidP="00E005D7" w:rsidR="00E005D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D4B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St-1097/2016-4</w:t>
    </w:r>
  </w:p>
  <w:p w:rsidRDefault="008D4B08" w:rsidP="00AE3A98" w:rsidR="003C0303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5D7" w:rsidP="003C0303" w:rsidR="003C0303" w:rsidRPr="00970AE0">
    <w:pPr>
      <w:pStyle w:val="Zaglavlje"/>
      <w:jc w:val="right"/>
    </w:pPr>
    <w:r>
      <w:rPr>
        <w:szCs w:val="24"/>
      </w:rPr>
      <w:t>1 St-1097/2016-4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663"/>
    <w:rsid w:val="00482663"/>
    <w:rsid w:val="008D4B08"/>
    <w:rsid w:val="00E005D7"/>
    <w:rsid w:val="00FD39D8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5D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5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05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5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5D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5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5D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7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77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77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77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5D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5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05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5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5D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5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5D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7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77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77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77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GRAD j.d.o.o. u likvidaciji, PREMANTURA</izvorni_sadrzaj>
    <derivirana_varijabla naziv="DomainObject.Predmet.ProtustrankaFormated_1">  BLUE GRAD j.d.o.o. u likvidaciji, PREMANTURA</derivirana_varijabla>
  </DomainObject.Predmet.ProtustrankaFormated>
  <DomainObject.Predmet.ProtustrankaFormatedOIB>
    <izvorni_sadrzaj>  BLUE GRAD j.d.o.o. u likvidaciji, PREMANTURA, OIB 22078579241</izvorni_sadrzaj>
    <derivirana_varijabla naziv="DomainObject.Predmet.ProtustrankaFormatedOIB_1">  BLUE GRAD j.d.o.o. u likvidaciji, PREMANTURA, OIB 22078579241</derivirana_varijabla>
  </DomainObject.Predmet.ProtustrankaFormatedOIB>
  <DomainObject.Predmet.ProtustrankaFormatedWithAdress>
    <izvorni_sadrzaj> BLUE GRAD j.d.o.o. u likvidaciji, PREMANTURA, Runjačica 50 B, 52100 Premantura</izvorni_sadrzaj>
    <derivirana_varijabla naziv="DomainObject.Predmet.ProtustrankaFormatedWithAdress_1"> BLUE GRAD j.d.o.o. u likvidaciji, PREMANTURA, Runjačica 50 B, 52100 Premantura</derivirana_varijabla>
  </DomainObject.Predmet.ProtustrankaFormatedWithAdress>
  <DomainObject.Predmet.ProtustrankaFormatedWithAdressOIB>
    <izvorni_sadrzaj> BLUE GRAD j.d.o.o. u likvidaciji, PREMANTURA, OIB 22078579241, Runjačica 50 B, 52100 Premantura</izvorni_sadrzaj>
    <derivirana_varijabla naziv="DomainObject.Predmet.ProtustrankaFormatedWithAdressOIB_1"> BLUE GRAD j.d.o.o. u likvidaciji, PREMANTURA, OIB 22078579241, Runjačica 50 B, 52100 Premantura</derivirana_varijabla>
  </DomainObject.Predmet.ProtustrankaFormatedWithAdressOIB>
  <DomainObject.Predmet.ProtustrankaWithAdress>
    <izvorni_sadrzaj>BLUE GRAD j.d.o.o. u likvidaciji, PREMANTURA Runjačica 50 B, 52100 Premantura</izvorni_sadrzaj>
    <derivirana_varijabla naziv="DomainObject.Predmet.ProtustrankaWithAdress_1">BLUE GRAD j.d.o.o. u likvidaciji, PREMANTURA Runjačica 50 B, 52100 Premantura</derivirana_varijabla>
  </DomainObject.Predmet.ProtustrankaWithAdress>
  <DomainObject.Predmet.ProtustrankaWithAdressOIB>
    <izvorni_sadrzaj>BLUE GRAD j.d.o.o. u likvidaciji, PREMANTURA, OIB 22078579241, Runjačica 50 B, 52100 Premantura</izvorni_sadrzaj>
    <derivirana_varijabla naziv="DomainObject.Predmet.ProtustrankaWithAdressOIB_1">BLUE GRAD j.d.o.o. u likvidaciji, PREMANTURA, OIB 22078579241, Runjačica 50 B, 52100 Premantura</derivirana_varijabla>
  </DomainObject.Predmet.ProtustrankaWithAdressOIB>
  <DomainObject.Predmet.ProtustrankaNazivFormated>
    <izvorni_sadrzaj>BLUE GRAD j.d.o.o. u likvidaciji, PREMANTURA</izvorni_sadrzaj>
    <derivirana_varijabla naziv="DomainObject.Predmet.ProtustrankaNazivFormated_1">BLUE GRAD j.d.o.o. u likvidaciji, PREMANTURA</derivirana_varijabla>
  </DomainObject.Predmet.ProtustrankaNazivFormated>
  <DomainObject.Predmet.ProtustrankaNazivFormatedOIB>
    <izvorni_sadrzaj>BLUE GRAD j.d.o.o. u likvidaciji, PREMANTURA, OIB 22078579241</izvorni_sadrzaj>
    <derivirana_varijabla naziv="DomainObject.Predmet.ProtustrankaNazivFormatedOIB_1">BLUE GRAD j.d.o.o. u likvidaciji, PREMANTURA, OIB 22078579241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8713.38</izvorni_sadrzaj>
    <derivirana_varijabla naziv="DomainObject.Predmet.TrenutnaVrijednost_1">8713.38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GRAD j.d.o.o. u likvidaciji, PREMANTURA</item>
    </izvorni_sadrzaj>
    <derivirana_varijabla naziv="DomainObject.Predmet.ProtuStrankaListFormated_1">
      <item>BLUE GRAD j.d.o.o. u likvidaciji, PREMANTURA</item>
    </derivirana_varijabla>
  </DomainObject.Predmet.ProtuStrankaListFormated>
  <DomainObject.Predmet.ProtuStrankaListFormatedOIB>
    <izvorni_sadrzaj>
      <item>BLUE GRAD j.d.o.o. u likvidaciji, PREMANTURA, OIB 22078579241</item>
    </izvorni_sadrzaj>
    <derivirana_varijabla naziv="DomainObject.Predmet.ProtuStrankaListFormatedOIB_1">
      <item>BLUE GRAD j.d.o.o. u likvidaciji, PREMANTURA, OIB 22078579241</item>
    </derivirana_varijabla>
  </DomainObject.Predmet.ProtuStrankaListFormatedOIB>
  <DomainObject.Predmet.ProtuStrankaListFormatedWithAdress>
    <izvorni_sadrzaj>
      <item>BLUE GRAD j.d.o.o. u likvidaciji, PREMANTURA, Runjačica 50 B, 52100 Premantura</item>
    </izvorni_sadrzaj>
    <derivirana_varijabla naziv="DomainObject.Predmet.ProtuStrankaListFormatedWithAdress_1">
      <item>BLUE GRAD j.d.o.o. u likvidaciji, PREMANTURA, Runjačica 50 B, 52100 Premantura</item>
    </derivirana_varijabla>
  </DomainObject.Predmet.ProtuStrankaListFormatedWithAdress>
  <DomainObject.Predmet.ProtuStrankaListFormatedWithAdressOIB>
    <izvorni_sadrzaj>
      <item>BLUE GRAD j.d.o.o. u likvidaciji, PREMANTURA, OIB 22078579241, Runjačica 50 B, 52100 Premantura</item>
    </izvorni_sadrzaj>
    <derivirana_varijabla naziv="DomainObject.Predmet.ProtuStrankaListFormatedWithAdressOIB_1">
      <item>BLUE GRAD j.d.o.o. u likvidaciji, PREMANTURA, OIB 22078579241, Runjačica 50 B, 52100 Premantura</item>
    </derivirana_varijabla>
  </DomainObject.Predmet.ProtuStrankaListFormatedWithAdressOIB>
  <DomainObject.Predmet.ProtuStrankaListNazivFormated>
    <izvorni_sadrzaj>
      <item>BLUE GRAD j.d.o.o. u likvidaciji, PREMANTURA</item>
    </izvorni_sadrzaj>
    <derivirana_varijabla naziv="DomainObject.Predmet.ProtuStrankaListNazivFormated_1">
      <item>BLUE GRAD j.d.o.o. u likvidaciji, PREMANTURA</item>
    </derivirana_varijabla>
  </DomainObject.Predmet.ProtuStrankaListNazivFormated>
  <DomainObject.Predmet.ProtuStrankaListNazivFormatedOIB>
    <izvorni_sadrzaj>
      <item>BLUE GRAD j.d.o.o. u likvidaciji, PREMANTURA, OIB 22078579241</item>
    </izvorni_sadrzaj>
    <derivirana_varijabla naziv="DomainObject.Predmet.ProtuStrankaListNazivFormatedOIB_1">
      <item>BLUE GRAD j.d.o.o. u likvidaciji, PREMANTURA, OIB 22078579241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GRAD j.d.o.o. u likvidaciji, PREMANTURA</izvorni_sadrzaj>
    <derivirana_varijabla naziv="DomainObject.Predmet.ProtustrankaIDrugi_1">BLUE GRAD j.d.o.o. u likvidaciji,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BLUE GRAD j.d.o.o. u likvidaciji, PREMANTURA, OIB 22078579241, Runjačica 50 B, 52100 Premantura</izvorni_sadrzaj>
    <derivirana_varijabla naziv="DomainObject.Predmet.ProtustrankaIDrugiAdressOIB_1">BLUE GRAD j.d.o.o. u likvidaciji, PREMANTURA, OIB 22078579241, Runjačica 50 B,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GRAD j.d.o.o. u likvidaciji, PREMANTURA</item>
    </izvorni_sadrzaj>
    <derivirana_varijabla naziv="DomainObject.Predmet.SudioniciListNaziv_1">
      <item>FINANCIJSKA AGENCIJA, RC RIJEKA, PODRUŽNICA PULA, PULA</item>
      <item>BLUE GRAD j.d.o.o. u likvidaciji,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BLUE GRAD j.d.o.o. u likvidaciji, PREMANTURA, OIB 22078579241, Runjačica 50 B,52100 Premantura</item>
    </izvorni_sadrzaj>
    <derivirana_varijabla naziv="DomainObject.Predmet.SudioniciListAdressOIB_1">
      <item>FINANCIJSKA AGENCIJA, RC RIJEKA, PODRUŽNICA PULA, PULA, OIB 85821130368, Ulica grada Vukovara 70,10000 Zagreb</item>
      <item>BLUE GRAD j.d.o.o. u likvidaciji, PREMANTURA, OIB 22078579241, Runjačica 50 B,52100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22078579241</item>
    </izvorni_sadrzaj>
    <derivirana_varijabla naziv="DomainObject.Predmet.SudioniciListNazivOIB_1">
      <item>, OIB 85821130368</item>
      <item>, OIB 22078579241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3700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2017-02-28T07:33:00Z</dcterms:created>
  <dc:creator>Morena Brajuha</dc:creator>
  <dc:description/>
  <cp:keywords/>
  <cp:lastModifiedBy>Sanja Prodan</cp:lastModifiedBy>
  <cp:lastPrinted>2017-03-02T11:17:00Z</cp:lastPrinted>
  <dcterms:modified xmlns:xsi="http://www.w3.org/2001/XMLSchema-instance" xsi:type="dcterms:W3CDTF">2017-03-02T11:18:00Z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