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b443" w14:paraId="351b443" w:rsidRDefault="00B47D99" w:rsidP="00190421" w:rsidR="00861633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A740F">
        <w:rPr>
          <w:rFonts w:hAnsi="Times New Roman" w:ascii="Times New Roman"/>
          <w:szCs w:val="24"/>
          <w:lang w:val="hr-HR"/>
        </w:rPr>
        <w:tab/>
      </w:r>
      <w:r w:rsidRPr="003A740F">
        <w:rPr>
          <w:rFonts w:hAnsi="Times New Roman" w:ascii="Times New Roman"/>
          <w:szCs w:val="24"/>
          <w:lang w:val="hr-HR"/>
        </w:rPr>
        <w:tab/>
        <w:t xml:space="preserve"> </w:t>
      </w:r>
      <w:r w:rsidRPr="003A740F">
        <w:rPr>
          <w:rFonts w:hAnsi="Times New Roman" w:ascii="Times New Roman"/>
          <w:szCs w:val="24"/>
          <w:lang w:val="hr-HR"/>
        </w:rPr>
        <w:tab/>
      </w:r>
      <w:r w:rsidRPr="003A740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B47D99" w:rsidP="00B47D99" w:rsidR="00B47D99" w:rsidRPr="003A740F">
      <w:pPr>
        <w:jc w:val="center"/>
        <w:rPr>
          <w:rFonts w:hAnsi="Times New Roman" w:ascii="Times New Roman"/>
          <w:szCs w:val="24"/>
          <w:lang w:val="hr-HR"/>
        </w:rPr>
      </w:pPr>
      <w:r w:rsidRPr="003A740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47D99" w:rsidP="00B47D99" w:rsidR="00B47D99" w:rsidRPr="003A740F">
      <w:pPr>
        <w:jc w:val="both"/>
        <w:rPr>
          <w:rFonts w:hAnsi="Times New Roman" w:ascii="Times New Roman"/>
          <w:szCs w:val="24"/>
          <w:lang w:val="hr-HR"/>
        </w:rPr>
      </w:pPr>
    </w:p>
    <w:p w:rsidRDefault="00B47D99" w:rsidP="00B47D99" w:rsidR="00B47D99" w:rsidRPr="003A740F">
      <w:pPr>
        <w:jc w:val="center"/>
        <w:rPr>
          <w:rFonts w:hAnsi="Times New Roman" w:ascii="Times New Roman"/>
          <w:szCs w:val="24"/>
          <w:lang w:val="hr-HR"/>
        </w:rPr>
      </w:pPr>
      <w:r w:rsidRPr="003A740F">
        <w:rPr>
          <w:rFonts w:hAnsi="Times New Roman" w:ascii="Times New Roman"/>
          <w:szCs w:val="24"/>
          <w:lang w:val="hr-HR"/>
        </w:rPr>
        <w:t>R J E Š E N J E</w:t>
      </w:r>
    </w:p>
    <w:p w:rsidRDefault="00B47D99" w:rsidP="00B47D99" w:rsidR="00B47D99" w:rsidRPr="003A740F">
      <w:pPr>
        <w:jc w:val="both"/>
        <w:rPr>
          <w:rFonts w:hAnsi="Times New Roman" w:ascii="Times New Roman"/>
          <w:szCs w:val="24"/>
          <w:lang w:val="hr-HR"/>
        </w:rPr>
      </w:pPr>
    </w:p>
    <w:p w:rsidRDefault="00074766" w:rsidP="00074766" w:rsidR="000747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Zagrebu, po sucu pojedincu Nevenki Siladi Rstić, u </w:t>
      </w:r>
      <w:r w:rsidR="002F3419">
        <w:rPr>
          <w:rFonts w:hAnsi="Times New Roman" w:ascii="Times New Roman"/>
          <w:szCs w:val="24"/>
          <w:lang w:val="hr-HR"/>
        </w:rPr>
        <w:t xml:space="preserve">nastavljenom </w:t>
      </w:r>
      <w:r>
        <w:rPr>
          <w:rFonts w:hAnsi="Times New Roman" w:ascii="Times New Roman"/>
          <w:szCs w:val="24"/>
          <w:lang w:val="hr-HR"/>
        </w:rPr>
        <w:t xml:space="preserve">stečajnom postupku </w:t>
      </w:r>
      <w:r w:rsidR="002F3419">
        <w:rPr>
          <w:rFonts w:hAnsi="Times New Roman" w:ascii="Times New Roman"/>
          <w:szCs w:val="24"/>
          <w:lang w:val="hr-HR"/>
        </w:rPr>
        <w:t xml:space="preserve">nad STEČAJNA MASA iza </w:t>
      </w:r>
      <w:r w:rsidR="002F3419" w:rsidRPr="002F3419">
        <w:rPr>
          <w:rFonts w:hAnsi="Times New Roman" w:ascii="Times New Roman"/>
          <w:szCs w:val="24"/>
          <w:lang w:val="hr-HR"/>
        </w:rPr>
        <w:t>Stečajna masa iza AUTOCENTAR - RIZZITELLI društvo s ograničenom odgovornošću za unutarnju i vanjsku trgovinu u stečaju</w:t>
      </w:r>
      <w:r>
        <w:rPr>
          <w:rFonts w:hAnsi="Times New Roman" w:ascii="Times New Roman"/>
          <w:szCs w:val="24"/>
          <w:lang w:val="hr-HR"/>
        </w:rPr>
        <w:t>,</w:t>
      </w:r>
      <w:r w:rsidR="002F3419">
        <w:rPr>
          <w:rFonts w:hAnsi="Times New Roman" w:ascii="Times New Roman"/>
          <w:szCs w:val="24"/>
          <w:lang w:val="hr-HR"/>
        </w:rPr>
        <w:t xml:space="preserve"> OIB: </w:t>
      </w:r>
      <w:r w:rsidR="002F3419" w:rsidRPr="002F3419">
        <w:rPr>
          <w:rFonts w:hAnsi="Times New Roman" w:ascii="Times New Roman"/>
          <w:szCs w:val="24"/>
          <w:lang w:val="hr-HR"/>
        </w:rPr>
        <w:t>54905468870</w:t>
      </w:r>
      <w:r w:rsidR="002F3419">
        <w:rPr>
          <w:rFonts w:hAnsi="Times New Roman" w:ascii="Times New Roman"/>
          <w:szCs w:val="24"/>
          <w:lang w:val="hr-HR"/>
        </w:rPr>
        <w:t xml:space="preserve">, Zagreb (Grad Zagreb), Jordanovac 113,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71206F">
        <w:rPr>
          <w:rFonts w:hAnsi="Times New Roman" w:ascii="Times New Roman"/>
          <w:szCs w:val="24"/>
          <w:lang w:val="hr-HR"/>
        </w:rPr>
        <w:t>20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2F3419">
        <w:rPr>
          <w:rFonts w:hAnsi="Times New Roman" w:ascii="Times New Roman"/>
          <w:szCs w:val="24"/>
          <w:lang w:val="hr-HR"/>
        </w:rPr>
        <w:t>rujna</w:t>
      </w:r>
      <w:r w:rsidR="005E739C">
        <w:rPr>
          <w:rFonts w:hAnsi="Times New Roman" w:ascii="Times New Roman"/>
          <w:szCs w:val="24"/>
          <w:lang w:val="hr-HR"/>
        </w:rPr>
        <w:t xml:space="preserve"> 2016</w:t>
      </w:r>
      <w:r>
        <w:rPr>
          <w:rFonts w:hAnsi="Times New Roman" w:ascii="Times New Roman"/>
          <w:szCs w:val="24"/>
          <w:lang w:val="hr-HR"/>
        </w:rPr>
        <w:t xml:space="preserve">. godine </w:t>
      </w:r>
    </w:p>
    <w:p w:rsidRDefault="00074766" w:rsidP="00074766" w:rsidR="0007476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41162" w:rsidP="00190421" w:rsidR="005F7E0F">
      <w:pPr>
        <w:jc w:val="center"/>
        <w:rPr>
          <w:rFonts w:hAnsi="Times New Roman" w:ascii="Times New Roman"/>
          <w:lang w:val="hr-HR"/>
        </w:rPr>
      </w:pPr>
      <w:r w:rsidRPr="003A740F">
        <w:rPr>
          <w:rFonts w:hAnsi="Times New Roman" w:ascii="Times New Roman"/>
          <w:lang w:val="hr-HR"/>
        </w:rPr>
        <w:t>r i j e š i o      j e</w:t>
      </w:r>
    </w:p>
    <w:p w:rsidRDefault="00190421" w:rsidP="00190421" w:rsidR="00190421" w:rsidRPr="003A740F">
      <w:pPr>
        <w:jc w:val="center"/>
        <w:rPr>
          <w:rFonts w:hAnsi="Times New Roman" w:ascii="Times New Roman"/>
          <w:lang w:val="hr-HR"/>
        </w:rPr>
      </w:pPr>
    </w:p>
    <w:p w:rsidRDefault="005F7E0F" w:rsidP="00190421" w:rsidR="002F3419">
      <w:pPr>
        <w:pStyle w:val="Tijeloteksta"/>
        <w:ind w:firstLine="708"/>
        <w:jc w:val="both"/>
        <w:outlineLvl w:val="0"/>
        <w:rPr>
          <w:rFonts w:hAnsi="Times New Roman" w:ascii="Times New Roman"/>
          <w:sz w:val="24"/>
        </w:rPr>
      </w:pPr>
      <w:r w:rsidRPr="002F3419">
        <w:rPr>
          <w:rFonts w:hAnsi="Times New Roman" w:ascii="Times New Roman"/>
          <w:sz w:val="24"/>
        </w:rPr>
        <w:t xml:space="preserve">Nalaže se </w:t>
      </w:r>
      <w:r w:rsidR="002F3419" w:rsidRPr="002F3419">
        <w:rPr>
          <w:rFonts w:hAnsi="Times New Roman" w:ascii="Times New Roman"/>
          <w:sz w:val="24"/>
        </w:rPr>
        <w:t xml:space="preserve">zemljišnoknjižnom odjelu Općinskog suda u Sisku da izvrši upis zabilježbe rješenja o otvaranju i istovremenom zaključenju stečajnog postupka nad dužnikom AUTOCENTAR RIZZITELLI d.o.o. za unutarnju i vanjsku trgovinu, Zagreb (Grad Zagreb), Fallerovo šetalište 22, reg. ul. 1-40577, poslovni broj Sts-4563/01 od 18. rujna 2002. godine te rješenja o nastavku stečajnog postupka nad stečajnom masom, poslovni broj St-730/12 od 24. siječnja 2014. godine na nekretninama stečajnog dužnika odnosno nakon brisanja dužnika iz sudskog registra, na nekretninama stečajne mase iza AUTOCENTAR - RIZZITELLI društvo s ograničenom odgovornošću za unutarnju i vanjsku trgovinu u stečaju, OIB: 54905468870, Zagreb (Grad Zagreb), Jordanovac 113, i to nekretninama upisanim u zemljišnim knjigama Općinskog suda u Sisku, u zk. ul. </w:t>
      </w:r>
      <w:r w:rsidR="002F3419">
        <w:rPr>
          <w:rFonts w:hAnsi="Times New Roman" w:ascii="Times New Roman"/>
          <w:sz w:val="24"/>
        </w:rPr>
        <w:t>5794, k.o. Novi Sisak, kat. čest. br.</w:t>
      </w:r>
    </w:p>
    <w:p w:rsidRDefault="002F3419" w:rsidP="00190421" w:rsidR="002F3419">
      <w:pPr>
        <w:pStyle w:val="Tijeloteksta"/>
        <w:ind w:firstLine="708"/>
        <w:jc w:val="both"/>
        <w:outlineLvl w:val="0"/>
        <w:rPr>
          <w:rFonts w:hAnsi="Times New Roman" w:ascii="Times New Roman"/>
          <w:sz w:val="24"/>
        </w:rPr>
      </w:pPr>
    </w:p>
    <w:tbl>
      <w:tblPr>
        <w:tblStyle w:val="Reetkatablice"/>
        <w:tblW w:type="dxa" w:w="9072"/>
        <w:tblInd w:type="dxa" w:w="108"/>
        <w:tblLook w:val="04A0" w:noVBand="1" w:noHBand="0" w:lastColumn="0" w:firstColumn="1" w:lastRow="0" w:firstRow="1"/>
      </w:tblPr>
      <w:tblGrid>
        <w:gridCol w:w="2835"/>
        <w:gridCol w:w="3828"/>
        <w:gridCol w:w="2409"/>
      </w:tblGrid>
      <w:tr w:rsidTr="004E7F0F" w:rsidR="002F3419" w:rsidRPr="002F3419">
        <w:tc>
          <w:tcPr>
            <w:tcW w:type="dxa" w:w="2835"/>
            <w:tcBorders>
              <w:bottom w:val="nil"/>
            </w:tcBorders>
          </w:tcPr>
          <w:p w:rsidRDefault="002F3419" w:rsidP="00190421" w:rsidR="002F3419">
            <w:pPr>
              <w:pStyle w:val="Tijeloteksta"/>
              <w:jc w:val="both"/>
              <w:outlineLvl w:val="0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kat čest. 1114/17</w:t>
            </w:r>
          </w:p>
        </w:tc>
        <w:tc>
          <w:tcPr>
            <w:tcW w:type="dxa" w:w="3828"/>
            <w:tcBorders>
              <w:bottom w:val="nil"/>
            </w:tcBorders>
          </w:tcPr>
          <w:p w:rsidRDefault="004E7F0F" w:rsidP="00190421" w:rsidR="002F3419" w:rsidRPr="004E7F0F">
            <w:pPr>
              <w:pStyle w:val="Tijeloteksta"/>
              <w:jc w:val="both"/>
              <w:outlineLvl w:val="0"/>
              <w:rPr>
                <w:rFonts w:hAnsi="Times New Roman" w:ascii="Times New Roman"/>
                <w:b/>
                <w:sz w:val="24"/>
              </w:rPr>
            </w:pPr>
            <w:r w:rsidRPr="004E7F0F">
              <w:rPr>
                <w:rFonts w:hAnsi="Times New Roman" w:ascii="Times New Roman"/>
                <w:b/>
                <w:sz w:val="24"/>
              </w:rPr>
              <w:t>IVANE BRLIĆ MAŽURANIĆ 29</w:t>
            </w:r>
          </w:p>
        </w:tc>
        <w:tc>
          <w:tcPr>
            <w:tcW w:type="dxa" w:w="2409"/>
            <w:tcBorders>
              <w:bottom w:val="nil"/>
            </w:tcBorders>
          </w:tcPr>
          <w:p w:rsidRDefault="002F3419" w:rsidP="002F3419" w:rsidR="002F3419">
            <w:pPr>
              <w:pStyle w:val="Tijeloteksta"/>
              <w:jc w:val="right"/>
              <w:outlineLvl w:val="0"/>
              <w:rPr>
                <w:rFonts w:hAnsi="Times New Roman" w:ascii="Times New Roman"/>
                <w:sz w:val="24"/>
              </w:rPr>
            </w:pPr>
          </w:p>
        </w:tc>
      </w:tr>
      <w:tr w:rsidTr="004E7F0F" w:rsidR="004E7F0F" w:rsidRPr="002F3419">
        <w:tc>
          <w:tcPr>
            <w:tcW w:type="dxa" w:w="2835"/>
            <w:tcBorders>
              <w:top w:val="nil"/>
              <w:bottom w:val="nil"/>
            </w:tcBorders>
          </w:tcPr>
          <w:p w:rsidRDefault="004E7F0F" w:rsidP="00190421" w:rsidR="004E7F0F">
            <w:pPr>
              <w:pStyle w:val="Tijeloteksta"/>
              <w:jc w:val="both"/>
              <w:outlineLvl w:val="0"/>
              <w:rPr>
                <w:rFonts w:hAnsi="Times New Roman" w:ascii="Times New Roman"/>
                <w:sz w:val="24"/>
              </w:rPr>
            </w:pPr>
          </w:p>
        </w:tc>
        <w:tc>
          <w:tcPr>
            <w:tcW w:type="dxa" w:w="3828"/>
            <w:tcBorders>
              <w:top w:val="nil"/>
              <w:bottom w:val="nil"/>
            </w:tcBorders>
          </w:tcPr>
          <w:p w:rsidRDefault="004E7F0F" w:rsidP="009A6E9C" w:rsidR="004E7F0F">
            <w:pPr>
              <w:pStyle w:val="Tijeloteksta"/>
              <w:jc w:val="both"/>
              <w:outlineLvl w:val="0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DVORIŠTE</w:t>
            </w:r>
          </w:p>
        </w:tc>
        <w:tc>
          <w:tcPr>
            <w:tcW w:type="dxa" w:w="2409"/>
            <w:tcBorders>
              <w:top w:val="nil"/>
              <w:bottom w:val="nil"/>
            </w:tcBorders>
          </w:tcPr>
          <w:p w:rsidRDefault="004E7F0F" w:rsidP="009A6E9C" w:rsidR="004E7F0F">
            <w:pPr>
              <w:pStyle w:val="Tijeloteksta"/>
              <w:jc w:val="right"/>
              <w:outlineLvl w:val="0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338 m</w:t>
            </w:r>
            <w:r w:rsidRPr="002F3419">
              <w:rPr>
                <w:rFonts w:hAnsi="Times New Roman" w:ascii="Times New Roman"/>
                <w:sz w:val="24"/>
                <w:vertAlign w:val="superscript"/>
              </w:rPr>
              <w:t>2</w:t>
            </w:r>
          </w:p>
        </w:tc>
      </w:tr>
      <w:tr w:rsidTr="004E7F0F" w:rsidR="004E7F0F" w:rsidRPr="002F3419">
        <w:tc>
          <w:tcPr>
            <w:tcW w:type="dxa" w:w="2835"/>
            <w:tcBorders>
              <w:top w:val="nil"/>
              <w:bottom w:val="nil"/>
            </w:tcBorders>
          </w:tcPr>
          <w:p w:rsidRDefault="004E7F0F" w:rsidP="00190421" w:rsidR="004E7F0F">
            <w:pPr>
              <w:pStyle w:val="Tijeloteksta"/>
              <w:jc w:val="both"/>
              <w:outlineLvl w:val="0"/>
              <w:rPr>
                <w:rFonts w:hAnsi="Times New Roman" w:ascii="Times New Roman"/>
                <w:sz w:val="24"/>
              </w:rPr>
            </w:pPr>
          </w:p>
        </w:tc>
        <w:tc>
          <w:tcPr>
            <w:tcW w:type="dxa" w:w="3828"/>
            <w:tcBorders>
              <w:top w:val="nil"/>
            </w:tcBorders>
          </w:tcPr>
          <w:p w:rsidRDefault="004E7F0F" w:rsidP="00551762" w:rsidR="004E7F0F">
            <w:pPr>
              <w:pStyle w:val="Tijeloteksta"/>
              <w:jc w:val="both"/>
              <w:outlineLvl w:val="0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KUĆA</w:t>
            </w:r>
          </w:p>
        </w:tc>
        <w:tc>
          <w:tcPr>
            <w:tcW w:type="dxa" w:w="2409"/>
            <w:tcBorders>
              <w:top w:val="nil"/>
            </w:tcBorders>
          </w:tcPr>
          <w:p w:rsidRDefault="004E7F0F" w:rsidP="00551762" w:rsidR="004E7F0F">
            <w:pPr>
              <w:pStyle w:val="Tijeloteksta"/>
              <w:jc w:val="right"/>
              <w:outlineLvl w:val="0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145 m</w:t>
            </w:r>
            <w:r w:rsidRPr="002F3419">
              <w:rPr>
                <w:rFonts w:hAnsi="Times New Roman" w:ascii="Times New Roman"/>
                <w:sz w:val="24"/>
                <w:vertAlign w:val="superscript"/>
              </w:rPr>
              <w:t>2</w:t>
            </w:r>
          </w:p>
        </w:tc>
      </w:tr>
      <w:tr w:rsidTr="004E7F0F" w:rsidR="004E7F0F" w:rsidRPr="002F3419">
        <w:tc>
          <w:tcPr>
            <w:tcW w:type="dxa" w:w="2835"/>
            <w:tcBorders>
              <w:top w:val="nil"/>
            </w:tcBorders>
          </w:tcPr>
          <w:p w:rsidRDefault="004E7F0F" w:rsidP="00190421" w:rsidR="004E7F0F">
            <w:pPr>
              <w:pStyle w:val="Tijeloteksta"/>
              <w:jc w:val="both"/>
              <w:outlineLvl w:val="0"/>
              <w:rPr>
                <w:rFonts w:hAnsi="Times New Roman" w:ascii="Times New Roman"/>
                <w:sz w:val="24"/>
              </w:rPr>
            </w:pPr>
          </w:p>
        </w:tc>
        <w:tc>
          <w:tcPr>
            <w:tcW w:type="dxa" w:w="3828"/>
          </w:tcPr>
          <w:p w:rsidRDefault="004E7F0F" w:rsidP="008E14AF" w:rsidR="004E7F0F" w:rsidRPr="002F3419">
            <w:pPr>
              <w:pStyle w:val="Tijeloteksta"/>
              <w:jc w:val="both"/>
              <w:outlineLvl w:val="0"/>
              <w:rPr>
                <w:rFonts w:hAnsi="Times New Roman" w:ascii="Times New Roman"/>
                <w:b/>
                <w:sz w:val="24"/>
              </w:rPr>
            </w:pPr>
            <w:r w:rsidRPr="002F3419">
              <w:rPr>
                <w:rFonts w:hAnsi="Times New Roman" w:ascii="Times New Roman"/>
                <w:b/>
                <w:sz w:val="24"/>
              </w:rPr>
              <w:t>UKUPNO</w:t>
            </w:r>
          </w:p>
        </w:tc>
        <w:tc>
          <w:tcPr>
            <w:tcW w:type="dxa" w:w="2409"/>
          </w:tcPr>
          <w:p w:rsidRDefault="004E7F0F" w:rsidP="008E14AF" w:rsidR="004E7F0F" w:rsidRPr="002F3419">
            <w:pPr>
              <w:pStyle w:val="Tijeloteksta"/>
              <w:jc w:val="right"/>
              <w:outlineLvl w:val="0"/>
              <w:rPr>
                <w:rFonts w:hAnsi="Times New Roman" w:ascii="Times New Roman"/>
                <w:b/>
                <w:sz w:val="24"/>
              </w:rPr>
            </w:pPr>
            <w:r w:rsidRPr="002F3419">
              <w:rPr>
                <w:rFonts w:hAnsi="Times New Roman" w:ascii="Times New Roman"/>
                <w:b/>
                <w:sz w:val="24"/>
              </w:rPr>
              <w:t>483 m</w:t>
            </w:r>
            <w:r w:rsidRPr="002F3419">
              <w:rPr>
                <w:rFonts w:hAnsi="Times New Roman" w:ascii="Times New Roman"/>
                <w:b/>
                <w:sz w:val="24"/>
                <w:vertAlign w:val="superscript"/>
              </w:rPr>
              <w:t>2</w:t>
            </w:r>
          </w:p>
        </w:tc>
      </w:tr>
    </w:tbl>
    <w:p w:rsidRDefault="005E739C" w:rsidP="005E739C" w:rsidR="005E739C">
      <w:pPr>
        <w:pStyle w:val="Tijeloteksta"/>
        <w:ind w:firstLine="708" w:left="5664"/>
        <w:jc w:val="both"/>
        <w:outlineLvl w:val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</w:p>
    <w:p w:rsidRDefault="00641162" w:rsidP="00945848" w:rsidR="00641162" w:rsidRPr="003A740F">
      <w:pPr>
        <w:jc w:val="center"/>
        <w:rPr>
          <w:rFonts w:hAnsi="Times New Roman" w:ascii="Times New Roman"/>
          <w:lang w:val="hr-HR"/>
        </w:rPr>
      </w:pPr>
      <w:r w:rsidRPr="003A740F">
        <w:rPr>
          <w:rFonts w:hAnsi="Times New Roman" w:ascii="Times New Roman"/>
          <w:lang w:val="hr-HR"/>
        </w:rPr>
        <w:t>Obrazloženje</w:t>
      </w:r>
    </w:p>
    <w:p w:rsidRDefault="00641162" w:rsidP="00974B81" w:rsidR="00641162" w:rsidRPr="003A740F">
      <w:pPr>
        <w:rPr>
          <w:rFonts w:hAnsi="Times New Roman" w:ascii="Times New Roman"/>
          <w:lang w:val="hr-HR"/>
        </w:rPr>
      </w:pPr>
    </w:p>
    <w:p w:rsidRDefault="00641162" w:rsidP="003A740F" w:rsidR="004E7F0F">
      <w:pPr>
        <w:jc w:val="both"/>
        <w:rPr>
          <w:rFonts w:hAnsi="Times New Roman" w:ascii="Times New Roman"/>
          <w:lang w:val="hr-HR"/>
        </w:rPr>
      </w:pPr>
      <w:r w:rsidRPr="003A740F">
        <w:rPr>
          <w:rFonts w:hAnsi="Times New Roman" w:ascii="Times New Roman"/>
          <w:lang w:val="hr-HR"/>
        </w:rPr>
        <w:tab/>
      </w:r>
      <w:r w:rsidR="0098337E" w:rsidRPr="003A740F">
        <w:rPr>
          <w:rFonts w:hAnsi="Times New Roman" w:ascii="Times New Roman"/>
          <w:lang w:val="hr-HR"/>
        </w:rPr>
        <w:t>Nad</w:t>
      </w:r>
      <w:r w:rsidR="00763483" w:rsidRPr="003A740F">
        <w:rPr>
          <w:rFonts w:hAnsi="Times New Roman" w:ascii="Times New Roman"/>
          <w:lang w:val="hr-HR"/>
        </w:rPr>
        <w:t xml:space="preserve"> gore navedenim</w:t>
      </w:r>
      <w:r w:rsidR="0098337E" w:rsidRPr="003A740F">
        <w:rPr>
          <w:rFonts w:hAnsi="Times New Roman" w:ascii="Times New Roman"/>
          <w:lang w:val="hr-HR"/>
        </w:rPr>
        <w:t xml:space="preserve"> stečajnim dužnikom </w:t>
      </w:r>
      <w:r w:rsidR="00763483" w:rsidRPr="003A740F">
        <w:rPr>
          <w:rFonts w:hAnsi="Times New Roman" w:ascii="Times New Roman"/>
          <w:lang w:val="hr-HR"/>
        </w:rPr>
        <w:t>o</w:t>
      </w:r>
      <w:r w:rsidR="0098337E" w:rsidRPr="003A740F">
        <w:rPr>
          <w:rFonts w:hAnsi="Times New Roman" w:ascii="Times New Roman"/>
          <w:lang w:val="hr-HR"/>
        </w:rPr>
        <w:t xml:space="preserve">tvoren je </w:t>
      </w:r>
      <w:r w:rsidR="004E7F0F">
        <w:rPr>
          <w:rFonts w:hAnsi="Times New Roman" w:ascii="Times New Roman"/>
          <w:lang w:val="hr-HR"/>
        </w:rPr>
        <w:t xml:space="preserve">i istovremeno zaključen skraćeni stečajni postupak Rješenje poslovni broj Sts-4563/01, dana 18. rujna 2002. godine, koje Rješenje je postalo pravomoćno dana 14. listopada 2002. godine, a Rješenjem poslovnog broj St-730/12 od 24. siječnja 2014. godine, nastavljen je redovni stečajni postupak nad stečajnom masom, s time da su tada pozvani svi vjerovnici prijaviti svoje tražbine i obavijestiti i razlučnim i izlučnim pravima. Navedeno Rješenje postalo je pravomoćno 17. veljače 2014. godine. </w:t>
      </w:r>
    </w:p>
    <w:p w:rsidRDefault="004E7F0F" w:rsidP="003A740F" w:rsidR="004E7F0F">
      <w:pPr>
        <w:jc w:val="both"/>
        <w:rPr>
          <w:rFonts w:hAnsi="Times New Roman" w:ascii="Times New Roman"/>
          <w:lang w:val="hr-HR"/>
        </w:rPr>
      </w:pPr>
    </w:p>
    <w:p w:rsidRDefault="004E7F0F" w:rsidP="009E6723" w:rsidR="004E7F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U međuvremenu je stečajna masa temeljem odredbi </w:t>
      </w:r>
      <w:r w:rsidRPr="004E7F0F">
        <w:rPr>
          <w:rFonts w:hAnsi="Times New Roman" w:ascii="Times New Roman"/>
          <w:szCs w:val="24"/>
          <w:lang w:val="hr-HR"/>
        </w:rPr>
        <w:t>Stečajnog zakona ("Narodne novine" 71/15; dalje u tekstu</w:t>
      </w:r>
      <w:r w:rsidR="003B5E10">
        <w:rPr>
          <w:rFonts w:hAnsi="Times New Roman" w:ascii="Times New Roman"/>
          <w:szCs w:val="24"/>
          <w:lang w:val="hr-HR"/>
        </w:rPr>
        <w:t xml:space="preserve"> novi</w:t>
      </w:r>
      <w:r w:rsidRPr="004E7F0F">
        <w:rPr>
          <w:rFonts w:hAnsi="Times New Roman" w:ascii="Times New Roman"/>
          <w:szCs w:val="24"/>
          <w:lang w:val="hr-HR"/>
        </w:rPr>
        <w:t xml:space="preserve"> SZ)</w:t>
      </w:r>
      <w:r>
        <w:rPr>
          <w:rFonts w:hAnsi="Times New Roman" w:ascii="Times New Roman"/>
          <w:szCs w:val="24"/>
          <w:lang w:val="hr-HR"/>
        </w:rPr>
        <w:t xml:space="preserve"> upisana u Sudski registar Trgovačkog suda u Zagrebu, te od Ministarstva financija dobila i OIB, kako je gore navedeno.</w:t>
      </w:r>
    </w:p>
    <w:p w:rsidRDefault="004E7F0F" w:rsidP="009E6723" w:rsidR="004E7F0F">
      <w:pPr>
        <w:jc w:val="both"/>
        <w:rPr>
          <w:rFonts w:hAnsi="Times New Roman" w:ascii="Times New Roman"/>
          <w:szCs w:val="24"/>
          <w:lang w:val="hr-HR"/>
        </w:rPr>
      </w:pPr>
    </w:p>
    <w:p w:rsidRDefault="004E7F0F" w:rsidP="003B5E10" w:rsidR="003B5E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E7F0F">
        <w:rPr>
          <w:rFonts w:hAnsi="Times New Roman" w:ascii="Times New Roman"/>
          <w:szCs w:val="24"/>
          <w:lang w:val="hr-HR"/>
        </w:rPr>
        <w:t xml:space="preserve">Kako gore navedene nekretnine čine stečajnu masu koju je u nastavljenom stečajnom postupku potrebno unovčiti i njome namiriti vjerovnike (prvenstveno upisanog razlučnog vjerovnika Dalmatinsku banku d.d., sada OTP BANKA d.d.), to je odlučeno kao u izreci ovog rješenja temeljem odredbe članka 54. stav 6. </w:t>
      </w:r>
      <w:r w:rsidRPr="004E7F0F">
        <w:rPr>
          <w:rFonts w:hAnsi="Times New Roman" w:ascii="Times New Roman"/>
          <w:lang w:val="hr-HR"/>
        </w:rPr>
        <w:t>Stečajnog zakona (NN 44/96, 29/99, 129/00, 123/03, 82/06, 116/10, 25/12, 133/12; dalje u tekstu</w:t>
      </w:r>
      <w:r w:rsidR="003B5E10">
        <w:rPr>
          <w:rFonts w:hAnsi="Times New Roman" w:ascii="Times New Roman"/>
          <w:lang w:val="hr-HR"/>
        </w:rPr>
        <w:t xml:space="preserve"> stari</w:t>
      </w:r>
      <w:r w:rsidRPr="004E7F0F">
        <w:rPr>
          <w:rFonts w:hAnsi="Times New Roman" w:ascii="Times New Roman"/>
          <w:lang w:val="hr-HR"/>
        </w:rPr>
        <w:t xml:space="preserve"> SZ), u svezi s člankom 441. </w:t>
      </w:r>
      <w:r>
        <w:rPr>
          <w:rFonts w:hAnsi="Times New Roman" w:ascii="Times New Roman"/>
          <w:lang w:val="hr-HR"/>
        </w:rPr>
        <w:t xml:space="preserve">stav 1. </w:t>
      </w:r>
      <w:r w:rsidR="003B5E10">
        <w:rPr>
          <w:rFonts w:hAnsi="Times New Roman" w:ascii="Times New Roman"/>
          <w:lang w:val="hr-HR"/>
        </w:rPr>
        <w:t>novog SZ-a.</w:t>
      </w:r>
    </w:p>
    <w:p w:rsidRDefault="007E07B1" w:rsidP="003B5E10" w:rsidR="008811CA">
      <w:pPr>
        <w:jc w:val="center"/>
        <w:rPr>
          <w:rFonts w:hAnsi="Times New Roman" w:ascii="Times New Roman"/>
          <w:lang w:val="hr-HR"/>
        </w:rPr>
      </w:pPr>
      <w:r w:rsidRPr="003A740F">
        <w:rPr>
          <w:rFonts w:hAnsi="Times New Roman" w:ascii="Times New Roman"/>
          <w:lang w:val="hr-HR"/>
        </w:rPr>
        <w:t xml:space="preserve">U </w:t>
      </w:r>
      <w:r w:rsidR="00641162" w:rsidRPr="003A740F">
        <w:rPr>
          <w:rFonts w:hAnsi="Times New Roman" w:ascii="Times New Roman"/>
          <w:lang w:val="hr-HR"/>
        </w:rPr>
        <w:t>Zagreb</w:t>
      </w:r>
      <w:r w:rsidRPr="003A740F">
        <w:rPr>
          <w:rFonts w:hAnsi="Times New Roman" w:ascii="Times New Roman"/>
          <w:lang w:val="hr-HR"/>
        </w:rPr>
        <w:t>u</w:t>
      </w:r>
      <w:r w:rsidR="003A740F" w:rsidRPr="003A740F">
        <w:rPr>
          <w:rFonts w:hAnsi="Times New Roman" w:ascii="Times New Roman"/>
          <w:lang w:val="hr-HR"/>
        </w:rPr>
        <w:t xml:space="preserve">, </w:t>
      </w:r>
      <w:r w:rsidR="0071206F">
        <w:rPr>
          <w:rFonts w:hAnsi="Times New Roman" w:ascii="Times New Roman"/>
          <w:lang w:val="hr-HR"/>
        </w:rPr>
        <w:t>20</w:t>
      </w:r>
      <w:r w:rsidR="00945848" w:rsidRPr="003A740F">
        <w:rPr>
          <w:rFonts w:hAnsi="Times New Roman" w:ascii="Times New Roman"/>
          <w:lang w:val="hr-HR"/>
        </w:rPr>
        <w:t xml:space="preserve">. </w:t>
      </w:r>
      <w:r w:rsidR="003B5E10">
        <w:rPr>
          <w:rFonts w:hAnsi="Times New Roman" w:ascii="Times New Roman"/>
          <w:lang w:val="hr-HR"/>
        </w:rPr>
        <w:t>rujna</w:t>
      </w:r>
      <w:r w:rsidR="00190421">
        <w:rPr>
          <w:rFonts w:hAnsi="Times New Roman" w:ascii="Times New Roman"/>
          <w:lang w:val="hr-HR"/>
        </w:rPr>
        <w:t xml:space="preserve"> 2016</w:t>
      </w:r>
      <w:r w:rsidR="00641162" w:rsidRPr="003A740F">
        <w:rPr>
          <w:rFonts w:hAnsi="Times New Roman" w:ascii="Times New Roman"/>
          <w:lang w:val="hr-HR"/>
        </w:rPr>
        <w:t>.</w:t>
      </w:r>
    </w:p>
    <w:p w:rsidRDefault="0098337E" w:rsidP="00974B81" w:rsidR="00641162" w:rsidRPr="003A740F">
      <w:pPr>
        <w:rPr>
          <w:rFonts w:hAnsi="Times New Roman" w:ascii="Times New Roman"/>
          <w:lang w:val="hr-HR"/>
        </w:rPr>
      </w:pPr>
      <w:r w:rsidRPr="003A740F">
        <w:rPr>
          <w:rFonts w:hAnsi="Times New Roman" w:ascii="Times New Roman"/>
          <w:lang w:val="hr-HR"/>
        </w:rPr>
        <w:t xml:space="preserve"> </w:t>
      </w:r>
      <w:r w:rsidR="00974B81" w:rsidRPr="003A740F">
        <w:rPr>
          <w:rFonts w:hAnsi="Times New Roman" w:ascii="Times New Roman"/>
          <w:lang w:val="hr-HR"/>
        </w:rPr>
        <w:tab/>
      </w:r>
      <w:r w:rsidR="00974B81" w:rsidRPr="003A740F">
        <w:rPr>
          <w:rFonts w:hAnsi="Times New Roman" w:ascii="Times New Roman"/>
          <w:lang w:val="hr-HR"/>
        </w:rPr>
        <w:tab/>
      </w:r>
      <w:r w:rsidR="00974B81" w:rsidRPr="003A740F">
        <w:rPr>
          <w:rFonts w:hAnsi="Times New Roman" w:ascii="Times New Roman"/>
          <w:lang w:val="hr-HR"/>
        </w:rPr>
        <w:tab/>
      </w:r>
      <w:r w:rsidR="00974B81" w:rsidRPr="003A740F">
        <w:rPr>
          <w:rFonts w:hAnsi="Times New Roman" w:ascii="Times New Roman"/>
          <w:lang w:val="hr-HR"/>
        </w:rPr>
        <w:tab/>
      </w:r>
      <w:r w:rsidR="00974B81" w:rsidRPr="003A740F">
        <w:rPr>
          <w:rFonts w:hAnsi="Times New Roman" w:ascii="Times New Roman"/>
          <w:lang w:val="hr-HR"/>
        </w:rPr>
        <w:tab/>
      </w:r>
      <w:r w:rsidR="00974B81" w:rsidRPr="003A740F">
        <w:rPr>
          <w:rFonts w:hAnsi="Times New Roman" w:ascii="Times New Roman"/>
          <w:lang w:val="hr-HR"/>
        </w:rPr>
        <w:tab/>
      </w:r>
      <w:r w:rsidR="00974B81" w:rsidRPr="003A740F">
        <w:rPr>
          <w:rFonts w:hAnsi="Times New Roman" w:ascii="Times New Roman"/>
          <w:lang w:val="hr-HR"/>
        </w:rPr>
        <w:tab/>
      </w:r>
      <w:r w:rsidR="00974B81" w:rsidRPr="003A740F">
        <w:rPr>
          <w:rFonts w:hAnsi="Times New Roman" w:ascii="Times New Roman"/>
          <w:lang w:val="hr-HR"/>
        </w:rPr>
        <w:tab/>
      </w:r>
      <w:r w:rsidR="00974B81" w:rsidRPr="003A740F">
        <w:rPr>
          <w:rFonts w:hAnsi="Times New Roman" w:ascii="Times New Roman"/>
          <w:lang w:val="hr-HR"/>
        </w:rPr>
        <w:tab/>
      </w:r>
      <w:r w:rsidR="00B16687">
        <w:rPr>
          <w:rFonts w:hAnsi="Times New Roman" w:ascii="Times New Roman"/>
          <w:lang w:val="hr-HR"/>
        </w:rPr>
        <w:tab/>
      </w:r>
      <w:r w:rsidR="00C66F52">
        <w:rPr>
          <w:rFonts w:hAnsi="Times New Roman" w:ascii="Times New Roman"/>
          <w:lang w:val="hr-HR"/>
        </w:rPr>
        <w:t xml:space="preserve"> </w:t>
      </w:r>
      <w:r w:rsidR="00B16687">
        <w:rPr>
          <w:rFonts w:hAnsi="Times New Roman" w:ascii="Times New Roman"/>
          <w:lang w:val="hr-HR"/>
        </w:rPr>
        <w:t xml:space="preserve"> </w:t>
      </w:r>
      <w:r w:rsidR="00641162" w:rsidRPr="003A740F">
        <w:rPr>
          <w:rFonts w:hAnsi="Times New Roman" w:ascii="Times New Roman"/>
          <w:lang w:val="hr-HR"/>
        </w:rPr>
        <w:t xml:space="preserve"> SUDAC:</w:t>
      </w:r>
    </w:p>
    <w:p w:rsidRDefault="00641162" w:rsidP="00890248" w:rsidR="00890248">
      <w:pPr>
        <w:rPr>
          <w:rFonts w:hAnsi="Times New Roman" w:ascii="Times New Roman"/>
          <w:lang w:val="hr-HR"/>
        </w:rPr>
      </w:pPr>
      <w:r w:rsidRPr="003A740F">
        <w:rPr>
          <w:rFonts w:hAnsi="Times New Roman" w:ascii="Times New Roman"/>
          <w:lang w:val="hr-HR"/>
        </w:rPr>
        <w:tab/>
      </w:r>
      <w:r w:rsidRPr="003A740F">
        <w:rPr>
          <w:rFonts w:hAnsi="Times New Roman" w:ascii="Times New Roman"/>
          <w:lang w:val="hr-HR"/>
        </w:rPr>
        <w:tab/>
      </w:r>
      <w:r w:rsidRPr="003A740F">
        <w:rPr>
          <w:rFonts w:hAnsi="Times New Roman" w:ascii="Times New Roman"/>
          <w:lang w:val="hr-HR"/>
        </w:rPr>
        <w:tab/>
      </w:r>
      <w:r w:rsidRPr="003A740F">
        <w:rPr>
          <w:rFonts w:hAnsi="Times New Roman" w:ascii="Times New Roman"/>
          <w:lang w:val="hr-HR"/>
        </w:rPr>
        <w:tab/>
      </w:r>
      <w:r w:rsidRPr="003A740F">
        <w:rPr>
          <w:rFonts w:hAnsi="Times New Roman" w:ascii="Times New Roman"/>
          <w:lang w:val="hr-HR"/>
        </w:rPr>
        <w:tab/>
      </w:r>
      <w:r w:rsidRPr="003A740F">
        <w:rPr>
          <w:rFonts w:hAnsi="Times New Roman" w:ascii="Times New Roman"/>
          <w:lang w:val="hr-HR"/>
        </w:rPr>
        <w:tab/>
      </w:r>
      <w:r w:rsidRPr="003A740F">
        <w:rPr>
          <w:rFonts w:hAnsi="Times New Roman" w:ascii="Times New Roman"/>
          <w:lang w:val="hr-HR"/>
        </w:rPr>
        <w:tab/>
        <w:t xml:space="preserve">              </w:t>
      </w:r>
      <w:r w:rsidR="00B16687">
        <w:rPr>
          <w:rFonts w:hAnsi="Times New Roman" w:ascii="Times New Roman"/>
          <w:lang w:val="hr-HR"/>
        </w:rPr>
        <w:t xml:space="preserve">           Nevenka Siladi Rstić, </w:t>
      </w:r>
      <w:r w:rsidR="00890248" w:rsidRPr="003A740F">
        <w:rPr>
          <w:rFonts w:hAnsi="Times New Roman" w:ascii="Times New Roman"/>
          <w:lang w:val="hr-HR"/>
        </w:rPr>
        <w:t>v.</w:t>
      </w:r>
      <w:r w:rsidR="00190421">
        <w:rPr>
          <w:rFonts w:hAnsi="Times New Roman" w:ascii="Times New Roman"/>
          <w:lang w:val="hr-HR"/>
        </w:rPr>
        <w:t xml:space="preserve"> </w:t>
      </w:r>
      <w:r w:rsidR="00890248" w:rsidRPr="003A740F">
        <w:rPr>
          <w:rFonts w:hAnsi="Times New Roman" w:ascii="Times New Roman"/>
          <w:lang w:val="hr-HR"/>
        </w:rPr>
        <w:t>r.</w:t>
      </w:r>
    </w:p>
    <w:p w:rsidRDefault="003A740F" w:rsidP="005E4478" w:rsidR="003A740F" w:rsidRPr="003A740F">
      <w:pPr>
        <w:jc w:val="both"/>
        <w:rPr>
          <w:rFonts w:hAnsi="Times New Roman" w:ascii="Times New Roman"/>
          <w:i/>
          <w:lang w:val="hr-HR"/>
        </w:rPr>
      </w:pPr>
      <w:r w:rsidRPr="003A740F">
        <w:rPr>
          <w:rFonts w:hAnsi="Times New Roman" w:ascii="Times New Roman"/>
          <w:i/>
          <w:lang w:val="hr-HR"/>
        </w:rPr>
        <w:t>Uputa o pravnom lijeku:</w:t>
      </w:r>
    </w:p>
    <w:p w:rsidRDefault="003A740F" w:rsidP="005E4478" w:rsidR="003A740F">
      <w:pPr>
        <w:jc w:val="both"/>
        <w:rPr>
          <w:rFonts w:hAnsi="Times New Roman" w:ascii="Times New Roman"/>
          <w:i/>
          <w:lang w:val="hr-HR"/>
        </w:rPr>
      </w:pPr>
      <w:r w:rsidRPr="003A740F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EF0142" w:rsidP="005E4478" w:rsidR="00EF0142" w:rsidRPr="003A740F">
      <w:pPr>
        <w:jc w:val="both"/>
        <w:rPr>
          <w:rFonts w:hAnsi="Times New Roman" w:ascii="Times New Roman"/>
          <w:i/>
          <w:lang w:val="hr-HR"/>
        </w:rPr>
      </w:pPr>
    </w:p>
    <w:p w:rsidRDefault="00890248" w:rsidP="00EC5868" w:rsidR="00890248" w:rsidRPr="003A740F">
      <w:pPr>
        <w:rPr>
          <w:rFonts w:hAnsi="Times New Roman" w:ascii="Times New Roman"/>
          <w:lang w:val="hr-HR"/>
        </w:rPr>
      </w:pPr>
      <w:r w:rsidRPr="003A740F">
        <w:rPr>
          <w:rFonts w:hAnsi="Times New Roman" w:ascii="Times New Roman"/>
          <w:lang w:val="hr-HR"/>
        </w:rPr>
        <w:t>Za točnost otpravka – ovlašteni službenik:</w:t>
      </w:r>
    </w:p>
    <w:p w:rsidRDefault="00890248" w:rsidP="00890248" w:rsidR="00890248">
      <w:pPr>
        <w:rPr>
          <w:rFonts w:hAnsi="Times New Roman" w:ascii="Times New Roman"/>
          <w:lang w:val="hr-HR"/>
        </w:rPr>
      </w:pPr>
      <w:r w:rsidRPr="003A740F">
        <w:rPr>
          <w:rFonts w:hAnsi="Times New Roman" w:ascii="Times New Roman"/>
          <w:lang w:val="hr-HR"/>
        </w:rPr>
        <w:t xml:space="preserve">       </w:t>
      </w:r>
      <w:r w:rsidR="00EC5868">
        <w:rPr>
          <w:rFonts w:hAnsi="Times New Roman" w:ascii="Times New Roman"/>
          <w:lang w:val="hr-HR"/>
        </w:rPr>
        <w:t xml:space="preserve">                  </w:t>
      </w:r>
      <w:r w:rsidRPr="003A740F">
        <w:rPr>
          <w:rFonts w:hAnsi="Times New Roman" w:ascii="Times New Roman"/>
          <w:lang w:val="hr-HR"/>
        </w:rPr>
        <w:t xml:space="preserve"> </w:t>
      </w:r>
      <w:r w:rsidR="00945848" w:rsidRPr="003A740F">
        <w:rPr>
          <w:rFonts w:hAnsi="Times New Roman" w:ascii="Times New Roman"/>
          <w:lang w:val="hr-HR"/>
        </w:rPr>
        <w:t>Ana Brlek</w:t>
      </w:r>
    </w:p>
    <w:p w:rsidRDefault="002B50EF" w:rsidP="00890248" w:rsidR="002B50EF">
      <w:pPr>
        <w:rPr>
          <w:rFonts w:hAnsi="Times New Roman" w:ascii="Times New Roman"/>
          <w:lang w:val="hr-HR"/>
        </w:rPr>
      </w:pPr>
    </w:p>
    <w:p w:rsidRDefault="002B50EF" w:rsidP="00890248" w:rsidR="002B50EF">
      <w:pPr>
        <w:rPr>
          <w:rFonts w:hAnsi="Times New Roman" w:ascii="Times New Roman"/>
          <w:lang w:val="hr-HR"/>
        </w:rPr>
      </w:pPr>
    </w:p>
    <w:p w:rsidRDefault="002B50EF" w:rsidP="00EF3793" w:rsidR="002B50EF" w:rsidRPr="00EF3793">
      <w:pPr>
        <w:pStyle w:val="Odlomakpopisa"/>
        <w:ind w:right="-710" w:left="426"/>
        <w:jc w:val="both"/>
        <w:rPr>
          <w:rFonts w:hAnsi="Times New Roman" w:ascii="Times New Roman"/>
          <w:lang w:val="hr-HR"/>
        </w:rPr>
      </w:pPr>
    </w:p>
    <w:sectPr w:rsidSect="003A740F" w:rsidR="002B50EF" w:rsidRPr="00EF379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EE0" w:rsidR="003D6EE0">
      <w:r>
        <w:separator/>
      </w:r>
    </w:p>
  </w:endnote>
  <w:endnote w:id="0" w:type="continuationSeparator">
    <w:p w:rsidRDefault="003D6EE0" w:rsidR="003D6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nivers-Regular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EE0" w:rsidR="003D6EE0">
      <w:r>
        <w:separator/>
      </w:r>
    </w:p>
  </w:footnote>
  <w:footnote w:id="0" w:type="continuationSeparator">
    <w:p w:rsidRDefault="003D6EE0" w:rsidR="003D6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248" w:rsidR="0089024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0248" w:rsidR="008902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ED7" w:rsidR="00392ED7" w:rsidRPr="00392ED7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726D0E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</w:p>
  <w:p w:rsidRDefault="00392ED7" w:rsidR="00890248" w:rsidRPr="005E739C">
    <w:pPr>
      <w:pStyle w:val="Zaglavlje"/>
      <w:ind w:right="360"/>
      <w:rPr>
        <w:rFonts w:hAnsi="Times New Roman" w:ascii="Times New Roman"/>
        <w:sz w:val="20"/>
      </w:rPr>
    </w:pPr>
    <w:r>
      <w:tab/>
    </w:r>
    <w:r>
      <w:tab/>
    </w:r>
    <w:r w:rsidR="00C6671B">
      <w:rPr>
        <w:rFonts w:hAnsi="Times New Roman" w:ascii="Times New Roman"/>
        <w:lang w:val="hr-HR"/>
      </w:rPr>
      <w:t xml:space="preserve">Poslovni broj: </w:t>
    </w:r>
    <w:r w:rsidR="00C6671B" w:rsidRPr="0071206F">
      <w:rPr>
        <w:rFonts w:hAnsi="Times New Roman" w:ascii="Times New Roman"/>
        <w:lang w:val="hr-HR"/>
      </w:rPr>
      <w:t>47. St-730/12-</w:t>
    </w:r>
    <w:r w:rsidR="00726D0E">
      <w:rPr>
        <w:rFonts w:hAnsi="Times New Roman" w:ascii="Times New Roman"/>
        <w:sz w:val="20"/>
        <w:lang w:val="hr-HR"/>
      </w:rPr>
      <w:t>80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419" w:rsidR="002F3419">
    <w:pPr>
      <w:pStyle w:val="Zaglavlje"/>
      <w:rPr>
        <w:rFonts w:hAnsi="Times New Roman" w:ascii="Times New Roman"/>
        <w:lang w:val="hr-HR"/>
      </w:rPr>
    </w:pPr>
  </w:p>
  <w:p w:rsidRDefault="002F3419" w:rsidR="002F3419">
    <w:pPr>
      <w:pStyle w:val="Zaglavlje"/>
      <w:rPr>
        <w:rFonts w:hAnsi="Times New Roman" w:ascii="Times New Roman"/>
        <w:lang w:val="hr-HR"/>
      </w:rPr>
    </w:pPr>
  </w:p>
  <w:p w:rsidRDefault="002F3419" w:rsidR="002B50EF" w:rsidRPr="002F341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Poslovni broj: </w:t>
    </w:r>
    <w:r w:rsidR="005E739C" w:rsidRPr="0071206F">
      <w:rPr>
        <w:rFonts w:hAnsi="Times New Roman" w:ascii="Times New Roman"/>
        <w:lang w:val="hr-HR"/>
      </w:rPr>
      <w:t>47. St-</w:t>
    </w:r>
    <w:r w:rsidRPr="0071206F">
      <w:rPr>
        <w:rFonts w:hAnsi="Times New Roman" w:ascii="Times New Roman"/>
        <w:lang w:val="hr-HR"/>
      </w:rPr>
      <w:t>730</w:t>
    </w:r>
    <w:r w:rsidR="005E739C" w:rsidRPr="0071206F">
      <w:rPr>
        <w:rFonts w:hAnsi="Times New Roman" w:ascii="Times New Roman"/>
        <w:lang w:val="hr-HR"/>
      </w:rPr>
      <w:t>/1</w:t>
    </w:r>
    <w:r w:rsidRPr="0071206F">
      <w:rPr>
        <w:rFonts w:hAnsi="Times New Roman" w:ascii="Times New Roman"/>
        <w:lang w:val="hr-HR"/>
      </w:rPr>
      <w:t>2</w:t>
    </w:r>
    <w:r w:rsidR="005E739C" w:rsidRPr="0071206F">
      <w:rPr>
        <w:rFonts w:hAnsi="Times New Roman" w:ascii="Times New Roman"/>
        <w:lang w:val="hr-HR"/>
      </w:rPr>
      <w:t>-</w:t>
    </w:r>
    <w:r w:rsidR="00726D0E">
      <w:rPr>
        <w:rFonts w:hAnsi="Times New Roman" w:ascii="Times New Roman"/>
        <w:sz w:val="20"/>
        <w:lang w:val="hr-HR"/>
      </w:rPr>
      <w:t>80</w:t>
    </w:r>
  </w:p>
  <w:p w:rsidRDefault="002B50EF" w:rsidR="002B50EF">
    <w:pPr>
      <w:pStyle w:val="Zaglavlje"/>
      <w:rPr>
        <w:rFonts w:hAnsi="Times New Roman" w:ascii="Times New Roman"/>
        <w:sz w:val="20"/>
        <w:lang w:val="hr-HR"/>
      </w:rPr>
    </w:pPr>
  </w:p>
  <w:p w:rsidRDefault="002B50EF" w:rsidR="002B50EF">
    <w:pPr>
      <w:pStyle w:val="Zaglavlje"/>
      <w:rPr>
        <w:rFonts w:hAnsi="Times New Roman" w:ascii="Times New Roman"/>
        <w:sz w:val="20"/>
        <w:lang w:val="hr-HR"/>
      </w:rPr>
    </w:pPr>
  </w:p>
  <w:p w:rsidRDefault="00861633" w:rsidR="00861633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785495</wp:posOffset>
          </wp:positionH>
          <wp:positionV relativeFrom="paragraph">
            <wp:posOffset>52070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B50EF" w:rsidR="002B50EF">
    <w:pPr>
      <w:pStyle w:val="Zaglavlje"/>
      <w:rPr>
        <w:rFonts w:hAnsi="Times New Roman" w:ascii="Times New Roman"/>
        <w:sz w:val="20"/>
        <w:lang w:val="hr-HR"/>
      </w:rPr>
    </w:pPr>
  </w:p>
  <w:p w:rsidRDefault="00861633" w:rsidR="00861633">
    <w:pPr>
      <w:pStyle w:val="Zaglavlje"/>
      <w:rPr>
        <w:rFonts w:hAnsi="Times New Roman" w:ascii="Times New Roman"/>
        <w:sz w:val="20"/>
        <w:lang w:val="hr-HR"/>
      </w:rPr>
    </w:pP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861633" w:rsidP="00861633" w:rsidR="00861633" w:rsidRPr="003A740F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REPUBLIKA HRVATSKA</w:t>
    </w: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Trgovački sud u Zagrebu</w:t>
    </w:r>
  </w:p>
  <w:p w:rsidRDefault="00861633" w:rsidP="00861633" w:rsidR="00861633" w:rsidRPr="00861633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Zagreb, Amruševa 2/II</w:t>
    </w:r>
    <w:r w:rsidR="002F3419">
      <w:rPr>
        <w:rFonts w:hAnsi="Times New Roman" w:ascii="Times New Roman"/>
        <w:szCs w:val="24"/>
        <w:lang w:val="hr-HR"/>
      </w:rPr>
      <w:t>, desno (p.p. 432</w:t>
    </w:r>
    <w:r>
      <w:rPr>
        <w:rFonts w:hAnsi="Times New Roman" w:ascii="Times New Roman"/>
        <w:szCs w:val="24"/>
        <w:lang w:val="hr-HR"/>
      </w:rPr>
      <w:t>)</w:t>
    </w:r>
    <w:r w:rsidRPr="003A740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pos="1140" w:val="num"/>
        </w:tabs>
        <w:ind w:hanging="360" w:left="1140"/>
      </w:pPr>
    </w:lvl>
    <w:lvl w:ilvl="1"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hAnsi="Times New Roman" w:ascii="Times New Roman"/>
      </w:rPr>
    </w:lvl>
    <w:lvl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05CB5D86"/>
    <w:multiLevelType w:val="hybridMultilevel"/>
    <w:tmpl w:val="9B467C6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D75D52"/>
    <w:multiLevelType w:val="hybridMultilevel"/>
    <w:tmpl w:val="0C5A2C6E"/>
    <w:lvl w:tplc="2F60ECAC" w:ilvl="0">
      <w:start w:val="4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51F56A9"/>
    <w:multiLevelType w:val="hybridMultilevel"/>
    <w:tmpl w:val="A8F07444"/>
    <w:lvl w:tplc="EB641EAE" w:ilvl="0">
      <w:start w:val="1"/>
      <w:numFmt w:val="lowerLetter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6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3C8614C3"/>
    <w:multiLevelType w:val="hybridMultilevel"/>
    <w:tmpl w:val="68D406FC"/>
    <w:lvl w:tplc="A34ABC18" w:ilvl="0">
      <w:start w:val="1"/>
      <w:numFmt w:val="lowerLetter"/>
      <w:lvlText w:val="%1)"/>
      <w:lvlJc w:val="left"/>
      <w:pPr>
        <w:tabs>
          <w:tab w:pos="371" w:val="num"/>
        </w:tabs>
        <w:ind w:hanging="360" w:left="3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91" w:val="num"/>
        </w:tabs>
        <w:ind w:hanging="360" w:left="1091"/>
      </w:pPr>
    </w:lvl>
    <w:lvl w:tentative="true" w:tplc="041A001B" w:ilvl="2">
      <w:start w:val="1"/>
      <w:numFmt w:val="lowerRoman"/>
      <w:lvlText w:val="%3."/>
      <w:lvlJc w:val="right"/>
      <w:pPr>
        <w:tabs>
          <w:tab w:pos="1811" w:val="num"/>
        </w:tabs>
        <w:ind w:hanging="180" w:left="1811"/>
      </w:pPr>
    </w:lvl>
    <w:lvl w:tentative="true" w:tplc="041A000F" w:ilvl="3">
      <w:start w:val="1"/>
      <w:numFmt w:val="decimal"/>
      <w:lvlText w:val="%4."/>
      <w:lvlJc w:val="left"/>
      <w:pPr>
        <w:tabs>
          <w:tab w:pos="2531" w:val="num"/>
        </w:tabs>
        <w:ind w:hanging="360" w:left="2531"/>
      </w:pPr>
    </w:lvl>
    <w:lvl w:tentative="true" w:tplc="041A0019" w:ilvl="4">
      <w:start w:val="1"/>
      <w:numFmt w:val="lowerLetter"/>
      <w:lvlText w:val="%5."/>
      <w:lvlJc w:val="left"/>
      <w:pPr>
        <w:tabs>
          <w:tab w:pos="3251" w:val="num"/>
        </w:tabs>
        <w:ind w:hanging="360" w:left="3251"/>
      </w:pPr>
    </w:lvl>
    <w:lvl w:tentative="true" w:tplc="041A001B" w:ilvl="5">
      <w:start w:val="1"/>
      <w:numFmt w:val="lowerRoman"/>
      <w:lvlText w:val="%6."/>
      <w:lvlJc w:val="right"/>
      <w:pPr>
        <w:tabs>
          <w:tab w:pos="3971" w:val="num"/>
        </w:tabs>
        <w:ind w:hanging="180" w:left="3971"/>
      </w:pPr>
    </w:lvl>
    <w:lvl w:tentative="true" w:tplc="041A000F" w:ilvl="6">
      <w:start w:val="1"/>
      <w:numFmt w:val="decimal"/>
      <w:lvlText w:val="%7."/>
      <w:lvlJc w:val="left"/>
      <w:pPr>
        <w:tabs>
          <w:tab w:pos="4691" w:val="num"/>
        </w:tabs>
        <w:ind w:hanging="360" w:left="4691"/>
      </w:pPr>
    </w:lvl>
    <w:lvl w:tentative="true" w:tplc="041A0019" w:ilvl="7">
      <w:start w:val="1"/>
      <w:numFmt w:val="lowerLetter"/>
      <w:lvlText w:val="%8."/>
      <w:lvlJc w:val="left"/>
      <w:pPr>
        <w:tabs>
          <w:tab w:pos="5411" w:val="num"/>
        </w:tabs>
        <w:ind w:hanging="360" w:left="5411"/>
      </w:pPr>
    </w:lvl>
    <w:lvl w:tentative="true" w:tplc="041A001B" w:ilvl="8">
      <w:start w:val="1"/>
      <w:numFmt w:val="lowerRoman"/>
      <w:lvlText w:val="%9."/>
      <w:lvlJc w:val="right"/>
      <w:pPr>
        <w:tabs>
          <w:tab w:pos="6131" w:val="num"/>
        </w:tabs>
        <w:ind w:hanging="180" w:left="6131"/>
      </w:pPr>
    </w:lvl>
  </w:abstractNum>
  <w:abstractNum w:abstractNumId="11">
    <w:nsid w:val="4765223A"/>
    <w:multiLevelType w:val="hybridMultilevel"/>
    <w:tmpl w:val="D234B2CC"/>
    <w:lvl w:tplc="ADEE176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6805D7"/>
    <w:multiLevelType w:val="hybridMultilevel"/>
    <w:tmpl w:val="22FC7C4C"/>
    <w:lvl w:tplc="E1A4DFBE" w:ilvl="0">
      <w:start w:val="1"/>
      <w:numFmt w:val="decimal"/>
      <w:lvlText w:val="%1.)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4260BB7"/>
    <w:multiLevelType w:val="hybridMultilevel"/>
    <w:tmpl w:val="5944EFA6"/>
    <w:lvl w:tplc="4B6C0724" w:ilvl="0">
      <w:start w:val="1"/>
      <w:numFmt w:val="lowerLetter"/>
      <w:lvlText w:val="%1)"/>
      <w:lvlJc w:val="left"/>
      <w:pPr>
        <w:tabs>
          <w:tab w:pos="1440" w:val="num"/>
        </w:tabs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54F46915"/>
    <w:multiLevelType w:val="hybridMultilevel"/>
    <w:tmpl w:val="2942210E"/>
    <w:lvl w:tplc="AACE1C6E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00C7C21"/>
    <w:multiLevelType w:val="hybridMultilevel"/>
    <w:tmpl w:val="0348348E"/>
    <w:lvl w:tplc="4CE8EBBA" w:ilvl="0">
      <w:start w:val="1"/>
      <w:numFmt w:val="lowerLetter"/>
      <w:lvlText w:val="%1)"/>
      <w:lvlJc w:val="left"/>
      <w:pPr>
        <w:tabs>
          <w:tab w:pos="1440" w:val="num"/>
        </w:tabs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72C55C3"/>
    <w:multiLevelType w:val="hybridMultilevel"/>
    <w:tmpl w:val="380EF06E"/>
    <w:lvl w:tplc="24648470" w:ilvl="0">
      <w:start w:val="145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8">
    <w:nsid w:val="6A162CF2"/>
    <w:multiLevelType w:val="hybridMultilevel"/>
    <w:tmpl w:val="E730D98E"/>
    <w:lvl w:tplc="0D18972C" w:ilvl="0">
      <w:start w:val="1"/>
      <w:numFmt w:val="decimal"/>
      <w:lvlText w:val="%1.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F196DB0"/>
    <w:multiLevelType w:val="hybridMultilevel"/>
    <w:tmpl w:val="7AAA3D4E"/>
    <w:lvl w:tplc="3D36A92C" w:ilvl="0">
      <w:start w:val="4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2D22042"/>
    <w:multiLevelType w:val="hybridMultilevel"/>
    <w:tmpl w:val="3490CEB0"/>
    <w:lvl w:tplc="0C7441A8" w:ilvl="0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21">
    <w:nsid w:val="76B83DB7"/>
    <w:multiLevelType w:val="hybridMultilevel"/>
    <w:tmpl w:val="7A9AFAFE"/>
    <w:lvl w:tplc="7C0C4FA2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3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0"/>
  </w:num>
  <w:num w:numId="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4"/>
  </w:num>
  <w:num w:numId="11">
    <w:abstractNumId w:val="16"/>
  </w:num>
  <w:num w:numId="12">
    <w:abstractNumId w:val="15"/>
  </w:num>
  <w:num w:numId="13">
    <w:abstractNumId w:val="21"/>
  </w:num>
  <w:num w:numId="14">
    <w:abstractNumId w:val="10"/>
  </w:num>
  <w:num w:numId="15">
    <w:abstractNumId w:val="2"/>
  </w:num>
  <w:num w:numId="16">
    <w:abstractNumId w:val="3"/>
  </w:num>
  <w:num w:numId="17">
    <w:abstractNumId w:val="4"/>
  </w:num>
  <w:num w:numId="18">
    <w:abstractNumId w:val="12"/>
  </w:num>
  <w:num w:numId="19">
    <w:abstractNumId w:val="11"/>
  </w:num>
  <w:num w:numId="20">
    <w:abstractNumId w:val="19"/>
  </w:num>
  <w:num w:numId="21">
    <w:abstractNumId w:val="7"/>
  </w:num>
  <w:num w:numId="22">
    <w:abstractNumId w:val="22"/>
  </w:num>
  <w:num w:numId="23">
    <w:abstractNumId w:val="18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74766"/>
    <w:rsid w:val="00086014"/>
    <w:rsid w:val="00092557"/>
    <w:rsid w:val="00093FFD"/>
    <w:rsid w:val="000A4C4F"/>
    <w:rsid w:val="000A58A5"/>
    <w:rsid w:val="000A78D7"/>
    <w:rsid w:val="000B18BB"/>
    <w:rsid w:val="000C09D8"/>
    <w:rsid w:val="000C0DC7"/>
    <w:rsid w:val="000C1A8A"/>
    <w:rsid w:val="000D2B7A"/>
    <w:rsid w:val="000D4B7B"/>
    <w:rsid w:val="000D4B7E"/>
    <w:rsid w:val="000E0825"/>
    <w:rsid w:val="000E19E7"/>
    <w:rsid w:val="000E32AE"/>
    <w:rsid w:val="00106318"/>
    <w:rsid w:val="0010798E"/>
    <w:rsid w:val="00132E9B"/>
    <w:rsid w:val="00133E82"/>
    <w:rsid w:val="00134620"/>
    <w:rsid w:val="00134AE8"/>
    <w:rsid w:val="00134E42"/>
    <w:rsid w:val="00142AE6"/>
    <w:rsid w:val="0014346E"/>
    <w:rsid w:val="00154540"/>
    <w:rsid w:val="0015582A"/>
    <w:rsid w:val="00157E41"/>
    <w:rsid w:val="00164151"/>
    <w:rsid w:val="001716CF"/>
    <w:rsid w:val="00171938"/>
    <w:rsid w:val="0017236D"/>
    <w:rsid w:val="00180739"/>
    <w:rsid w:val="0018718B"/>
    <w:rsid w:val="00190421"/>
    <w:rsid w:val="00190D32"/>
    <w:rsid w:val="00192091"/>
    <w:rsid w:val="0019447F"/>
    <w:rsid w:val="001A4D8C"/>
    <w:rsid w:val="001B16B9"/>
    <w:rsid w:val="001B2D5E"/>
    <w:rsid w:val="001B7C99"/>
    <w:rsid w:val="001C15C0"/>
    <w:rsid w:val="001C3CC8"/>
    <w:rsid w:val="001C4A7B"/>
    <w:rsid w:val="001C6013"/>
    <w:rsid w:val="001D722A"/>
    <w:rsid w:val="001D7342"/>
    <w:rsid w:val="001E280A"/>
    <w:rsid w:val="001E74FF"/>
    <w:rsid w:val="001F346B"/>
    <w:rsid w:val="001F5360"/>
    <w:rsid w:val="00200509"/>
    <w:rsid w:val="0020310C"/>
    <w:rsid w:val="00205159"/>
    <w:rsid w:val="0020707B"/>
    <w:rsid w:val="002104E9"/>
    <w:rsid w:val="00212A5E"/>
    <w:rsid w:val="00212B6D"/>
    <w:rsid w:val="00220568"/>
    <w:rsid w:val="0022375B"/>
    <w:rsid w:val="00227DCA"/>
    <w:rsid w:val="00233F52"/>
    <w:rsid w:val="00242653"/>
    <w:rsid w:val="00242BF3"/>
    <w:rsid w:val="002507C1"/>
    <w:rsid w:val="00253898"/>
    <w:rsid w:val="0025441F"/>
    <w:rsid w:val="002558D3"/>
    <w:rsid w:val="002663B6"/>
    <w:rsid w:val="002702AA"/>
    <w:rsid w:val="00272871"/>
    <w:rsid w:val="00284F76"/>
    <w:rsid w:val="00287DDF"/>
    <w:rsid w:val="002915D1"/>
    <w:rsid w:val="00293E2C"/>
    <w:rsid w:val="002940FB"/>
    <w:rsid w:val="00295AA0"/>
    <w:rsid w:val="002A12CC"/>
    <w:rsid w:val="002B2E3C"/>
    <w:rsid w:val="002B4A74"/>
    <w:rsid w:val="002B50EF"/>
    <w:rsid w:val="002B69EA"/>
    <w:rsid w:val="002B7EC0"/>
    <w:rsid w:val="002C349E"/>
    <w:rsid w:val="002D03A2"/>
    <w:rsid w:val="002D0A57"/>
    <w:rsid w:val="002D61BB"/>
    <w:rsid w:val="002D7EA5"/>
    <w:rsid w:val="002E501D"/>
    <w:rsid w:val="002F2A18"/>
    <w:rsid w:val="002F3419"/>
    <w:rsid w:val="002F4295"/>
    <w:rsid w:val="002F7A49"/>
    <w:rsid w:val="003002DC"/>
    <w:rsid w:val="003014C5"/>
    <w:rsid w:val="00304FD4"/>
    <w:rsid w:val="003114A1"/>
    <w:rsid w:val="003137CE"/>
    <w:rsid w:val="00320A79"/>
    <w:rsid w:val="00325721"/>
    <w:rsid w:val="00331511"/>
    <w:rsid w:val="00333643"/>
    <w:rsid w:val="00340586"/>
    <w:rsid w:val="003405B9"/>
    <w:rsid w:val="00342913"/>
    <w:rsid w:val="00344DBD"/>
    <w:rsid w:val="003518E7"/>
    <w:rsid w:val="0035528F"/>
    <w:rsid w:val="0036128E"/>
    <w:rsid w:val="0036763D"/>
    <w:rsid w:val="003771A0"/>
    <w:rsid w:val="0037763C"/>
    <w:rsid w:val="00383241"/>
    <w:rsid w:val="00383B4B"/>
    <w:rsid w:val="00384561"/>
    <w:rsid w:val="0038673A"/>
    <w:rsid w:val="00392ED7"/>
    <w:rsid w:val="0039304E"/>
    <w:rsid w:val="00397F88"/>
    <w:rsid w:val="003A0DAE"/>
    <w:rsid w:val="003A1A33"/>
    <w:rsid w:val="003A1D13"/>
    <w:rsid w:val="003A740F"/>
    <w:rsid w:val="003B2EC1"/>
    <w:rsid w:val="003B53AD"/>
    <w:rsid w:val="003B5E10"/>
    <w:rsid w:val="003C2DAE"/>
    <w:rsid w:val="003C3021"/>
    <w:rsid w:val="003C503D"/>
    <w:rsid w:val="003C5395"/>
    <w:rsid w:val="003C611C"/>
    <w:rsid w:val="003D510A"/>
    <w:rsid w:val="003D6EE0"/>
    <w:rsid w:val="003E471F"/>
    <w:rsid w:val="003E498B"/>
    <w:rsid w:val="003E5EF6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6A60"/>
    <w:rsid w:val="004457F5"/>
    <w:rsid w:val="00454952"/>
    <w:rsid w:val="0045701C"/>
    <w:rsid w:val="004570FE"/>
    <w:rsid w:val="00460E56"/>
    <w:rsid w:val="00466674"/>
    <w:rsid w:val="00476870"/>
    <w:rsid w:val="00481B26"/>
    <w:rsid w:val="00485CBD"/>
    <w:rsid w:val="00491B23"/>
    <w:rsid w:val="00496C00"/>
    <w:rsid w:val="004A29A3"/>
    <w:rsid w:val="004A4135"/>
    <w:rsid w:val="004B0D0A"/>
    <w:rsid w:val="004B2704"/>
    <w:rsid w:val="004B7A1A"/>
    <w:rsid w:val="004C1393"/>
    <w:rsid w:val="004C22F2"/>
    <w:rsid w:val="004C5B28"/>
    <w:rsid w:val="004C7461"/>
    <w:rsid w:val="004C7D4A"/>
    <w:rsid w:val="004D55E7"/>
    <w:rsid w:val="004D641C"/>
    <w:rsid w:val="004D76A1"/>
    <w:rsid w:val="004E66C8"/>
    <w:rsid w:val="004E7F0F"/>
    <w:rsid w:val="004F1235"/>
    <w:rsid w:val="004F3D33"/>
    <w:rsid w:val="004F3F9D"/>
    <w:rsid w:val="004F4030"/>
    <w:rsid w:val="00501276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7753"/>
    <w:rsid w:val="005443ED"/>
    <w:rsid w:val="0055535C"/>
    <w:rsid w:val="00556CF6"/>
    <w:rsid w:val="00557075"/>
    <w:rsid w:val="005720A2"/>
    <w:rsid w:val="0057728D"/>
    <w:rsid w:val="005813C5"/>
    <w:rsid w:val="00582E07"/>
    <w:rsid w:val="00593301"/>
    <w:rsid w:val="00593584"/>
    <w:rsid w:val="005A4774"/>
    <w:rsid w:val="005A5245"/>
    <w:rsid w:val="005A7000"/>
    <w:rsid w:val="005A7501"/>
    <w:rsid w:val="005B4C8E"/>
    <w:rsid w:val="005B7E92"/>
    <w:rsid w:val="005C58CA"/>
    <w:rsid w:val="005C7BDA"/>
    <w:rsid w:val="005D07C0"/>
    <w:rsid w:val="005D56B7"/>
    <w:rsid w:val="005D7AA9"/>
    <w:rsid w:val="005E083B"/>
    <w:rsid w:val="005E13C6"/>
    <w:rsid w:val="005E221A"/>
    <w:rsid w:val="005E4478"/>
    <w:rsid w:val="005E739C"/>
    <w:rsid w:val="005F7E0F"/>
    <w:rsid w:val="00602209"/>
    <w:rsid w:val="00602F57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26A9"/>
    <w:rsid w:val="006734CA"/>
    <w:rsid w:val="00674259"/>
    <w:rsid w:val="00680573"/>
    <w:rsid w:val="00680867"/>
    <w:rsid w:val="00681038"/>
    <w:rsid w:val="006829DB"/>
    <w:rsid w:val="00692B24"/>
    <w:rsid w:val="00693577"/>
    <w:rsid w:val="00697794"/>
    <w:rsid w:val="006A09F8"/>
    <w:rsid w:val="006A1C75"/>
    <w:rsid w:val="006A25D5"/>
    <w:rsid w:val="006A674C"/>
    <w:rsid w:val="006B01FB"/>
    <w:rsid w:val="006B055B"/>
    <w:rsid w:val="006C2E6F"/>
    <w:rsid w:val="006C32B1"/>
    <w:rsid w:val="006C5B01"/>
    <w:rsid w:val="006C61FB"/>
    <w:rsid w:val="006D5E38"/>
    <w:rsid w:val="006E75E7"/>
    <w:rsid w:val="00700CA7"/>
    <w:rsid w:val="00704AE2"/>
    <w:rsid w:val="00706CE5"/>
    <w:rsid w:val="0071206F"/>
    <w:rsid w:val="00716992"/>
    <w:rsid w:val="00721192"/>
    <w:rsid w:val="00725962"/>
    <w:rsid w:val="00726D0E"/>
    <w:rsid w:val="00727354"/>
    <w:rsid w:val="00727EF8"/>
    <w:rsid w:val="00732A86"/>
    <w:rsid w:val="00740628"/>
    <w:rsid w:val="007457C0"/>
    <w:rsid w:val="00752928"/>
    <w:rsid w:val="007535F2"/>
    <w:rsid w:val="00763483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D76F9"/>
    <w:rsid w:val="007E07B1"/>
    <w:rsid w:val="007F2207"/>
    <w:rsid w:val="007F7513"/>
    <w:rsid w:val="0080284D"/>
    <w:rsid w:val="00802A45"/>
    <w:rsid w:val="008032BC"/>
    <w:rsid w:val="00803557"/>
    <w:rsid w:val="00813ECE"/>
    <w:rsid w:val="008162E0"/>
    <w:rsid w:val="008303E6"/>
    <w:rsid w:val="00834DFA"/>
    <w:rsid w:val="00837786"/>
    <w:rsid w:val="0084437F"/>
    <w:rsid w:val="00853210"/>
    <w:rsid w:val="008560F4"/>
    <w:rsid w:val="00860C7D"/>
    <w:rsid w:val="00861633"/>
    <w:rsid w:val="00863B92"/>
    <w:rsid w:val="008722A1"/>
    <w:rsid w:val="00874415"/>
    <w:rsid w:val="00877D25"/>
    <w:rsid w:val="008811CA"/>
    <w:rsid w:val="00890248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6D46"/>
    <w:rsid w:val="008C7A64"/>
    <w:rsid w:val="008D0AA7"/>
    <w:rsid w:val="008D6E92"/>
    <w:rsid w:val="008E062C"/>
    <w:rsid w:val="008E2FDA"/>
    <w:rsid w:val="008E547D"/>
    <w:rsid w:val="008E575D"/>
    <w:rsid w:val="008F1073"/>
    <w:rsid w:val="008F23AB"/>
    <w:rsid w:val="008F6834"/>
    <w:rsid w:val="00900AD1"/>
    <w:rsid w:val="009017F7"/>
    <w:rsid w:val="009023DB"/>
    <w:rsid w:val="00912F97"/>
    <w:rsid w:val="00916877"/>
    <w:rsid w:val="00920A62"/>
    <w:rsid w:val="00925E1C"/>
    <w:rsid w:val="00933FC6"/>
    <w:rsid w:val="00941B53"/>
    <w:rsid w:val="0094202C"/>
    <w:rsid w:val="00945848"/>
    <w:rsid w:val="00945AE8"/>
    <w:rsid w:val="0095677C"/>
    <w:rsid w:val="00956E9E"/>
    <w:rsid w:val="00970AA9"/>
    <w:rsid w:val="00971C38"/>
    <w:rsid w:val="00974B81"/>
    <w:rsid w:val="009752B0"/>
    <w:rsid w:val="00980D42"/>
    <w:rsid w:val="009811BC"/>
    <w:rsid w:val="0098337E"/>
    <w:rsid w:val="00986574"/>
    <w:rsid w:val="009866F4"/>
    <w:rsid w:val="009934F5"/>
    <w:rsid w:val="0099793A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A0280D"/>
    <w:rsid w:val="00A0591B"/>
    <w:rsid w:val="00A21F80"/>
    <w:rsid w:val="00A22BFA"/>
    <w:rsid w:val="00A276F6"/>
    <w:rsid w:val="00A305F4"/>
    <w:rsid w:val="00A307D7"/>
    <w:rsid w:val="00A421CD"/>
    <w:rsid w:val="00A43B8D"/>
    <w:rsid w:val="00A53351"/>
    <w:rsid w:val="00A615C2"/>
    <w:rsid w:val="00A67709"/>
    <w:rsid w:val="00A71D26"/>
    <w:rsid w:val="00A80FE8"/>
    <w:rsid w:val="00A85943"/>
    <w:rsid w:val="00A94C58"/>
    <w:rsid w:val="00A97E0D"/>
    <w:rsid w:val="00AA10A7"/>
    <w:rsid w:val="00AC6DD8"/>
    <w:rsid w:val="00AD0F34"/>
    <w:rsid w:val="00AD4212"/>
    <w:rsid w:val="00AD4785"/>
    <w:rsid w:val="00AD6762"/>
    <w:rsid w:val="00AD6EC4"/>
    <w:rsid w:val="00AE0120"/>
    <w:rsid w:val="00AE0E9D"/>
    <w:rsid w:val="00AE3ADB"/>
    <w:rsid w:val="00AE7BD4"/>
    <w:rsid w:val="00AF595B"/>
    <w:rsid w:val="00B0157F"/>
    <w:rsid w:val="00B107F2"/>
    <w:rsid w:val="00B16687"/>
    <w:rsid w:val="00B1783A"/>
    <w:rsid w:val="00B22DD3"/>
    <w:rsid w:val="00B2542A"/>
    <w:rsid w:val="00B31906"/>
    <w:rsid w:val="00B33891"/>
    <w:rsid w:val="00B34DDB"/>
    <w:rsid w:val="00B375D3"/>
    <w:rsid w:val="00B4571B"/>
    <w:rsid w:val="00B468CF"/>
    <w:rsid w:val="00B47D99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927D7"/>
    <w:rsid w:val="00BB6C1F"/>
    <w:rsid w:val="00BB7C97"/>
    <w:rsid w:val="00BC1A10"/>
    <w:rsid w:val="00BD198F"/>
    <w:rsid w:val="00BE63A1"/>
    <w:rsid w:val="00BE7B7D"/>
    <w:rsid w:val="00BF158C"/>
    <w:rsid w:val="00BF26FC"/>
    <w:rsid w:val="00BF3CFD"/>
    <w:rsid w:val="00BF5576"/>
    <w:rsid w:val="00BF664F"/>
    <w:rsid w:val="00BF68A5"/>
    <w:rsid w:val="00C14B79"/>
    <w:rsid w:val="00C168EC"/>
    <w:rsid w:val="00C17E85"/>
    <w:rsid w:val="00C2759A"/>
    <w:rsid w:val="00C41D92"/>
    <w:rsid w:val="00C4518F"/>
    <w:rsid w:val="00C47687"/>
    <w:rsid w:val="00C51FE8"/>
    <w:rsid w:val="00C53BCA"/>
    <w:rsid w:val="00C62217"/>
    <w:rsid w:val="00C65179"/>
    <w:rsid w:val="00C65939"/>
    <w:rsid w:val="00C6671B"/>
    <w:rsid w:val="00C66F52"/>
    <w:rsid w:val="00C677CE"/>
    <w:rsid w:val="00C7170D"/>
    <w:rsid w:val="00C754BD"/>
    <w:rsid w:val="00C75BAF"/>
    <w:rsid w:val="00C8299E"/>
    <w:rsid w:val="00C85EDA"/>
    <w:rsid w:val="00C93B25"/>
    <w:rsid w:val="00C966B9"/>
    <w:rsid w:val="00C9694A"/>
    <w:rsid w:val="00CC05B0"/>
    <w:rsid w:val="00CC0DDF"/>
    <w:rsid w:val="00CC2BED"/>
    <w:rsid w:val="00CC4A5A"/>
    <w:rsid w:val="00CD232C"/>
    <w:rsid w:val="00CD696B"/>
    <w:rsid w:val="00CD6FD2"/>
    <w:rsid w:val="00CE2CC5"/>
    <w:rsid w:val="00CE6185"/>
    <w:rsid w:val="00CF36C9"/>
    <w:rsid w:val="00D01FD0"/>
    <w:rsid w:val="00D01FF9"/>
    <w:rsid w:val="00D16509"/>
    <w:rsid w:val="00D2254F"/>
    <w:rsid w:val="00D226F9"/>
    <w:rsid w:val="00D31067"/>
    <w:rsid w:val="00D31154"/>
    <w:rsid w:val="00D3316C"/>
    <w:rsid w:val="00D3694B"/>
    <w:rsid w:val="00D370B4"/>
    <w:rsid w:val="00D4049A"/>
    <w:rsid w:val="00D406FB"/>
    <w:rsid w:val="00D4431A"/>
    <w:rsid w:val="00D508F9"/>
    <w:rsid w:val="00D567C7"/>
    <w:rsid w:val="00D63135"/>
    <w:rsid w:val="00D75C6C"/>
    <w:rsid w:val="00D901D4"/>
    <w:rsid w:val="00D90465"/>
    <w:rsid w:val="00DA09AC"/>
    <w:rsid w:val="00DA2D83"/>
    <w:rsid w:val="00DA7612"/>
    <w:rsid w:val="00DB5026"/>
    <w:rsid w:val="00DB7D0D"/>
    <w:rsid w:val="00DC0415"/>
    <w:rsid w:val="00DC1807"/>
    <w:rsid w:val="00DC33F6"/>
    <w:rsid w:val="00DD19A3"/>
    <w:rsid w:val="00DD3F80"/>
    <w:rsid w:val="00DE4A40"/>
    <w:rsid w:val="00E002FE"/>
    <w:rsid w:val="00E03D11"/>
    <w:rsid w:val="00E04AB6"/>
    <w:rsid w:val="00E062C4"/>
    <w:rsid w:val="00E1472C"/>
    <w:rsid w:val="00E151B6"/>
    <w:rsid w:val="00E15496"/>
    <w:rsid w:val="00E22A86"/>
    <w:rsid w:val="00E24C27"/>
    <w:rsid w:val="00E24EC9"/>
    <w:rsid w:val="00E25F59"/>
    <w:rsid w:val="00E260B6"/>
    <w:rsid w:val="00E3029C"/>
    <w:rsid w:val="00E30A48"/>
    <w:rsid w:val="00E33719"/>
    <w:rsid w:val="00E371B1"/>
    <w:rsid w:val="00E40B2E"/>
    <w:rsid w:val="00E446E2"/>
    <w:rsid w:val="00E50150"/>
    <w:rsid w:val="00E51689"/>
    <w:rsid w:val="00E54B64"/>
    <w:rsid w:val="00E5638A"/>
    <w:rsid w:val="00E564EB"/>
    <w:rsid w:val="00E63D27"/>
    <w:rsid w:val="00E66430"/>
    <w:rsid w:val="00E75460"/>
    <w:rsid w:val="00E77073"/>
    <w:rsid w:val="00E81621"/>
    <w:rsid w:val="00E8210B"/>
    <w:rsid w:val="00E82669"/>
    <w:rsid w:val="00E84D8B"/>
    <w:rsid w:val="00E86A39"/>
    <w:rsid w:val="00E91E37"/>
    <w:rsid w:val="00E926C6"/>
    <w:rsid w:val="00E94719"/>
    <w:rsid w:val="00E96BCB"/>
    <w:rsid w:val="00E96EE8"/>
    <w:rsid w:val="00E9779C"/>
    <w:rsid w:val="00EA0491"/>
    <w:rsid w:val="00EA7565"/>
    <w:rsid w:val="00EB01AE"/>
    <w:rsid w:val="00EB471E"/>
    <w:rsid w:val="00EC49EE"/>
    <w:rsid w:val="00EC5868"/>
    <w:rsid w:val="00EC6C2F"/>
    <w:rsid w:val="00ED171F"/>
    <w:rsid w:val="00ED360A"/>
    <w:rsid w:val="00ED5B21"/>
    <w:rsid w:val="00ED64A2"/>
    <w:rsid w:val="00ED791E"/>
    <w:rsid w:val="00EE0083"/>
    <w:rsid w:val="00EE15AC"/>
    <w:rsid w:val="00EF0142"/>
    <w:rsid w:val="00EF3793"/>
    <w:rsid w:val="00F00F91"/>
    <w:rsid w:val="00F05D49"/>
    <w:rsid w:val="00F05EC0"/>
    <w:rsid w:val="00F06F35"/>
    <w:rsid w:val="00F070A5"/>
    <w:rsid w:val="00F07AC2"/>
    <w:rsid w:val="00F12CCE"/>
    <w:rsid w:val="00F12F85"/>
    <w:rsid w:val="00F20EC5"/>
    <w:rsid w:val="00F25534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63F37"/>
    <w:rsid w:val="00F75D6C"/>
    <w:rsid w:val="00F77713"/>
    <w:rsid w:val="00F81BDE"/>
    <w:rsid w:val="00F82D63"/>
    <w:rsid w:val="00F85F11"/>
    <w:rsid w:val="00F95288"/>
    <w:rsid w:val="00FA01DA"/>
    <w:rsid w:val="00FA5138"/>
    <w:rsid w:val="00FB7D3F"/>
    <w:rsid w:val="00FD1EC1"/>
    <w:rsid w:val="00FE76AC"/>
    <w:rsid w:val="00FF1C2F"/>
    <w:rsid w:val="00FF1D13"/>
    <w:rsid w:val="00FF463F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uiPriority="20" w:name="Emphasis"/>
    <w:lsdException w:uiPriority="99" w:name="Normal (Web)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Variable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styleId="Naslov1" w:type="paragraph">
    <w:name w:val="heading 1"/>
    <w:basedOn w:val="Normal"/>
    <w:link w:val="Naslov1Char"/>
    <w:uiPriority w:val="9"/>
    <w:qFormat/>
    <w:rsid w:val="006C5B01"/>
    <w:pPr>
      <w:spacing w:afterAutospacing="true" w:after="100" w:beforeAutospacing="true" w:before="100"/>
      <w:outlineLvl w:val="0"/>
    </w:pPr>
    <w:rPr>
      <w:rFonts w:hAnsi="Anivers-Regular" w:ascii="Anivers-Regular"/>
      <w:color w:val="A6A6A6"/>
      <w:kern w:val="36"/>
      <w:szCs w:val="24"/>
      <w:lang w:val="hr-HR"/>
    </w:rPr>
  </w:style>
  <w:style w:styleId="Naslov2" w:type="paragraph">
    <w:name w:val="heading 2"/>
    <w:basedOn w:val="Normal"/>
    <w:link w:val="Naslov2Char"/>
    <w:uiPriority w:val="9"/>
    <w:qFormat/>
    <w:rsid w:val="006C5B01"/>
    <w:pPr>
      <w:spacing w:afterAutospacing="true" w:after="100" w:beforeAutospacing="true" w:before="100"/>
      <w:outlineLvl w:val="1"/>
    </w:pPr>
    <w:rPr>
      <w:rFonts w:hAnsi="Anivers-Regular" w:ascii="Anivers-Regular"/>
      <w:color w:val="A6A6A6"/>
      <w:szCs w:val="24"/>
      <w:lang w:val="hr-HR"/>
    </w:rPr>
  </w:style>
  <w:style w:styleId="Naslov3" w:type="paragraph">
    <w:name w:val="heading 3"/>
    <w:basedOn w:val="Normal"/>
    <w:link w:val="Naslov3Char"/>
    <w:uiPriority w:val="9"/>
    <w:qFormat/>
    <w:rsid w:val="006C5B01"/>
    <w:pPr>
      <w:spacing w:afterAutospacing="true" w:after="100" w:beforeAutospacing="true" w:before="100"/>
      <w:outlineLvl w:val="2"/>
    </w:pPr>
    <w:rPr>
      <w:rFonts w:hAnsi="Anivers-Regular" w:ascii="Anivers-Regular"/>
      <w:color w:val="A6A6A6"/>
      <w:szCs w:val="24"/>
      <w:lang w:val="hr-HR"/>
    </w:rPr>
  </w:style>
  <w:style w:styleId="Naslov4" w:type="paragraph">
    <w:name w:val="heading 4"/>
    <w:basedOn w:val="Normal"/>
    <w:link w:val="Naslov4Char"/>
    <w:uiPriority w:val="9"/>
    <w:qFormat/>
    <w:rsid w:val="006C5B01"/>
    <w:pPr>
      <w:spacing w:afterAutospacing="true" w:after="100" w:beforeAutospacing="true" w:before="100"/>
      <w:outlineLvl w:val="3"/>
    </w:pPr>
    <w:rPr>
      <w:rFonts w:hAnsi="Anivers-Regular" w:ascii="Anivers-Regular"/>
      <w:color w:val="A6A6A6"/>
      <w:szCs w:val="24"/>
      <w:lang w:val="hr-HR"/>
    </w:rPr>
  </w:style>
  <w:style w:styleId="Naslov5" w:type="paragraph">
    <w:name w:val="heading 5"/>
    <w:basedOn w:val="Normal"/>
    <w:link w:val="Naslov5Char"/>
    <w:uiPriority w:val="9"/>
    <w:qFormat/>
    <w:rsid w:val="006C5B01"/>
    <w:pPr>
      <w:spacing w:afterAutospacing="true" w:after="100" w:beforeAutospacing="true" w:before="100"/>
      <w:outlineLvl w:val="4"/>
    </w:pPr>
    <w:rPr>
      <w:rFonts w:hAnsi="Anivers-Regular" w:ascii="Anivers-Regular"/>
      <w:color w:val="A6A6A6"/>
      <w:szCs w:val="24"/>
      <w:lang w:val="hr-HR"/>
    </w:rPr>
  </w:style>
  <w:style w:styleId="Naslov6" w:type="paragraph">
    <w:name w:val="heading 6"/>
    <w:basedOn w:val="Normal"/>
    <w:link w:val="Naslov6Char"/>
    <w:uiPriority w:val="9"/>
    <w:qFormat/>
    <w:rsid w:val="006C5B01"/>
    <w:pPr>
      <w:spacing w:afterAutospacing="true" w:after="100" w:beforeAutospacing="true" w:before="100"/>
      <w:outlineLvl w:val="5"/>
    </w:pPr>
    <w:rPr>
      <w:rFonts w:hAnsi="Anivers-Regular" w:ascii="Anivers-Regular"/>
      <w:color w:val="A6A6A6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692B2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A74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40F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392ED7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EC586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6C5B01"/>
    <w:rPr>
      <w:rFonts w:hAnsi="Anivers-Regular" w:ascii="Anivers-Regular"/>
      <w:color w:val="A6A6A6"/>
      <w:kern w:val="36"/>
      <w:sz w:val="24"/>
      <w:szCs w:val="24"/>
    </w:rPr>
  </w:style>
  <w:style w:customStyle="true" w:styleId="Naslov2Char" w:type="character">
    <w:name w:val="Naslov 2 Char"/>
    <w:basedOn w:val="Zadanifontodlomka"/>
    <w:link w:val="Naslov2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5Char" w:type="character">
    <w:name w:val="Naslov 5 Char"/>
    <w:basedOn w:val="Zadanifontodlomka"/>
    <w:link w:val="Naslov5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6Char" w:type="character">
    <w:name w:val="Naslov 6 Char"/>
    <w:basedOn w:val="Zadanifontodlomka"/>
    <w:link w:val="Naslov6"/>
    <w:uiPriority w:val="9"/>
    <w:rsid w:val="006C5B01"/>
    <w:rPr>
      <w:rFonts w:hAnsi="Anivers-Regular" w:ascii="Anivers-Regular"/>
      <w:color w:val="A6A6A6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6C5B01"/>
    <w:rPr>
      <w:strike w:val="false"/>
      <w:dstrike w:val="false"/>
      <w:color w:val="AA0000"/>
      <w:u w:val="none"/>
      <w:effect w:val="none"/>
    </w:rPr>
  </w:style>
  <w:style w:styleId="SlijeenaHiperveza" w:type="character">
    <w:name w:val="FollowedHyperlink"/>
    <w:basedOn w:val="Zadanifontodlomka"/>
    <w:uiPriority w:val="99"/>
    <w:unhideWhenUsed/>
    <w:rsid w:val="006C5B01"/>
    <w:rPr>
      <w:strike w:val="false"/>
      <w:dstrike w:val="false"/>
      <w:color w:val="660000"/>
      <w:u w:val="none"/>
      <w:effect w:val="none"/>
    </w:rPr>
  </w:style>
  <w:style w:styleId="HTML-adresa" w:type="paragraph">
    <w:name w:val="HTML Address"/>
    <w:basedOn w:val="Normal"/>
    <w:link w:val="HTML-adresaChar"/>
    <w:uiPriority w:val="99"/>
    <w:unhideWhenUsed/>
    <w:rsid w:val="006C5B01"/>
    <w:rPr>
      <w:rFonts w:hAnsi="Times New Roman" w:ascii="Times New Roman"/>
      <w:szCs w:val="24"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rsid w:val="006C5B01"/>
    <w:rPr>
      <w:sz w:val="24"/>
      <w:szCs w:val="24"/>
    </w:rPr>
  </w:style>
  <w:style w:styleId="HTML-navod" w:type="character">
    <w:name w:val="HTML Cite"/>
    <w:basedOn w:val="Zadanifontodlomka"/>
    <w:uiPriority w:val="99"/>
    <w:unhideWhenUsed/>
    <w:rsid w:val="006C5B01"/>
    <w:rPr>
      <w:b w:val="false"/>
      <w:bCs w:val="false"/>
      <w:i w:val="false"/>
      <w:iCs w:val="false"/>
    </w:rPr>
  </w:style>
  <w:style w:styleId="HTML-kod" w:type="character">
    <w:name w:val="HTML Code"/>
    <w:basedOn w:val="Zadanifontodlomka"/>
    <w:uiPriority w:val="99"/>
    <w:unhideWhenUsed/>
    <w:rsid w:val="006C5B01"/>
    <w:rPr>
      <w:rFonts w:cs="Courier New" w:eastAsia="Times New Roman" w:hAnsi="Courier New" w:ascii="Courier New" w:hint="default"/>
      <w:b w:val="false"/>
      <w:bCs w:val="false"/>
      <w:i w:val="false"/>
      <w:iCs w:val="false"/>
      <w:sz w:val="24"/>
      <w:szCs w:val="24"/>
    </w:rPr>
  </w:style>
  <w:style w:styleId="HTML-definicija" w:type="character">
    <w:name w:val="HTML Definition"/>
    <w:basedOn w:val="Zadanifontodlomka"/>
    <w:uiPriority w:val="99"/>
    <w:unhideWhenUsed/>
    <w:rsid w:val="006C5B01"/>
    <w:rPr>
      <w:b w:val="false"/>
      <w:bCs w:val="false"/>
      <w:i w:val="false"/>
      <w:iCs w:val="false"/>
    </w:rPr>
  </w:style>
  <w:style w:styleId="Istaknuto" w:type="character">
    <w:name w:val="Emphasis"/>
    <w:basedOn w:val="Zadanifontodlomka"/>
    <w:uiPriority w:val="20"/>
    <w:qFormat/>
    <w:rsid w:val="006C5B01"/>
    <w:rPr>
      <w:b w:val="false"/>
      <w:bCs w:val="false"/>
      <w:i w:val="false"/>
      <w:iCs w:val="false"/>
    </w:rPr>
  </w:style>
  <w:style w:styleId="HTML-tipkovnica" w:type="character">
    <w:name w:val="HTML Keyboard"/>
    <w:basedOn w:val="Zadanifontodlomka"/>
    <w:uiPriority w:val="99"/>
    <w:unhideWhenUsed/>
    <w:rsid w:val="006C5B01"/>
    <w:rPr>
      <w:rFonts w:cs="Courier New" w:eastAsia="Times New Roman" w:hAnsi="Courier New" w:ascii="Courier New" w:hint="default"/>
      <w:sz w:val="24"/>
      <w:szCs w:val="24"/>
    </w:rPr>
  </w:style>
  <w:style w:styleId="HTMLunaprijedoblikovano" w:type="paragraph">
    <w:name w:val="HTML Preformatted"/>
    <w:basedOn w:val="Normal"/>
    <w:link w:val="HTMLunaprijedoblikovanoChar"/>
    <w:uiPriority w:val="99"/>
    <w:unhideWhenUsed/>
    <w:rsid w:val="006C5B01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szCs w:val="24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rsid w:val="006C5B01"/>
    <w:rPr>
      <w:rFonts w:cs="Courier New" w:hAnsi="Courier New" w:ascii="Courier New"/>
      <w:sz w:val="24"/>
      <w:szCs w:val="24"/>
    </w:rPr>
  </w:style>
  <w:style w:styleId="HTML-primjer" w:type="character">
    <w:name w:val="HTML Sample"/>
    <w:basedOn w:val="Zadanifontodlomka"/>
    <w:uiPriority w:val="99"/>
    <w:unhideWhenUsed/>
    <w:rsid w:val="006C5B01"/>
    <w:rPr>
      <w:rFonts w:cs="Courier New" w:eastAsia="Times New Roman" w:hAnsi="Courier New" w:ascii="Courier New" w:hint="default"/>
      <w:sz w:val="24"/>
      <w:szCs w:val="24"/>
    </w:rPr>
  </w:style>
  <w:style w:styleId="Naglaeno" w:type="character">
    <w:name w:val="Strong"/>
    <w:basedOn w:val="Zadanifontodlomka"/>
    <w:uiPriority w:val="22"/>
    <w:qFormat/>
    <w:rsid w:val="006C5B01"/>
    <w:rPr>
      <w:b w:val="false"/>
      <w:bCs w:val="false"/>
      <w:i w:val="false"/>
      <w:iCs w:val="false"/>
    </w:rPr>
  </w:style>
  <w:style w:styleId="HTML-varijabla" w:type="character">
    <w:name w:val="HTML Variable"/>
    <w:basedOn w:val="Zadanifontodlomka"/>
    <w:uiPriority w:val="99"/>
    <w:unhideWhenUsed/>
    <w:rsid w:val="006C5B01"/>
    <w:rPr>
      <w:b w:val="false"/>
      <w:bCs w:val="false"/>
      <w:i w:val="false"/>
      <w:iCs w:val="false"/>
    </w:rPr>
  </w:style>
  <w:style w:styleId="StandardWeb" w:type="paragraph">
    <w:name w:val="Normal (Web)"/>
    <w:basedOn w:val="Normal"/>
    <w:uiPriority w:val="99"/>
    <w:unhideWhenUsed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chromeframe" w:type="paragraph">
    <w:name w:val="chromeframe"/>
    <w:basedOn w:val="Normal"/>
    <w:rsid w:val="006C5B01"/>
    <w:pPr>
      <w:shd w:fill="CCCCCC" w:color="auto" w:val="clear"/>
      <w:spacing w:lineRule="atLeast" w:line="432" w:after="48" w:before="48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container12" w:type="paragraph">
    <w:name w:val="container_1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rid1" w:type="paragraph">
    <w:name w:val="grid_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2" w:type="paragraph">
    <w:name w:val="grid_2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3" w:type="paragraph">
    <w:name w:val="grid_3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4" w:type="paragraph">
    <w:name w:val="grid_4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5" w:type="paragraph">
    <w:name w:val="grid_5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6" w:type="paragraph">
    <w:name w:val="grid_6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7" w:type="paragraph">
    <w:name w:val="grid_7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8" w:type="paragraph">
    <w:name w:val="grid_8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9" w:type="paragraph">
    <w:name w:val="grid_9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0" w:type="paragraph">
    <w:name w:val="grid_10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1" w:type="paragraph">
    <w:name w:val="grid_1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2" w:type="paragraph">
    <w:name w:val="grid_12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alpha" w:type="paragraph">
    <w:name w:val="alpha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omega" w:type="paragraph">
    <w:name w:val="omega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clear" w:type="paragraph">
    <w:name w:val="cle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label" w:type="paragraph">
    <w:name w:val="lab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666666"/>
      <w:sz w:val="26"/>
      <w:szCs w:val="26"/>
      <w:lang w:val="hr-HR"/>
    </w:rPr>
  </w:style>
  <w:style w:customStyle="true" w:styleId="error" w:type="paragraph">
    <w:name w:val="erro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FF0000"/>
      <w:sz w:val="26"/>
      <w:szCs w:val="26"/>
      <w:lang w:val="hr-HR"/>
    </w:rPr>
  </w:style>
  <w:style w:customStyle="true" w:styleId="testimonial" w:type="paragraph">
    <w:name w:val="testimonial"/>
    <w:basedOn w:val="Normal"/>
    <w:rsid w:val="006C5B01"/>
    <w:pPr>
      <w:spacing w:lineRule="atLeast" w:line="432" w:after="300" w:before="300"/>
    </w:pPr>
    <w:rPr>
      <w:rFonts w:hAnsi="Times New Roman" w:ascii="Times New Roman"/>
      <w:sz w:val="26"/>
      <w:szCs w:val="26"/>
      <w:lang w:val="hr-HR"/>
    </w:rPr>
  </w:style>
  <w:style w:customStyle="true" w:styleId="galleria-container" w:type="paragraph">
    <w:name w:val="galleria-container"/>
    <w:basedOn w:val="Normal"/>
    <w:rsid w:val="006C5B01"/>
    <w:pP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r" w:type="paragraph">
    <w:name w:val="ir"/>
    <w:basedOn w:val="Normal"/>
    <w:rsid w:val="006C5B01"/>
    <w:pPr>
      <w:spacing w:lineRule="atLeast" w:line="432" w:afterAutospacing="true" w:after="100" w:beforeAutospacing="true" w:before="100"/>
      <w:ind w:firstLine="22384"/>
    </w:pPr>
    <w:rPr>
      <w:rFonts w:hAnsi="Times New Roman" w:ascii="Times New Roman"/>
      <w:sz w:val="26"/>
      <w:szCs w:val="26"/>
      <w:lang w:val="hr-HR"/>
    </w:rPr>
  </w:style>
  <w:style w:customStyle="true" w:styleId="visuallyhidden" w:type="paragraph">
    <w:name w:val="visuallyhidden"/>
    <w:basedOn w:val="Normal"/>
    <w:rsid w:val="006C5B01"/>
    <w:pPr>
      <w:spacing w:lineRule="atLeast" w:line="432"/>
      <w:ind w:right="-15" w:left="-15"/>
    </w:pPr>
    <w:rPr>
      <w:rFonts w:hAnsi="Times New Roman" w:ascii="Times New Roman"/>
      <w:sz w:val="26"/>
      <w:szCs w:val="26"/>
      <w:lang w:val="hr-HR"/>
    </w:rPr>
  </w:style>
  <w:style w:customStyle="true" w:styleId="ext-el-mask" w:type="paragraph">
    <w:name w:val="ext-el-mask"/>
    <w:basedOn w:val="Normal"/>
    <w:rsid w:val="006C5B01"/>
    <w:pPr>
      <w:shd w:fill="CCCCCC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el-mask-msg" w:type="paragraph">
    <w:name w:val="ext-el-mask-msg"/>
    <w:basedOn w:val="Normal"/>
    <w:rsid w:val="006C5B01"/>
    <w:pPr>
      <w:pBdr>
        <w:top w:space="2" w:sz="6" w:color="6593CF" w:val="single"/>
        <w:left w:space="2" w:sz="6" w:color="6593CF" w:val="single"/>
        <w:bottom w:space="2" w:sz="6" w:color="6593CF" w:val="single"/>
        <w:right w:space="2" w:sz="6" w:color="6593CF" w:val="single"/>
      </w:pBd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paint" w:type="paragraph">
    <w:name w:val="x-repai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tem-disabled" w:type="paragraph">
    <w:name w:val="x-item-disabl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808080"/>
      <w:sz w:val="26"/>
      <w:szCs w:val="26"/>
      <w:lang w:val="hr-HR"/>
    </w:rPr>
  </w:style>
  <w:style w:customStyle="true" w:styleId="x-splitbar-proxy" w:type="paragraph">
    <w:name w:val="x-splitbar-proxy"/>
    <w:basedOn w:val="Normal"/>
    <w:rsid w:val="006C5B01"/>
    <w:pPr>
      <w:shd w:fill="929090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color-palette" w:type="paragraph">
    <w:name w:val="x-color-palet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e-shadow" w:type="paragraph">
    <w:name w:val="x-ie-shadow"/>
    <w:basedOn w:val="Normal"/>
    <w:rsid w:val="006C5B01"/>
    <w:pPr>
      <w:shd w:fill="777777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shadow" w:type="paragraph">
    <w:name w:val="x-shad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loading-indicator" w:type="paragraph">
    <w:name w:val="loading-indicator"/>
    <w:basedOn w:val="Normal"/>
    <w:rsid w:val="006C5B01"/>
    <w:pPr>
      <w:spacing w:lineRule="atLeast" w:line="240" w:after="45" w:before="45"/>
      <w:ind w:right="45" w:left="45"/>
    </w:pPr>
    <w:rPr>
      <w:rFonts w:hAnsi="Times New Roman" w:ascii="Times New Roman"/>
      <w:sz w:val="17"/>
      <w:szCs w:val="17"/>
      <w:lang w:val="hr-HR"/>
    </w:rPr>
  </w:style>
  <w:style w:customStyle="true" w:styleId="x-drag-overlay" w:type="paragraph">
    <w:name w:val="x-drag-overla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clear" w:type="paragraph">
    <w:name w:val="x-clear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spotlight" w:type="paragraph">
    <w:name w:val="x-spotlight"/>
    <w:basedOn w:val="Normal"/>
    <w:rsid w:val="006C5B01"/>
    <w:pPr>
      <w:shd w:fill="CCCCCC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header" w:type="paragraph">
    <w:name w:val="x-tab-panel-header"/>
    <w:basedOn w:val="Normal"/>
    <w:rsid w:val="006C5B01"/>
    <w:pPr>
      <w:pBdr>
        <w:top w:space="0" w:sz="6" w:color="D0D0D0" w:val="single"/>
        <w:left w:space="0" w:sz="6" w:color="D0D0D0" w:val="single"/>
        <w:bottom w:space="2" w:sz="6" w:color="D0D0D0" w:val="single"/>
        <w:right w:space="0" w:sz="6" w:color="D0D0D0" w:val="single"/>
      </w:pBdr>
      <w:shd w:fill="EAEAEA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footer" w:type="paragraph">
    <w:name w:val="x-tab-panel-footer"/>
    <w:basedOn w:val="Normal"/>
    <w:rsid w:val="006C5B01"/>
    <w:pPr>
      <w:pBdr>
        <w:top w:space="2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EAEAEA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wrap" w:type="paragraph">
    <w:name w:val="x-tab-strip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" w:type="paragraph">
    <w:name w:val="x-tab-panel-body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top" w:type="paragraph">
    <w:name w:val="x-tab-panel-body-to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bottom" w:type="paragraph">
    <w:name w:val="x-tab-panel-body-botto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croller-left" w:type="paragraph">
    <w:name w:val="x-tab-scroller-left"/>
    <w:basedOn w:val="Normal"/>
    <w:rsid w:val="006C5B01"/>
    <w:pPr>
      <w:pBdr>
        <w:bottom w:space="0" w:sz="6" w:color="AEAEA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croller-right" w:type="paragraph">
    <w:name w:val="x-tab-scroller-right"/>
    <w:basedOn w:val="Normal"/>
    <w:rsid w:val="006C5B01"/>
    <w:pPr>
      <w:pBdr>
        <w:bottom w:space="0" w:sz="6" w:color="AEAEA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eld" w:type="paragraph">
    <w:name w:val="x-form-field"/>
    <w:basedOn w:val="Normal"/>
    <w:rsid w:val="006C5B01"/>
    <w:pPr>
      <w:spacing w:lineRule="atLeast" w:line="432"/>
    </w:pPr>
    <w:rPr>
      <w:rFonts w:cs="Tahoma" w:hAnsi="Tahoma" w:ascii="Tahoma"/>
      <w:sz w:val="18"/>
      <w:szCs w:val="18"/>
      <w:lang w:val="hr-HR"/>
    </w:rPr>
  </w:style>
  <w:style w:customStyle="true" w:styleId="x-form-text" w:type="paragraph">
    <w:name w:val="x-form-text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select-one" w:type="paragraph">
    <w:name w:val="x-form-select-one"/>
    <w:basedOn w:val="Normal"/>
    <w:rsid w:val="006C5B01"/>
    <w:pPr>
      <w:pBdr>
        <w:top w:space="0" w:sz="6" w:color="B5B8C8" w:val="single"/>
        <w:left w:space="0" w:sz="6" w:color="B5B8C8" w:val="single"/>
        <w:bottom w:space="0" w:sz="6" w:color="B5B8C8" w:val="single"/>
        <w:right w:space="0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check-group" w:type="paragraph">
    <w:name w:val="x-form-check-group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group" w:type="paragraph">
    <w:name w:val="x-form-radio-group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" w:type="paragraph">
    <w:name w:val="x-form-check-wrap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" w:type="paragraph">
    <w:name w:val="x-form-radio-wrap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" w:type="paragraph">
    <w:name w:val="x-form-check"/>
    <w:basedOn w:val="Normal"/>
    <w:rsid w:val="006C5B01"/>
    <w:pPr>
      <w:spacing w:lineRule="atLeast" w:line="432" w:after="30" w:beforeAutospacing="true" w:before="100"/>
      <w:textAlignment w:val="bottom"/>
    </w:pPr>
    <w:rPr>
      <w:rFonts w:hAnsi="Times New Roman" w:ascii="Times New Roman"/>
      <w:sz w:val="26"/>
      <w:szCs w:val="26"/>
      <w:lang w:val="hr-HR"/>
    </w:rPr>
  </w:style>
  <w:style w:customStyle="true" w:styleId="x-form-radio" w:type="paragraph">
    <w:name w:val="x-form-radio"/>
    <w:basedOn w:val="Normal"/>
    <w:rsid w:val="006C5B01"/>
    <w:pPr>
      <w:spacing w:lineRule="atLeast" w:line="432" w:after="45" w:beforeAutospacing="true" w:before="100"/>
      <w:textAlignment w:val="bottom"/>
    </w:pPr>
    <w:rPr>
      <w:rFonts w:hAnsi="Times New Roman" w:ascii="Times New Roman"/>
      <w:sz w:val="26"/>
      <w:szCs w:val="26"/>
      <w:lang w:val="hr-HR"/>
    </w:rPr>
  </w:style>
  <w:style w:customStyle="true" w:styleId="x-form-check-wrap-inner" w:type="paragraph">
    <w:name w:val="x-form-check-wrap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-inner" w:type="paragraph">
    <w:name w:val="x-form-radio-wrap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group-label" w:type="paragraph">
    <w:name w:val="x-form-check-group-label"/>
    <w:basedOn w:val="Normal"/>
    <w:rsid w:val="006C5B01"/>
    <w:pPr>
      <w:pBdr>
        <w:bottom w:space="0" w:sz="6" w:color="99BBE8" w:val="single"/>
      </w:pBdr>
      <w:spacing w:lineRule="atLeast" w:line="432" w:after="75" w:beforeAutospacing="true" w:before="100"/>
    </w:pPr>
    <w:rPr>
      <w:rFonts w:hAnsi="Times New Roman" w:ascii="Times New Roman"/>
      <w:color w:val="15428B"/>
      <w:sz w:val="26"/>
      <w:szCs w:val="26"/>
      <w:lang w:val="hr-HR"/>
    </w:rPr>
  </w:style>
  <w:style w:customStyle="true" w:styleId="x-form-field-wrap" w:type="paragraph">
    <w:name w:val="x-form-field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ocus" w:type="paragraph">
    <w:name w:val="x-form-focus"/>
    <w:basedOn w:val="Normal"/>
    <w:rsid w:val="006C5B01"/>
    <w:pPr>
      <w:pBdr>
        <w:top w:space="0" w:sz="6" w:color="7EADD9" w:val="single"/>
        <w:left w:space="0" w:sz="6" w:color="7EADD9" w:val="single"/>
        <w:bottom w:space="0" w:sz="6" w:color="7EADD9" w:val="single"/>
        <w:right w:space="0" w:sz="6" w:color="7EADD9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valid" w:type="paragraph">
    <w:name w:val="x-form-invalid"/>
    <w:basedOn w:val="Normal"/>
    <w:rsid w:val="006C5B01"/>
    <w:pPr>
      <w:pBdr>
        <w:top w:space="0" w:sz="6" w:color="DD7870" w:val="single"/>
        <w:left w:space="0" w:sz="6" w:color="DD7870" w:val="single"/>
        <w:bottom w:space="0" w:sz="6" w:color="DD7870" w:val="single"/>
        <w:right w:space="0" w:sz="6" w:color="DD7870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editor" w:type="paragraph">
    <w:name w:val="x-editor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form-grow-sizer" w:type="paragraph">
    <w:name w:val="x-form-grow-sizer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item" w:type="paragraph">
    <w:name w:val="x-form-item"/>
    <w:basedOn w:val="Normal"/>
    <w:rsid w:val="006C5B01"/>
    <w:pPr>
      <w:spacing w:lineRule="atLeast" w:line="432" w:after="12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element" w:type="paragraph">
    <w:name w:val="x-form-ele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valid-msg" w:type="paragraph">
    <w:name w:val="x-form-invalid-msg"/>
    <w:basedOn w:val="Normal"/>
    <w:rsid w:val="006C5B01"/>
    <w:pPr>
      <w:spacing w:lineRule="atLeast" w:line="240" w:afterAutospacing="true" w:after="100" w:beforeAutospacing="true" w:before="100"/>
    </w:pPr>
    <w:rPr>
      <w:rFonts w:cs="Tahoma" w:hAnsi="Tahoma" w:ascii="Tahoma"/>
      <w:color w:val="EE0000"/>
      <w:sz w:val="17"/>
      <w:szCs w:val="17"/>
      <w:lang w:val="hr-HR"/>
    </w:rPr>
  </w:style>
  <w:style w:customStyle="true" w:styleId="x-form-empty-field" w:type="paragraph">
    <w:name w:val="x-form-empty-fie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808080"/>
      <w:sz w:val="26"/>
      <w:szCs w:val="26"/>
      <w:lang w:val="hr-HR"/>
    </w:rPr>
  </w:style>
  <w:style w:customStyle="true" w:styleId="x-form-clear" w:type="paragraph">
    <w:name w:val="x-form-clear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form-clear-left" w:type="paragraph">
    <w:name w:val="x-form-clear-left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form-cb-label" w:type="paragraph">
    <w:name w:val="x-form-cb-label"/>
    <w:basedOn w:val="Normal"/>
    <w:rsid w:val="006C5B01"/>
    <w:pPr>
      <w:spacing w:lineRule="atLeast" w:line="432" w:afterAutospacing="true" w:after="100" w:beforeAutospacing="true" w:before="100"/>
      <w:ind w:left="60"/>
    </w:pPr>
    <w:rPr>
      <w:rFonts w:cs="Tahoma" w:hAnsi="Tahoma" w:ascii="Tahoma"/>
      <w:sz w:val="18"/>
      <w:szCs w:val="18"/>
      <w:lang w:val="hr-HR"/>
    </w:rPr>
  </w:style>
  <w:style w:customStyle="true" w:styleId="x-form-column" w:type="paragraph">
    <w:name w:val="x-form-column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form-invalid-icon" w:type="paragraph">
    <w:name w:val="x-form-invalid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ieldset" w:type="paragraph">
    <w:name w:val="x-fieldset"/>
    <w:basedOn w:val="Normal"/>
    <w:rsid w:val="006C5B01"/>
    <w:pPr>
      <w:pBdr>
        <w:top w:space="8" w:sz="6" w:color="D6D6D6" w:val="single"/>
        <w:left w:space="8" w:sz="6" w:color="D6D6D6" w:val="single"/>
        <w:bottom w:space="8" w:sz="6" w:color="D6D6D6" w:val="single"/>
        <w:right w:space="8" w:sz="6" w:color="D6D6D6" w:val="single"/>
      </w:pBdr>
      <w:spacing w:lineRule="atLeast" w:line="432" w:after="15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" w:type="paragraph">
    <w:name w:val="x-btn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btn-left" w:type="paragraph">
    <w:name w:val="x-btn-lef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" w:type="paragraph">
    <w:name w:val="x-btn-righ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" w:type="paragraph">
    <w:name w:val="x-btn-center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toolbar" w:type="paragraph">
    <w:name w:val="x-toolbar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number" w:type="paragraph">
    <w:name w:val="x-tbar-page-numb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ging-info" w:type="paragraph">
    <w:name w:val="x-paging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444444"/>
      <w:sz w:val="26"/>
      <w:szCs w:val="26"/>
      <w:lang w:val="hr-HR"/>
    </w:rPr>
  </w:style>
  <w:style w:customStyle="true" w:styleId="x-resizable-handle" w:type="paragraph">
    <w:name w:val="x-resizable-handle"/>
    <w:basedOn w:val="Normal"/>
    <w:rsid w:val="006C5B01"/>
    <w:pPr>
      <w:shd w:fill="FFFFFF" w:color="auto" w:val="clear"/>
      <w:spacing w:lineRule="atLeast" w:line="9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resizable-handle-east" w:type="paragraph">
    <w:name w:val="x-resizable-handle-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" w:type="paragraph">
    <w:name w:val="x-resizable-handle-sou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west" w:type="paragraph">
    <w:name w:val="x-resizable-handle-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" w:type="paragraph">
    <w:name w:val="x-resizable-handle-nor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east" w:type="paragraph">
    <w:name w:val="x-resizable-handle-south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west" w:type="paragraph">
    <w:name w:val="x-resizable-handle-north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east" w:type="paragraph">
    <w:name w:val="x-resizable-handle-north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west" w:type="paragraph">
    <w:name w:val="x-resizable-handle-south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proxy" w:type="paragraph">
    <w:name w:val="x-resizable-proxy"/>
    <w:basedOn w:val="Normal"/>
    <w:rsid w:val="006C5B01"/>
    <w:pPr>
      <w:pBdr>
        <w:top w:space="0" w:sz="6" w:color="3B5A82" w:val="dashed"/>
        <w:left w:space="0" w:sz="6" w:color="3B5A82" w:val="dashed"/>
        <w:bottom w:space="0" w:sz="6" w:color="3B5A82" w:val="dashed"/>
        <w:right w:space="0" w:sz="6" w:color="3B5A82" w:val="dashed"/>
      </w:pBd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resizable-overlay" w:type="paragraph">
    <w:name w:val="x-resizable-overlay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" w:type="paragraph">
    <w:name w:val="x-grid3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" w:type="paragraph">
    <w:name w:val="x-grid3-cell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" w:type="paragraph">
    <w:name w:val="x-grid3-hd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body" w:type="paragraph">
    <w:name w:val="x-grid3-row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row-loading" w:type="paragraph">
    <w:name w:val="x-grid-row-loading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" w:type="paragraph">
    <w:name w:val="x-grid3-row"/>
    <w:basedOn w:val="Normal"/>
    <w:rsid w:val="006C5B01"/>
    <w:pPr>
      <w:pBdr>
        <w:top w:space="0" w:sz="6" w:color="FFFFFF" w:val="single"/>
        <w:left w:space="0" w:sz="6" w:color="EDEDED" w:val="single"/>
        <w:bottom w:space="0" w:sz="6" w:color="EDEDED" w:val="single"/>
        <w:right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alt" w:type="paragraph">
    <w:name w:val="x-grid3-row-alt"/>
    <w:basedOn w:val="Normal"/>
    <w:rsid w:val="006C5B01"/>
    <w:pPr>
      <w:shd w:fill="FAFAFA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over" w:type="paragraph">
    <w:name w:val="x-grid3-row-over"/>
    <w:basedOn w:val="Normal"/>
    <w:rsid w:val="006C5B01"/>
    <w:pPr>
      <w:pBdr>
        <w:top w:space="0" w:sz="6" w:color="DDDDDD" w:val="single"/>
        <w:left w:space="0" w:sz="6" w:color="DDDDDD" w:val="single"/>
        <w:bottom w:space="0" w:sz="6" w:color="DDDDDD" w:val="single"/>
        <w:right w:space="0" w:sz="6" w:color="DDDDDD" w:val="single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esize-proxy" w:type="paragraph">
    <w:name w:val="x-grid3-resize-proxy"/>
    <w:basedOn w:val="Normal"/>
    <w:rsid w:val="006C5B01"/>
    <w:pPr>
      <w:shd w:fill="777777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-resize-marker" w:type="paragraph">
    <w:name w:val="x-grid3-resize-marker"/>
    <w:basedOn w:val="Normal"/>
    <w:rsid w:val="006C5B01"/>
    <w:pPr>
      <w:shd w:fill="777777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-focus" w:type="paragraph">
    <w:name w:val="x-grid3-focus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grid3-header" w:type="paragraph">
    <w:name w:val="x-grid3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" w:type="paragraph">
    <w:name w:val="x-grid3-header-pop"/>
    <w:basedOn w:val="Normal"/>
    <w:rsid w:val="006C5B01"/>
    <w:pPr>
      <w:pBdr>
        <w:lef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-inner" w:type="paragraph">
    <w:name w:val="x-grid3-header-pop-inner"/>
    <w:basedOn w:val="Normal"/>
    <w:rsid w:val="006C5B01"/>
    <w:pPr>
      <w:pBdr>
        <w:lef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offset" w:type="paragraph">
    <w:name w:val="x-grid3-header-offs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sort-icon" w:type="paragraph">
    <w:name w:val="x-grid3-sort-icon"/>
    <w:basedOn w:val="Normal"/>
    <w:rsid w:val="006C5B01"/>
    <w:pPr>
      <w:spacing w:lineRule="atLeast" w:line="432" w:afterAutospacing="true" w:after="100" w:beforeAutospacing="true" w:before="100"/>
      <w:ind w:left="45"/>
      <w:textAlignment w:val="center"/>
    </w:pPr>
    <w:rPr>
      <w:rFonts w:hAnsi="Times New Roman" w:ascii="Times New Roman"/>
      <w:vanish/>
      <w:sz w:val="26"/>
      <w:szCs w:val="26"/>
      <w:lang w:val="hr-HR"/>
    </w:rPr>
  </w:style>
  <w:style w:customStyle="true" w:styleId="x-grid3-cell-text" w:type="paragraph">
    <w:name w:val="x-grid3-cell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grid3-hd-text" w:type="paragraph">
    <w:name w:val="x-grid3-hd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15428B"/>
      <w:sz w:val="26"/>
      <w:szCs w:val="26"/>
      <w:lang w:val="hr-HR"/>
    </w:rPr>
  </w:style>
  <w:style w:customStyle="true" w:styleId="x-grid3-split" w:type="paragraph">
    <w:name w:val="x-grid3-spl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col-move-top" w:type="paragraph">
    <w:name w:val="col-move-top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col-move-bottom" w:type="paragraph">
    <w:name w:val="col-move-bottom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grid3-row-selected" w:type="paragraph">
    <w:name w:val="x-grid3-row-selected"/>
    <w:basedOn w:val="Normal"/>
    <w:rsid w:val="006C5B01"/>
    <w:pPr>
      <w:pBdr>
        <w:top w:space="0" w:sz="6" w:color="A3BAE9" w:val="dotted"/>
        <w:left w:space="0" w:sz="6" w:color="A3BAE9" w:val="dotted"/>
        <w:bottom w:space="0" w:sz="6" w:color="A3BAE9" w:val="dotted"/>
        <w:right w:space="0" w:sz="6" w:color="A3BAE9" w:val="dotted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selected" w:type="paragraph">
    <w:name w:val="x-grid3-cell-select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grid3-dirty-cell" w:type="paragraph">
    <w:name w:val="x-grid3-dirty-cel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opbar" w:type="paragraph">
    <w:name w:val="x-grid3-topbar"/>
    <w:basedOn w:val="Normal"/>
    <w:rsid w:val="006C5B01"/>
    <w:pPr>
      <w:spacing w:lineRule="atLeast" w:line="432" w:afterAutospacing="true" w:after="100" w:beforeAutospacing="true" w:before="100"/>
    </w:pPr>
    <w:rPr>
      <w:rFonts w:cs="Arial"/>
      <w:vanish/>
      <w:sz w:val="17"/>
      <w:szCs w:val="17"/>
      <w:lang w:val="hr-HR"/>
    </w:rPr>
  </w:style>
  <w:style w:customStyle="true" w:styleId="x-grid3-bottombar" w:type="paragraph">
    <w:name w:val="x-grid3-bottombar"/>
    <w:basedOn w:val="Normal"/>
    <w:rsid w:val="006C5B01"/>
    <w:pPr>
      <w:spacing w:lineRule="atLeast" w:line="432" w:afterAutospacing="true" w:after="100" w:beforeAutospacing="true" w:before="100"/>
    </w:pPr>
    <w:rPr>
      <w:rFonts w:cs="Arial"/>
      <w:vanish/>
      <w:sz w:val="17"/>
      <w:szCs w:val="17"/>
      <w:lang w:val="hr-HR"/>
    </w:rPr>
  </w:style>
  <w:style w:customStyle="true" w:styleId="x-grid3-col-dd" w:type="paragraph">
    <w:name w:val="x-grid3-col-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btn" w:type="paragraph">
    <w:name w:val="x-grid3-hd-btn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-row-expander" w:type="paragraph">
    <w:name w:val="x-grid3-row-expan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checker" w:type="paragraph">
    <w:name w:val="x-grid3-row-chec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checker" w:type="paragraph">
    <w:name w:val="x-grid3-hd-chec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heck-col" w:type="paragraph">
    <w:name w:val="x-grid3-check-co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heck-col-on" w:type="paragraph">
    <w:name w:val="x-grid3-check-col-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group-hd" w:type="paragraph">
    <w:name w:val="x-grid-group-hd"/>
    <w:basedOn w:val="Normal"/>
    <w:rsid w:val="006C5B01"/>
    <w:pPr>
      <w:pBdr>
        <w:bottom w:space="0" w:sz="12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oup-by-icon" w:type="paragraph">
    <w:name w:val="x-group-by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ls-icon" w:type="paragraph">
    <w:name w:val="x-cols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how-groups-icon" w:type="paragraph">
    <w:name w:val="x-show-groups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empty" w:type="paragraph">
    <w:name w:val="x-grid-empty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color w:val="808080"/>
      <w:sz w:val="17"/>
      <w:szCs w:val="17"/>
      <w:lang w:val="hr-HR"/>
    </w:rPr>
  </w:style>
  <w:style w:customStyle="true" w:styleId="x-dd-drag-ghost" w:type="paragraph">
    <w:name w:val="x-dd-drag-ghost"/>
    <w:basedOn w:val="Normal"/>
    <w:rsid w:val="006C5B01"/>
    <w:pPr>
      <w:pBdr>
        <w:top w:space="2" w:sz="6" w:color="DDDDDD" w:val="single"/>
        <w:left w:space="15" w:sz="6" w:color="DDDDDD" w:val="single"/>
        <w:bottom w:space="2" w:sz="6" w:color="BBBBBB" w:val="single"/>
        <w:right w:space="2" w:sz="6" w:color="BBBBBB" w:val="single"/>
      </w:pBdr>
      <w:shd w:fill="FFFFFF" w:color="auto" w:val="clear"/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x-dd-drop-icon" w:type="paragraph">
    <w:name w:val="x-dd-drop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-selector" w:type="paragraph">
    <w:name w:val="x-view-selector"/>
    <w:basedOn w:val="Normal"/>
    <w:rsid w:val="006C5B01"/>
    <w:pPr>
      <w:pBdr>
        <w:top w:space="0" w:sz="6" w:color="3399BB" w:val="dotted"/>
        <w:left w:space="0" w:sz="6" w:color="3399BB" w:val="dotted"/>
        <w:bottom w:space="0" w:sz="6" w:color="3399BB" w:val="dotted"/>
        <w:right w:space="0" w:sz="6" w:color="3399BB" w:val="dotted"/>
      </w:pBd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icon" w:type="paragraph">
    <w:name w:val="x-tree-icon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c-icon" w:type="paragraph">
    <w:name w:val="x-tree-ec-icon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" w:type="paragraph">
    <w:name w:val="x-tree-elbow-line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" w:type="paragraph">
    <w:name w:val="x-tree-elbow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" w:type="paragraph">
    <w:name w:val="x-tree-elbow-end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" w:type="paragraph">
    <w:name w:val="x-tree-elbow-pl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" w:type="paragraph">
    <w:name w:val="x-tree-elbow-min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" w:type="paragraph">
    <w:name w:val="x-tree-elbow-end-pl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" w:type="paragraph">
    <w:name w:val="x-tree-elbow-end-min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" w:type="paragraph">
    <w:name w:val="x-tree-node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x-tree-node-el" w:type="paragraph">
    <w:name w:val="x-tree-node-el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picker" w:type="paragraph">
    <w:name w:val="x-date-picker"/>
    <w:basedOn w:val="Normal"/>
    <w:rsid w:val="006C5B01"/>
    <w:pPr>
      <w:pBdr>
        <w:left w:space="0" w:sz="6" w:color="1B376C" w:val="single"/>
        <w:bottom w:space="0" w:sz="6" w:color="1B376C" w:val="single"/>
        <w:right w:space="0" w:sz="6" w:color="1B376C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x-date-middle" w:type="paragraph">
    <w:name w:val="x-date-middle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color w:val="FFFFFF"/>
      <w:sz w:val="17"/>
      <w:szCs w:val="17"/>
      <w:lang w:val="hr-HR"/>
    </w:rPr>
  </w:style>
  <w:style w:customStyle="true" w:styleId="x-date-left" w:type="paragraph">
    <w:name w:val="x-date-left"/>
    <w:basedOn w:val="Normal"/>
    <w:rsid w:val="006C5B01"/>
    <w:pPr>
      <w:spacing w:afterAutospacing="true" w:after="100" w:beforeAutospacing="true" w:before="100"/>
    </w:pPr>
    <w:rPr>
      <w:rFonts w:cs="Tahoma" w:hAnsi="Tahoma" w:ascii="Tahoma"/>
      <w:b/>
      <w:bCs/>
      <w:color w:val="FFFFFF"/>
      <w:sz w:val="17"/>
      <w:szCs w:val="17"/>
      <w:lang w:val="hr-HR"/>
    </w:rPr>
  </w:style>
  <w:style w:customStyle="true" w:styleId="x-date-right" w:type="paragraph">
    <w:name w:val="x-date-right"/>
    <w:basedOn w:val="Normal"/>
    <w:rsid w:val="006C5B01"/>
    <w:pPr>
      <w:spacing w:lineRule="atLeast" w:line="432" w:afterAutospacing="true" w:after="100" w:beforeAutospacing="true" w:before="100"/>
      <w:jc w:val="right"/>
    </w:pPr>
    <w:rPr>
      <w:rFonts w:cs="Tahoma" w:hAnsi="Tahoma" w:ascii="Tahoma"/>
      <w:b/>
      <w:bCs/>
      <w:color w:val="FFFFFF"/>
      <w:sz w:val="17"/>
      <w:szCs w:val="17"/>
      <w:lang w:val="hr-HR"/>
    </w:rPr>
  </w:style>
  <w:style w:customStyle="true" w:styleId="x-date-bottom" w:type="paragraph">
    <w:name w:val="x-date-bottom"/>
    <w:basedOn w:val="Normal"/>
    <w:rsid w:val="006C5B01"/>
    <w:pPr>
      <w:pBdr>
        <w:top w:space="3" w:sz="6" w:color="A3BAD9" w:val="single"/>
      </w:pBdr>
      <w:shd w:fill="DFEC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mp" w:type="paragraph">
    <w:name w:val="x-date-mp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date-mp-ok" w:type="paragraph">
    <w:name w:val="x-date-mp-ok"/>
    <w:basedOn w:val="Normal"/>
    <w:rsid w:val="006C5B01"/>
    <w:pPr>
      <w:spacing w:lineRule="atLeast" w:line="432" w:afterAutospacing="true" w:after="100" w:beforeAutospacing="true" w:before="100"/>
      <w:ind w:right="45"/>
    </w:pPr>
    <w:rPr>
      <w:rFonts w:hAnsi="Times New Roman" w:ascii="Times New Roman"/>
      <w:sz w:val="26"/>
      <w:szCs w:val="26"/>
      <w:lang w:val="hr-HR"/>
    </w:rPr>
  </w:style>
  <w:style w:customStyle="true" w:styleId="x-date-mp-btns" w:type="paragraph">
    <w:name w:val="x-date-mp-btns"/>
    <w:basedOn w:val="Normal"/>
    <w:rsid w:val="006C5B01"/>
    <w:pPr>
      <w:shd w:fill="DFEC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mp-ybtn" w:type="paragraph">
    <w:name w:val="x-date-mp-ybtn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sz w:val="26"/>
      <w:szCs w:val="26"/>
      <w:lang w:val="hr-HR"/>
    </w:rPr>
  </w:style>
  <w:style w:customStyle="true" w:styleId="x-tip" w:type="paragraph">
    <w:name w:val="x-ti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" w:type="paragraph">
    <w:name w:val="x-menu"/>
    <w:basedOn w:val="Normal"/>
    <w:rsid w:val="006C5B01"/>
    <w:pPr>
      <w:pBdr>
        <w:top w:space="2" w:sz="6" w:color="718BB7" w:val="single"/>
        <w:left w:space="2" w:sz="6" w:color="718BB7" w:val="single"/>
        <w:bottom w:space="2" w:sz="6" w:color="718BB7" w:val="single"/>
        <w:right w:space="2" w:sz="6" w:color="718BB7" w:val="single"/>
      </w:pBdr>
      <w:shd w:fill="F0F0F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list" w:type="paragraph">
    <w:name w:val="x-menu-li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list-item" w:type="paragraph">
    <w:name w:val="x-menu-list-item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menu-item-arrow" w:type="paragraph">
    <w:name w:val="x-menu-item-arr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sep" w:type="paragraph">
    <w:name w:val="x-menu-sep"/>
    <w:basedOn w:val="Normal"/>
    <w:rsid w:val="006C5B01"/>
    <w:pPr>
      <w:pBdr>
        <w:bottom w:space="0" w:sz="6" w:color="FFFFFF" w:val="single"/>
      </w:pBdr>
      <w:shd w:fill="E0E0E0" w:color="auto" w:val="clear"/>
      <w:spacing w:lineRule="atLeast" w:line="15" w:after="30" w:before="30"/>
      <w:ind w:right="45" w:left="45"/>
    </w:pPr>
    <w:rPr>
      <w:rFonts w:hAnsi="Times New Roman" w:ascii="Times New Roman"/>
      <w:sz w:val="2"/>
      <w:szCs w:val="2"/>
      <w:lang w:val="hr-HR"/>
    </w:rPr>
  </w:style>
  <w:style w:customStyle="true" w:styleId="x-menu-focus" w:type="paragraph">
    <w:name w:val="x-menu-focus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menu-item-active" w:type="paragraph">
    <w:name w:val="x-menu-item-active"/>
    <w:basedOn w:val="Normal"/>
    <w:rsid w:val="006C5B01"/>
    <w:pPr>
      <w:pBdr>
        <w:top w:space="0" w:sz="6" w:color="AACCF6" w:val="single"/>
        <w:left w:space="0" w:sz="6" w:color="AACCF6" w:val="single"/>
        <w:bottom w:space="0" w:sz="6" w:color="AACCF6" w:val="single"/>
        <w:right w:space="0" w:sz="6" w:color="AACCF6" w:val="single"/>
      </w:pBd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icon" w:type="paragraph">
    <w:name w:val="x-menu-item-icon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date-item" w:type="paragraph">
    <w:name w:val="x-menu-date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l" w:type="paragraph">
    <w:name w:val="x-box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c" w:type="paragraph">
    <w:name w:val="x-box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l" w:type="paragraph">
    <w:name w:val="x-box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c" w:type="paragraph">
    <w:name w:val="x-box-mc"/>
    <w:basedOn w:val="Normal"/>
    <w:rsid w:val="006C5B01"/>
    <w:pPr>
      <w:shd w:fill="EEEEEE" w:color="auto" w:val="clear"/>
      <w:spacing w:lineRule="atLeast" w:line="432" w:afterAutospacing="true" w:after="100" w:beforeAutospacing="true" w:before="100"/>
    </w:pPr>
    <w:rPr>
      <w:rFonts w:cs="Tahoma" w:hAnsi="Tahoma" w:ascii="Tahoma"/>
      <w:color w:val="393939"/>
      <w:sz w:val="18"/>
      <w:szCs w:val="18"/>
      <w:lang w:val="hr-HR"/>
    </w:rPr>
  </w:style>
  <w:style w:customStyle="true" w:styleId="x-box-mr" w:type="paragraph">
    <w:name w:val="x-box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l" w:type="paragraph">
    <w:name w:val="x-box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c" w:type="paragraph">
    <w:name w:val="x-box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r" w:type="paragraph">
    <w:name w:val="x-box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r" w:type="paragraph">
    <w:name w:val="x-box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" w:type="paragraph">
    <w:name w:val="x-combo-list"/>
    <w:basedOn w:val="Normal"/>
    <w:rsid w:val="006C5B01"/>
    <w:pPr>
      <w:pBdr>
        <w:top w:space="0" w:sz="6" w:color="98C0F4" w:val="single"/>
        <w:left w:space="0" w:sz="6" w:color="98C0F4" w:val="single"/>
        <w:bottom w:space="0" w:sz="6" w:color="98C0F4" w:val="single"/>
        <w:right w:space="0" w:sz="6" w:color="98C0F4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inner" w:type="paragraph">
    <w:name w:val="x-combo-list-inner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hd" w:type="paragraph">
    <w:name w:val="x-combo-list-hd"/>
    <w:basedOn w:val="Normal"/>
    <w:rsid w:val="006C5B01"/>
    <w:pPr>
      <w:pBdr>
        <w:bottom w:space="2" w:sz="6" w:color="98C0F4" w:val="single"/>
      </w:pBdr>
      <w:spacing w:lineRule="atLeast" w:line="432" w:afterAutospacing="true" w:after="100" w:beforeAutospacing="true" w:before="100"/>
    </w:pPr>
    <w:rPr>
      <w:rFonts w:cs="Tahoma" w:hAnsi="Tahoma" w:ascii="Tahoma"/>
      <w:b/>
      <w:bCs/>
      <w:color w:val="15428B"/>
      <w:sz w:val="17"/>
      <w:szCs w:val="17"/>
      <w:lang w:val="hr-HR"/>
    </w:rPr>
  </w:style>
  <w:style w:customStyle="true" w:styleId="x-combo-list-item" w:type="paragraph">
    <w:name w:val="x-combo-list-item"/>
    <w:basedOn w:val="Normal"/>
    <w:rsid w:val="006C5B01"/>
    <w:pPr>
      <w:pBdr>
        <w:top w:space="2" w:sz="6" w:color="FFFFFF" w:val="single"/>
        <w:left w:space="2" w:sz="6" w:color="FFFFFF" w:val="single"/>
        <w:bottom w:space="2" w:sz="6" w:color="FFFFFF" w:val="single"/>
        <w:right w:space="2" w:sz="6" w:color="FFFFFF" w:val="single"/>
      </w:pBd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panel" w:type="paragraph">
    <w:name w:val="x-panel"/>
    <w:basedOn w:val="Normal"/>
    <w:rsid w:val="006C5B01"/>
    <w:pPr>
      <w:pBdr>
        <w:top w:space="0" w:sz="2" w:color="D0D0D0" w:val="single"/>
        <w:left w:space="0" w:sz="2" w:color="D0D0D0" w:val="single"/>
        <w:bottom w:space="0" w:sz="2" w:color="D0D0D0" w:val="single"/>
        <w:right w:space="0" w:sz="2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" w:type="paragraph">
    <w:name w:val="x-panel-header"/>
    <w:basedOn w:val="Normal"/>
    <w:rsid w:val="006C5B01"/>
    <w:pPr>
      <w:pBdr>
        <w:top w:space="4" w:sz="6" w:color="D0D0D0" w:val="single"/>
        <w:left w:space="4" w:sz="6" w:color="D0D0D0" w:val="single"/>
        <w:bottom w:space="3" w:sz="6" w:color="D0D0D0" w:val="single"/>
        <w:right w:space="2" w:sz="6" w:color="D0D0D0" w:val="single"/>
      </w:pBdr>
      <w:spacing w:lineRule="atLeast" w:line="225" w:afterAutospacing="true" w:after="100" w:beforeAutospacing="true" w:before="100"/>
    </w:pPr>
    <w:rPr>
      <w:rFonts w:cs="Tahoma" w:hAnsi="Tahoma" w:ascii="Tahoma"/>
      <w:b/>
      <w:bCs/>
      <w:color w:val="333333"/>
      <w:sz w:val="17"/>
      <w:szCs w:val="17"/>
      <w:lang w:val="hr-HR"/>
    </w:rPr>
  </w:style>
  <w:style w:customStyle="true" w:styleId="x-panel-body" w:type="paragraph">
    <w:name w:val="x-panel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-noheader" w:type="paragraph">
    <w:name w:val="x-panel-body-no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inline-icon" w:type="paragraph">
    <w:name w:val="x-panel-inline-icon"/>
    <w:basedOn w:val="Normal"/>
    <w:rsid w:val="006C5B01"/>
    <w:pPr>
      <w:spacing w:lineRule="atLeast" w:line="432"/>
      <w:ind w:right="6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panel-tc" w:type="paragraph">
    <w:name w:val="x-panel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tl" w:type="paragraph">
    <w:name w:val="x-panel-tl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tr" w:type="paragraph">
    <w:name w:val="x-panel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l" w:type="paragraph">
    <w:name w:val="x-panel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r" w:type="paragraph">
    <w:name w:val="x-panel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mc" w:type="paragraph">
    <w:name w:val="x-panel-mc"/>
    <w:basedOn w:val="Normal"/>
    <w:rsid w:val="006C5B01"/>
    <w:pPr>
      <w:shd w:fill="F1F1F1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panel-ml" w:type="paragraph">
    <w:name w:val="x-panel-ml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mr" w:type="paragraph">
    <w:name w:val="x-panel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" w:type="paragraph">
    <w:name w:val="x-tool"/>
    <w:basedOn w:val="Normal"/>
    <w:rsid w:val="006C5B01"/>
    <w:pPr>
      <w:spacing w:lineRule="atLeast" w:line="432" w:afterAutospacing="true" w:after="100" w:beforeAutospacing="true" w:before="100"/>
      <w:ind w:left="30"/>
    </w:pPr>
    <w:rPr>
      <w:rFonts w:hAnsi="Times New Roman" w:ascii="Times New Roman"/>
      <w:sz w:val="26"/>
      <w:szCs w:val="26"/>
      <w:lang w:val="hr-HR"/>
    </w:rPr>
  </w:style>
  <w:style w:customStyle="true" w:styleId="x-panel-ghost" w:type="paragraph">
    <w:name w:val="x-panel-ghost"/>
    <w:basedOn w:val="Normal"/>
    <w:rsid w:val="006C5B01"/>
    <w:pPr>
      <w:shd w:fill="E0E0E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dd-spacer" w:type="paragraph">
    <w:name w:val="x-panel-dd-spacer"/>
    <w:basedOn w:val="Normal"/>
    <w:rsid w:val="006C5B01"/>
    <w:pPr>
      <w:pBdr>
        <w:top w:space="0" w:sz="12" w:color="99BBE8" w:val="dashed"/>
        <w:left w:space="0" w:sz="12" w:color="99BBE8" w:val="dashed"/>
        <w:bottom w:space="0" w:sz="12" w:color="99BBE8" w:val="dashed"/>
        <w:right w:space="0" w:sz="12" w:color="99BBE8" w:val="dashed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tns-ct" w:type="paragraph">
    <w:name w:val="x-panel-btns-c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proxy" w:type="paragraph">
    <w:name w:val="x-window-proxy"/>
    <w:basedOn w:val="Normal"/>
    <w:rsid w:val="006C5B01"/>
    <w:pPr>
      <w:pBdr>
        <w:top w:space="0" w:sz="6" w:color="B0B0B0" w:val="single"/>
        <w:left w:space="0" w:sz="6" w:color="B0B0B0" w:val="single"/>
        <w:bottom w:space="0" w:sz="6" w:color="B0B0B0" w:val="single"/>
        <w:right w:space="0" w:sz="6" w:color="B0B0B0" w:val="single"/>
      </w:pBdr>
      <w:shd w:fill="E0E0E0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window-tc" w:type="paragraph">
    <w:name w:val="x-window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" w:type="paragraph">
    <w:name w:val="x-window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r" w:type="paragraph">
    <w:name w:val="x-window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l" w:type="paragraph">
    <w:name w:val="x-window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r" w:type="paragraph">
    <w:name w:val="x-window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" w:type="paragraph">
    <w:name w:val="x-window-mc"/>
    <w:basedOn w:val="Normal"/>
    <w:rsid w:val="006C5B01"/>
    <w:pP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window-ml" w:type="paragraph">
    <w:name w:val="x-window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r" w:type="paragraph">
    <w:name w:val="x-window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ody" w:type="paragraph">
    <w:name w:val="x-window-body"/>
    <w:basedOn w:val="Normal"/>
    <w:rsid w:val="006C5B01"/>
    <w:pPr>
      <w:pBdr>
        <w:top w:space="0" w:sz="6" w:color="CCCCCC" w:val="single"/>
        <w:bottom w:space="0" w:sz="6" w:color="CCCCCC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lg-focus" w:type="paragraph">
    <w:name w:val="x-dlg-focu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lg-mask" w:type="paragraph">
    <w:name w:val="x-dlg-mask"/>
    <w:basedOn w:val="Normal"/>
    <w:rsid w:val="006C5B01"/>
    <w:pPr>
      <w:shd w:fill="CCCCCC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html-editor-wrap" w:type="paragraph">
    <w:name w:val="x-html-editor-wrap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rder-layout-ct" w:type="paragraph">
    <w:name w:val="x-border-layout-ct"/>
    <w:basedOn w:val="Normal"/>
    <w:rsid w:val="006C5B01"/>
    <w:pPr>
      <w:shd w:fill="F0F0F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-expand-north" w:type="paragraph">
    <w:name w:val="x-tool-expand-north"/>
    <w:basedOn w:val="Normal"/>
    <w:rsid w:val="006C5B01"/>
    <w:pPr>
      <w:spacing w:lineRule="atLeast" w:line="432" w:after="45" w:before="45"/>
      <w:ind w:right="45" w:left="45"/>
    </w:pPr>
    <w:rPr>
      <w:rFonts w:hAnsi="Times New Roman" w:ascii="Times New Roman"/>
      <w:sz w:val="26"/>
      <w:szCs w:val="26"/>
      <w:lang w:val="hr-HR"/>
    </w:rPr>
  </w:style>
  <w:style w:customStyle="true" w:styleId="x-tool-expand-south" w:type="paragraph">
    <w:name w:val="x-tool-expand-south"/>
    <w:basedOn w:val="Normal"/>
    <w:rsid w:val="006C5B01"/>
    <w:pPr>
      <w:spacing w:lineRule="atLeast" w:line="432" w:after="45" w:before="45"/>
      <w:ind w:right="45" w:left="45"/>
    </w:pPr>
    <w:rPr>
      <w:rFonts w:hAnsi="Times New Roman" w:ascii="Times New Roman"/>
      <w:sz w:val="26"/>
      <w:szCs w:val="26"/>
      <w:lang w:val="hr-HR"/>
    </w:rPr>
  </w:style>
  <w:style w:customStyle="true" w:styleId="x-tool-expand-east" w:type="paragraph">
    <w:name w:val="x-tool-expand-east"/>
    <w:basedOn w:val="Normal"/>
    <w:rsid w:val="006C5B01"/>
    <w:pPr>
      <w:spacing w:lineRule="atLeast" w:line="432" w:after="45" w:before="45"/>
    </w:pPr>
    <w:rPr>
      <w:rFonts w:hAnsi="Times New Roman" w:ascii="Times New Roman"/>
      <w:sz w:val="26"/>
      <w:szCs w:val="26"/>
      <w:lang w:val="hr-HR"/>
    </w:rPr>
  </w:style>
  <w:style w:customStyle="true" w:styleId="x-tool-expand-west" w:type="paragraph">
    <w:name w:val="x-tool-expand-west"/>
    <w:basedOn w:val="Normal"/>
    <w:rsid w:val="006C5B01"/>
    <w:pPr>
      <w:spacing w:lineRule="atLeast" w:line="432" w:after="45" w:before="45"/>
    </w:pPr>
    <w:rPr>
      <w:rFonts w:hAnsi="Times New Roman" w:ascii="Times New Roman"/>
      <w:sz w:val="26"/>
      <w:szCs w:val="26"/>
      <w:lang w:val="hr-HR"/>
    </w:rPr>
  </w:style>
  <w:style w:customStyle="true" w:styleId="x-accordion-hd" w:type="paragraph">
    <w:name w:val="x-accordion-h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222222"/>
      <w:sz w:val="26"/>
      <w:szCs w:val="26"/>
      <w:lang w:val="hr-HR"/>
    </w:rPr>
  </w:style>
  <w:style w:customStyle="true" w:styleId="x-layout-collapsed" w:type="paragraph">
    <w:name w:val="x-layout-collapsed"/>
    <w:basedOn w:val="Normal"/>
    <w:rsid w:val="006C5B01"/>
    <w:pPr>
      <w:pBdr>
        <w:top w:space="0" w:sz="6" w:color="E0E0E0" w:val="single"/>
        <w:left w:space="0" w:sz="6" w:color="E0E0E0" w:val="single"/>
        <w:bottom w:space="0" w:sz="6" w:color="E0E0E0" w:val="single"/>
        <w:right w:space="0" w:sz="6" w:color="E0E0E0" w:val="single"/>
      </w:pBd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over" w:type="paragraph">
    <w:name w:val="x-layout-collapsed-over"/>
    <w:basedOn w:val="Normal"/>
    <w:rsid w:val="006C5B01"/>
    <w:pPr>
      <w:shd w:fill="FBFB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split" w:type="paragraph">
    <w:name w:val="x-layout-spli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layout-split-h" w:type="paragraph">
    <w:name w:val="x-layout-split-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split-v" w:type="paragraph">
    <w:name w:val="x-layout-split-v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lumn" w:type="paragraph">
    <w:name w:val="x-column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layout-mini" w:type="paragraph">
    <w:name w:val="x-layout-mini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west" w:type="paragraph">
    <w:name w:val="x-layout-cmini-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east" w:type="paragraph">
    <w:name w:val="x-layout-cmini-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north" w:type="paragraph">
    <w:name w:val="x-layout-cmini-nor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south" w:type="paragraph">
    <w:name w:val="x-layout-cmini-sou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port" w:type="paragraph">
    <w:name w:val="x-viewport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progress-wrap" w:type="paragraph">
    <w:name w:val="x-progress-wrap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inner" w:type="paragraph">
    <w:name w:val="x-progress-inner"/>
    <w:basedOn w:val="Normal"/>
    <w:rsid w:val="006C5B01"/>
    <w:pPr>
      <w:shd w:fill="E0E8F3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bar" w:type="paragraph">
    <w:name w:val="x-progress-bar"/>
    <w:basedOn w:val="Normal"/>
    <w:rsid w:val="006C5B01"/>
    <w:pPr>
      <w:pBdr>
        <w:top w:space="0" w:sz="6" w:color="D1E4FD" w:val="single"/>
        <w:bottom w:space="0" w:sz="6" w:color="7FA9E4" w:val="single"/>
        <w:right w:space="0" w:sz="6" w:color="7FA9E4" w:val="single"/>
      </w:pBdr>
      <w:shd w:fill="9CBF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text" w:type="paragraph">
    <w:name w:val="x-progress-text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b/>
      <w:bCs/>
      <w:color w:val="FFFFFF"/>
      <w:sz w:val="17"/>
      <w:szCs w:val="17"/>
      <w:lang w:val="hr-HR"/>
    </w:rPr>
  </w:style>
  <w:style w:customStyle="true" w:styleId="x-progress-text-back" w:type="paragraph">
    <w:name w:val="x-progress-text-back"/>
    <w:basedOn w:val="Normal"/>
    <w:rsid w:val="006C5B01"/>
    <w:pPr>
      <w:spacing w:lineRule="atLeast" w:line="240" w:afterAutospacing="true" w:after="100" w:beforeAutospacing="true" w:before="100"/>
    </w:pPr>
    <w:rPr>
      <w:rFonts w:hAnsi="Times New Roman" w:ascii="Times New Roman"/>
      <w:color w:val="396095"/>
      <w:sz w:val="26"/>
      <w:szCs w:val="26"/>
      <w:lang w:val="hr-HR"/>
    </w:rPr>
  </w:style>
  <w:style w:customStyle="true" w:styleId="x-slider-focus" w:type="paragraph">
    <w:name w:val="x-slider-focus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slider-horz" w:type="paragraph">
    <w:name w:val="x-slider-horz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vert" w:type="paragraph">
    <w:name w:val="x-slider-ver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ortlet" w:type="paragraph">
    <w:name w:val="x-portlet"/>
    <w:basedOn w:val="Normal"/>
    <w:rsid w:val="006C5B01"/>
    <w:pPr>
      <w:spacing w:lineRule="atLeast" w:line="432" w:after="15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hide" w:type="paragraph">
    <w:name w:val="x-hid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icon-btn" w:type="paragraph">
    <w:name w:val="x-icon-bt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odal" w:type="paragraph">
    <w:name w:val="x-modal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" w:type="paragraph">
    <w:name w:val="x-progress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26"/>
      <w:szCs w:val="26"/>
      <w:lang w:val="hr-HR"/>
    </w:rPr>
  </w:style>
  <w:style w:customStyle="true" w:styleId="x-border" w:type="paragraph">
    <w:name w:val="x-border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rder-top" w:type="paragraph">
    <w:name w:val="x-border-top"/>
    <w:basedOn w:val="Normal"/>
    <w:rsid w:val="006C5B01"/>
    <w:pPr>
      <w:pBdr>
        <w:top w:space="0" w:sz="6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popup" w:type="paragraph">
    <w:name w:val="x-layout-popup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0F0F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popup-body" w:type="paragraph">
    <w:name w:val="x-panel-popup-body"/>
    <w:basedOn w:val="Normal"/>
    <w:rsid w:val="006C5B01"/>
    <w:pPr>
      <w:pBdr>
        <w:top w:space="0" w:sz="6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rag-proxy" w:type="paragraph">
    <w:name w:val="x-drag-proxy"/>
    <w:basedOn w:val="Normal"/>
    <w:rsid w:val="006C5B01"/>
    <w:pPr>
      <w:pBdr>
        <w:top w:space="0" w:sz="6" w:color="3B5A82" w:val="dashed"/>
        <w:left w:space="0" w:sz="6" w:color="3B5A82" w:val="dashed"/>
        <w:bottom w:space="0" w:sz="6" w:color="3B5A82" w:val="dashed"/>
        <w:right w:space="0" w:sz="6" w:color="3B5A82" w:val="dashed"/>
      </w:pBd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right-icon" w:type="paragraph">
    <w:name w:val="x-date-right-icon"/>
    <w:basedOn w:val="Normal"/>
    <w:rsid w:val="006C5B01"/>
    <w:pPr>
      <w:spacing w:lineRule="atLeast" w:line="432" w:afterAutospacing="true" w:after="100" w:beforeAutospacing="true" w:before="100"/>
      <w:ind w:right="30"/>
    </w:pPr>
    <w:rPr>
      <w:rFonts w:hAnsi="Times New Roman" w:ascii="Times New Roman"/>
      <w:sz w:val="26"/>
      <w:szCs w:val="26"/>
      <w:lang w:val="hr-HR"/>
    </w:rPr>
  </w:style>
  <w:style w:customStyle="true" w:styleId="x-date-left-icon" w:type="paragraph">
    <w:name w:val="x-date-left-icon"/>
    <w:basedOn w:val="Normal"/>
    <w:rsid w:val="006C5B01"/>
    <w:pPr>
      <w:spacing w:lineRule="atLeast" w:line="432" w:afterAutospacing="true" w:after="100" w:beforeAutospacing="true" w:before="100"/>
      <w:ind w:right="30"/>
    </w:pPr>
    <w:rPr>
      <w:rFonts w:hAnsi="Times New Roman" w:ascii="Times New Roman"/>
      <w:sz w:val="26"/>
      <w:szCs w:val="26"/>
      <w:lang w:val="hr-HR"/>
    </w:rPr>
  </w:style>
  <w:style w:customStyle="true" w:styleId="x-date-days" w:type="paragraph">
    <w:name w:val="x-date-day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picker-footer" w:type="paragraph">
    <w:name w:val="x-date-picker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utton-bar" w:type="paragraph">
    <w:name w:val="x-button-b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plitbar-shim" w:type="paragraph">
    <w:name w:val="x-splitbar-shim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sert-left" w:type="paragraph">
    <w:name w:val="x-insert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sert-mid" w:type="paragraph">
    <w:name w:val="x-insert-mi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sert-right" w:type="paragraph">
    <w:name w:val="x-insert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label" w:type="paragraph">
    <w:name w:val="x-form-lab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8"/>
      <w:szCs w:val="18"/>
      <w:lang w:val="hr-HR"/>
    </w:rPr>
  </w:style>
  <w:style w:customStyle="true" w:styleId="x-form-group-label" w:type="paragraph">
    <w:name w:val="x-form-group-label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list" w:type="paragraph">
    <w:name w:val="x-form-list"/>
    <w:basedOn w:val="Normal"/>
    <w:rsid w:val="006C5B01"/>
    <w:pPr>
      <w:pBdr>
        <w:top w:space="0" w:sz="6" w:color="B5B8C8" w:val="single"/>
        <w:left w:space="0" w:sz="6" w:color="B5B8C8" w:val="single"/>
        <w:bottom w:space="0" w:sz="6" w:color="B5B8C8" w:val="single"/>
        <w:right w:space="0" w:sz="6" w:color="B5B8C8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-wrap" w:type="paragraph">
    <w:name w:val="x-form-file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" w:type="paragraph">
    <w:name w:val="x-info"/>
    <w:basedOn w:val="Normal"/>
    <w:rsid w:val="006C5B01"/>
    <w:pPr>
      <w:pBdr>
        <w:top w:space="0" w:sz="2" w:color="99BBE8" w:val="single"/>
        <w:left w:space="0" w:sz="2" w:color="99BBE8" w:val="single"/>
        <w:bottom w:space="0" w:sz="2" w:color="99BBE8" w:val="single"/>
        <w:right w:space="0" w:sz="2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header" w:type="paragraph">
    <w:name w:val="x-info-header"/>
    <w:basedOn w:val="Normal"/>
    <w:rsid w:val="006C5B01"/>
    <w:pPr>
      <w:spacing w:lineRule="atLeast" w:line="225" w:afterAutospacing="true" w:after="100" w:beforeAutospacing="true" w:before="100"/>
    </w:pPr>
    <w:rPr>
      <w:rFonts w:cs="Tahoma" w:hAnsi="Tahoma" w:ascii="Tahoma"/>
      <w:b/>
      <w:bCs/>
      <w:color w:val="000000"/>
      <w:sz w:val="20"/>
      <w:lang w:val="hr-HR"/>
    </w:rPr>
  </w:style>
  <w:style w:customStyle="true" w:styleId="x-info-body" w:type="paragraph">
    <w:name w:val="x-info-body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cs="Tahoma" w:hAnsi="Tahoma" w:ascii="Tahoma"/>
      <w:color w:val="555555"/>
      <w:sz w:val="18"/>
      <w:szCs w:val="18"/>
      <w:lang w:val="hr-HR"/>
    </w:rPr>
  </w:style>
  <w:style w:customStyle="true" w:styleId="x-info-inline-icon" w:type="paragraph">
    <w:name w:val="x-info-inline-icon"/>
    <w:basedOn w:val="Normal"/>
    <w:rsid w:val="006C5B01"/>
    <w:pPr>
      <w:spacing w:lineRule="atLeast" w:line="432"/>
      <w:ind w:right="6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info-tc" w:type="paragraph">
    <w:name w:val="x-info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tl" w:type="paragraph">
    <w:name w:val="x-info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tr" w:type="paragraph">
    <w:name w:val="x-info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c" w:type="paragraph">
    <w:name w:val="x-info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info-bl" w:type="paragraph">
    <w:name w:val="x-info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r" w:type="paragraph">
    <w:name w:val="x-info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mc" w:type="paragraph">
    <w:name w:val="x-info-mc"/>
    <w:basedOn w:val="Normal"/>
    <w:rsid w:val="006C5B01"/>
    <w:pPr>
      <w:shd w:fill="DFE8F6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info-ml" w:type="paragraph">
    <w:name w:val="x-info-ml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mr" w:type="paragraph">
    <w:name w:val="x-info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over" w:type="paragraph">
    <w:name w:val="x-combo-over"/>
    <w:basedOn w:val="Normal"/>
    <w:rsid w:val="006C5B01"/>
    <w:pPr>
      <w:pBdr>
        <w:top w:space="0" w:sz="6" w:color="B5B4B4" w:val="dotted"/>
        <w:left w:space="0" w:sz="6" w:color="B5B4B4" w:val="dotted"/>
        <w:bottom w:space="0" w:sz="6" w:color="B5B4B4" w:val="dotted"/>
        <w:right w:space="0" w:sz="6" w:color="B5B4B4" w:val="dotted"/>
      </w:pBdr>
      <w:shd w:fill="F1F1F1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" w:type="paragraph">
    <w:name w:val="my-list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FFFFF" w:color="auto" w:val="clear"/>
      <w:spacing w:lineRule="atLeast" w:line="432" w:afterAutospacing="true" w:after="100" w:beforeAutospacing="true" w:before="100"/>
    </w:pPr>
    <w:rPr>
      <w:rFonts w:cs="Tahoma" w:hAnsi="Tahoma" w:ascii="Tahoma"/>
      <w:sz w:val="26"/>
      <w:szCs w:val="26"/>
      <w:lang w:val="hr-HR"/>
    </w:rPr>
  </w:style>
  <w:style w:customStyle="true" w:styleId="my-list-notchecked" w:type="paragraph">
    <w:name w:val="my-list-notchecked"/>
    <w:basedOn w:val="Normal"/>
    <w:rsid w:val="006C5B01"/>
    <w:pPr>
      <w:spacing w:lineRule="atLeast" w:line="432" w:before="45"/>
    </w:pPr>
    <w:rPr>
      <w:rFonts w:hAnsi="Times New Roman" w:ascii="Times New Roman"/>
      <w:sz w:val="26"/>
      <w:szCs w:val="26"/>
      <w:lang w:val="hr-HR"/>
    </w:rPr>
  </w:style>
  <w:style w:customStyle="true" w:styleId="my-list-checked" w:type="paragraph">
    <w:name w:val="my-list-checked"/>
    <w:basedOn w:val="Normal"/>
    <w:rsid w:val="006C5B01"/>
    <w:pPr>
      <w:spacing w:lineRule="atLeast" w:line="432" w:before="45"/>
    </w:pPr>
    <w:rPr>
      <w:rFonts w:hAnsi="Times New Roman" w:ascii="Times New Roman"/>
      <w:sz w:val="26"/>
      <w:szCs w:val="26"/>
      <w:lang w:val="hr-HR"/>
    </w:rPr>
  </w:style>
  <w:style w:customStyle="true" w:styleId="my-list-flat" w:type="paragraph">
    <w:name w:val="my-list-flat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text" w:type="paragraph">
    <w:name w:val="my-list-item-text"/>
    <w:basedOn w:val="Normal"/>
    <w:rsid w:val="006C5B01"/>
    <w:pPr>
      <w:spacing w:lineRule="atLeast" w:line="285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my-list-item-ml" w:type="paragraph">
    <w:name w:val="my-list-item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c" w:type="paragraph">
    <w:name w:val="my-list-item-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" w:type="paragraph">
    <w:name w:val="x-view"/>
    <w:basedOn w:val="Normal"/>
    <w:rsid w:val="006C5B01"/>
    <w:pPr>
      <w:pBdr>
        <w:top w:space="1" w:sz="6" w:color="98C0F4" w:val="single"/>
        <w:left w:space="1" w:sz="6" w:color="98C0F4" w:val="single"/>
        <w:bottom w:space="1" w:sz="6" w:color="98C0F4" w:val="single"/>
        <w:right w:space="1" w:sz="6" w:color="98C0F4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-item" w:type="paragraph">
    <w:name w:val="x-view-item"/>
    <w:basedOn w:val="Normal"/>
    <w:rsid w:val="006C5B01"/>
    <w:pPr>
      <w:pBdr>
        <w:top w:space="2" w:sz="6" w:color="FFFFFF" w:val="single"/>
        <w:left w:space="2" w:sz="6" w:color="FFFFFF" w:val="single"/>
        <w:bottom w:space="2" w:sz="6" w:color="FFFFFF" w:val="single"/>
        <w:right w:space="2" w:sz="6" w:color="FFFFFF" w:val="single"/>
      </w:pBdr>
      <w:spacing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view-item-over" w:type="paragraph">
    <w:name w:val="x-view-item-over"/>
    <w:basedOn w:val="Normal"/>
    <w:rsid w:val="006C5B01"/>
    <w:pPr>
      <w:pBdr>
        <w:top w:space="0" w:sz="6" w:color="DDDDDD" w:val="dotted"/>
        <w:left w:space="0" w:sz="6" w:color="DDDDDD" w:val="dotted"/>
        <w:bottom w:space="0" w:sz="6" w:color="DDDDDD" w:val="dotted"/>
        <w:right w:space="0" w:sz="6" w:color="DDDDDD" w:val="dotted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-item-sel" w:type="paragraph">
    <w:name w:val="x-view-item-sel"/>
    <w:basedOn w:val="Normal"/>
    <w:rsid w:val="006C5B01"/>
    <w:pPr>
      <w:pBdr>
        <w:top w:space="0" w:sz="6" w:color="A3BAE9" w:val="dotted"/>
        <w:left w:space="0" w:sz="6" w:color="A3BAE9" w:val="dotted"/>
        <w:bottom w:space="0" w:sz="6" w:color="A3BAE9" w:val="dotted"/>
        <w:right w:space="0" w:sz="6" w:color="A3BAE9" w:val="dotted"/>
      </w:pBd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splitbar" w:type="paragraph">
    <w:name w:val="x-vsplitb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hsplitbar" w:type="paragraph">
    <w:name w:val="x-hsplitbar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splitbar-shim" w:type="paragraph">
    <w:name w:val="my-splitbar-shim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splitbar-transparent" w:type="paragraph">
    <w:name w:val="my-splitbar-transparen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splitbar-proxy" w:type="paragraph">
    <w:name w:val="my-splitbar-proxy"/>
    <w:basedOn w:val="Normal"/>
    <w:rsid w:val="006C5B01"/>
    <w:pPr>
      <w:shd w:fill="929090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status-text" w:type="paragraph">
    <w:name w:val="x-status-text"/>
    <w:basedOn w:val="Normal"/>
    <w:rsid w:val="006C5B01"/>
    <w:pPr>
      <w:spacing w:lineRule="atLeast" w:line="432"/>
    </w:pPr>
    <w:rPr>
      <w:rFonts w:cs="Tahoma" w:hAnsi="Tahoma" w:ascii="Tahoma"/>
      <w:color w:val="000000"/>
      <w:sz w:val="18"/>
      <w:szCs w:val="18"/>
      <w:lang w:val="hr-HR"/>
    </w:rPr>
  </w:style>
  <w:style w:customStyle="true" w:styleId="my-tbl" w:type="paragraph">
    <w:name w:val="my-tbl"/>
    <w:basedOn w:val="Normal"/>
    <w:rsid w:val="006C5B01"/>
    <w:pPr>
      <w:pBdr>
        <w:top w:space="0" w:sz="6" w:color="C6C5C5" w:val="single"/>
        <w:left w:space="0" w:sz="6" w:color="C6C5C5" w:val="single"/>
        <w:bottom w:space="0" w:sz="6" w:color="C6C5C5" w:val="single"/>
        <w:right w:space="0" w:sz="6" w:color="C6C5C5" w:val="single"/>
      </w:pBdr>
      <w:shd w:fill="FFFFFF" w:color="auto" w:val="clear"/>
      <w:spacing w:lineRule="atLeast" w:line="432" w:afterAutospacing="true" w:after="100" w:beforeAutospacing="true" w:before="100"/>
    </w:pPr>
    <w:rPr>
      <w:rFonts w:cs="Arial"/>
      <w:sz w:val="17"/>
      <w:szCs w:val="17"/>
      <w:lang w:val="hr-HR"/>
    </w:rPr>
  </w:style>
  <w:style w:customStyle="true" w:styleId="my-tbl-col-text" w:type="paragraph">
    <w:name w:val="my-tbl-col-text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my-tbl-col" w:type="paragraph">
    <w:name w:val="my-tbl-col"/>
    <w:basedOn w:val="Normal"/>
    <w:rsid w:val="006C5B01"/>
    <w:pPr>
      <w:pBdr>
        <w:right w:space="0" w:sz="6" w:color="D5D5D5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col-splitter" w:type="paragraph">
    <w:name w:val="my-tbl-col-split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col-over" w:type="paragraph">
    <w:name w:val="my-tbl-col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data" w:type="paragraph">
    <w:name w:val="my-tbl-data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" w:type="paragraph">
    <w:name w:val="my-tbl-item"/>
    <w:basedOn w:val="Normal"/>
    <w:rsid w:val="006C5B01"/>
    <w:pPr>
      <w:pBdr>
        <w:top w:space="0" w:sz="6" w:color="FFFFFF" w:val="single"/>
        <w:bottom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over" w:type="paragraph">
    <w:name w:val="my-tbl-item-over"/>
    <w:basedOn w:val="Normal"/>
    <w:rsid w:val="006C5B01"/>
    <w:pPr>
      <w:pBdr>
        <w:top w:space="0" w:sz="6" w:color="DDDDDD" w:val="single"/>
        <w:bottom w:space="0" w:sz="6" w:color="DDDDDD" w:val="single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" w:type="paragraph">
    <w:name w:val="my-tre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my-root-item" w:type="paragraph">
    <w:name w:val="my-root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item" w:type="paragraph">
    <w:name w:val="my-tree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my-tree-indent" w:type="paragraph">
    <w:name w:val="my-tree-inden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-left" w:type="paragraph">
    <w:name w:val="my-tree-lef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-right" w:type="paragraph">
    <w:name w:val="my-tree-righ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-close" w:type="paragraph">
    <w:name w:val="my-tree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open" w:type="paragraph">
    <w:name w:val="my-tree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notchecked" w:type="paragraph">
    <w:name w:val="my-tree-not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checked" w:type="paragraph">
    <w:name w:val="my-tree-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" w:type="paragraph">
    <w:name w:val="tree-fol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-open" w:type="paragraph">
    <w:name w:val="tree-folder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ndent" w:type="paragraph">
    <w:name w:val="my-treetbl-inden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tbl-left" w:type="paragraph">
    <w:name w:val="my-treetbl-lef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tbl-right" w:type="paragraph">
    <w:name w:val="my-treetbl-righ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tbl-close" w:type="paragraph">
    <w:name w:val="my-treetbl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open" w:type="paragraph">
    <w:name w:val="my-treetbl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notchecked" w:type="paragraph">
    <w:name w:val="my-treetbl-not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hecked" w:type="paragraph">
    <w:name w:val="my-treetbl-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" w:type="paragraph">
    <w:name w:val="my-treetbl"/>
    <w:basedOn w:val="Normal"/>
    <w:rsid w:val="006C5B01"/>
    <w:pPr>
      <w:pBdr>
        <w:top w:space="0" w:sz="6" w:color="C6C5C5" w:val="single"/>
        <w:left w:space="0" w:sz="6" w:color="C6C5C5" w:val="single"/>
        <w:bottom w:space="0" w:sz="6" w:color="C6C5C5" w:val="single"/>
        <w:right w:space="0" w:sz="6" w:color="C6C5C5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ol-text" w:type="paragraph">
    <w:name w:val="my-treetbl-col-text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8"/>
      <w:szCs w:val="18"/>
      <w:lang w:val="hr-HR"/>
    </w:rPr>
  </w:style>
  <w:style w:customStyle="true" w:styleId="my-treetbl-col" w:type="paragraph">
    <w:name w:val="my-treetbl-col"/>
    <w:basedOn w:val="Normal"/>
    <w:rsid w:val="006C5B01"/>
    <w:pPr>
      <w:pBdr>
        <w:right w:space="0" w:sz="6" w:color="D5D5D5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ol-splitter" w:type="paragraph">
    <w:name w:val="my-treetbl-col-split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ol-over" w:type="paragraph">
    <w:name w:val="my-treetbl-col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data" w:type="paragraph">
    <w:name w:val="my-treetbl-data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tem" w:type="paragraph">
    <w:name w:val="my-treetbl-item"/>
    <w:basedOn w:val="Normal"/>
    <w:rsid w:val="006C5B01"/>
    <w:pPr>
      <w:pBdr>
        <w:top w:space="0" w:sz="6" w:color="FFFFFF" w:val="single"/>
        <w:bottom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tem-over" w:type="paragraph">
    <w:name w:val="my-treetbl-item-over"/>
    <w:basedOn w:val="Normal"/>
    <w:rsid w:val="006C5B01"/>
    <w:pPr>
      <w:pBdr>
        <w:top w:space="0" w:sz="6" w:color="DDDDDD" w:val="single"/>
        <w:bottom w:space="0" w:sz="6" w:color="DDDDDD" w:val="single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tem-sel" w:type="paragraph">
    <w:name w:val="my-treetbl-item-sel"/>
    <w:basedOn w:val="Normal"/>
    <w:rsid w:val="006C5B01"/>
    <w:pPr>
      <w:pBdr>
        <w:top w:space="0" w:sz="6" w:color="9EB8ED" w:val="dotted"/>
        <w:bottom w:space="0" w:sz="6" w:color="9EB8ED" w:val="dotted"/>
      </w:pBdr>
      <w:shd w:fill="D9E1E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c" w:type="paragraph">
    <w:name w:val="x-panel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c" w:type="paragraph">
    <w:name w:val="x-window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info" w:type="paragraph">
    <w:name w:val="my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" w:type="paragraph">
    <w:name w:val="x-window"/>
    <w:basedOn w:val="Normal"/>
    <w:rsid w:val="006C5B01"/>
    <w:pPr>
      <w:pBdr>
        <w:top w:space="0" w:sz="6" w:color="AAAAAA" w:val="single"/>
        <w:left w:space="0" w:sz="6" w:color="AAAAAA" w:val="single"/>
        <w:bottom w:space="0" w:sz="6" w:color="AAAAAA" w:val="single"/>
        <w:right w:space="0" w:sz="6" w:color="AAAAAA" w:val="single"/>
      </w:pBdr>
      <w:shd w:fill="E2E2E2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fo-icon" w:type="paragraph">
    <w:name w:val="x-form-info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heck-col-on-disabled" w:type="paragraph">
    <w:name w:val="x-grid3-check-col-on-disabl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ractpanel" w:type="paragraph">
    <w:name w:val="extractpanel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warning" w:type="paragraph">
    <w:name w:val="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nfotable" w:type="paragraph">
    <w:name w:val="info_table"/>
    <w:basedOn w:val="Normal"/>
    <w:rsid w:val="006C5B01"/>
    <w:pPr>
      <w:pBdr>
        <w:bottom w:space="0" w:sz="6" w:color="BBBBBB" w:val="single"/>
      </w:pBdr>
      <w:spacing w:lineRule="atLeast" w:line="432" w:after="150" w:before="60"/>
    </w:pPr>
    <w:rPr>
      <w:rFonts w:hAnsi="Times New Roman" w:ascii="Times New Roman"/>
      <w:sz w:val="26"/>
      <w:szCs w:val="26"/>
      <w:lang w:val="hr-HR"/>
    </w:rPr>
  </w:style>
  <w:style w:customStyle="true" w:styleId="text-label-normal" w:type="paragraph">
    <w:name w:val="text-label-normal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text-normal" w:type="paragraph">
    <w:name w:val="text-normal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text-label-bold" w:type="paragraph">
    <w:name w:val="text-label-bold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sz w:val="17"/>
      <w:szCs w:val="17"/>
      <w:lang w:val="hr-HR"/>
    </w:rPr>
  </w:style>
  <w:style w:customStyle="true" w:styleId="text-bold" w:type="paragraph">
    <w:name w:val="text-bold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sz w:val="17"/>
      <w:szCs w:val="17"/>
      <w:lang w:val="hr-HR"/>
    </w:rPr>
  </w:style>
  <w:style w:customStyle="true" w:styleId="text-status" w:type="paragraph">
    <w:name w:val="text-status"/>
    <w:basedOn w:val="Normal"/>
    <w:rsid w:val="006C5B01"/>
    <w:pPr>
      <w:spacing w:lineRule="atLeast" w:line="300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mcecontentbody" w:type="paragraph">
    <w:name w:val="mcecontentbody"/>
    <w:basedOn w:val="Normal"/>
    <w:rsid w:val="006C5B01"/>
    <w:pPr>
      <w:spacing w:lineRule="auto" w:line="300" w:afterAutospacing="true" w:after="100" w:beforeAutospacing="true" w:before="100"/>
    </w:pPr>
    <w:rPr>
      <w:rFonts w:cs="Times" w:hAnsi="Times" w:ascii="Times"/>
      <w:szCs w:val="24"/>
      <w:lang w:val="hr-HR"/>
    </w:rPr>
  </w:style>
  <w:style w:customStyle="true" w:styleId="prefix1" w:type="paragraph">
    <w:name w:val="prefix_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2" w:type="paragraph">
    <w:name w:val="prefix_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3" w:type="paragraph">
    <w:name w:val="prefix_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4" w:type="paragraph">
    <w:name w:val="prefix_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5" w:type="paragraph">
    <w:name w:val="prefix_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6" w:type="paragraph">
    <w:name w:val="prefix_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7" w:type="paragraph">
    <w:name w:val="prefix_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8" w:type="paragraph">
    <w:name w:val="prefix_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9" w:type="paragraph">
    <w:name w:val="prefix_9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0" w:type="paragraph">
    <w:name w:val="prefix_10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1" w:type="paragraph">
    <w:name w:val="prefix_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" w:type="paragraph">
    <w:name w:val="suffix_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2" w:type="paragraph">
    <w:name w:val="suffix_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3" w:type="paragraph">
    <w:name w:val="suffix_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4" w:type="paragraph">
    <w:name w:val="suffix_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5" w:type="paragraph">
    <w:name w:val="suffix_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6" w:type="paragraph">
    <w:name w:val="suffix_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7" w:type="paragraph">
    <w:name w:val="suffix_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8" w:type="paragraph">
    <w:name w:val="suffix_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9" w:type="paragraph">
    <w:name w:val="suffix_9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0" w:type="paragraph">
    <w:name w:val="suffix_10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1" w:type="paragraph">
    <w:name w:val="suffix_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cont" w:type="paragraph">
    <w:name w:val="co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mage" w:type="paragraph">
    <w:name w:val="galleria-imag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shim" w:type="paragraph">
    <w:name w:val="ext-shi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c" w:type="paragraph">
    <w:name w:val="xs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c" w:type="paragraph">
    <w:name w:val="xs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l" w:type="paragraph">
    <w:name w:val="xs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r" w:type="paragraph">
    <w:name w:val="xs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l" w:type="paragraph">
    <w:name w:val="xs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r" w:type="paragraph">
    <w:name w:val="xs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c" w:type="paragraph">
    <w:name w:val="xs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l" w:type="paragraph">
    <w:name w:val="xs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r" w:type="paragraph">
    <w:name w:val="xs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c" w:type="paragraph">
    <w:name w:val="xsm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" w:type="paragraph">
    <w:name w:val="x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" w:type="paragraph">
    <w:name w:val="xsb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spacer" w:type="paragraph">
    <w:name w:val="x-tab-strip-spac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s-text" w:type="paragraph">
    <w:name w:val="x-tabs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right" w:type="paragraph">
    <w:name w:val="x-tab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" w:type="paragraph">
    <w:name w:val="x-tab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inner" w:type="paragraph">
    <w:name w:val="x-tab-strip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close" w:type="paragraph">
    <w:name w:val="x-tab-strip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" w:type="paragraph">
    <w:name w:val="x-form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date-trigger" w:type="paragraph">
    <w:name w:val="x-form-date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lear-trigger" w:type="paragraph">
    <w:name w:val="x-form-clear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search-trigger" w:type="paragraph">
    <w:name w:val="x-form-search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over" w:type="paragraph">
    <w:name w:val="x-form-trigger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click" w:type="paragraph">
    <w:name w:val="x-form-trigger-cli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box" w:type="paragraph">
    <w:name w:val="x-form-checkbox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num-field" w:type="paragraph">
    <w:name w:val="x-form-num-fie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text" w:type="paragraph">
    <w:name w:val="ytb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sep" w:type="paragraph">
    <w:name w:val="ytb-se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spacer" w:type="paragraph">
    <w:name w:val="ytb-spac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busy" w:type="paragraph">
    <w:name w:val="x-status-bus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text-panel" w:type="paragraph">
    <w:name w:val="x-status-text-pan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-hd" w:type="paragraph">
    <w:name w:val="x-grid3-marker-h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" w:type="paragraph">
    <w:name w:val="x-grid3-mar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" w:type="paragraph">
    <w:name w:val="x-grid3-cel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dd-wrap" w:type="paragraph">
    <w:name w:val="x-grid3-dd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expander" w:type="paragraph">
    <w:name w:val="x-grid3-td-expan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checker" w:type="paragraph">
    <w:name w:val="x-grid3-td-chec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umberer" w:type="paragraph">
    <w:name w:val="x-grid3-td-number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group-body" w:type="paragraph">
    <w:name w:val="x-grid-group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con" w:type="paragraph">
    <w:name w:val="x-tree-node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nline-icon" w:type="paragraph">
    <w:name w:val="x-tree-node-inline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over" w:type="paragraph">
    <w:name w:val="x-tree-node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selected" w:type="paragraph">
    <w:name w:val="x-tree-select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active" w:type="paragraph">
    <w:name w:val="x-date-activ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" w:type="paragraph">
    <w:name w:val="x-menu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close" w:type="paragraph">
    <w:name w:val="x-tip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c" w:type="paragraph">
    <w:name w:val="x-tip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l" w:type="paragraph">
    <w:name w:val="x-tip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r" w:type="paragraph">
    <w:name w:val="x-tip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c" w:type="paragraph">
    <w:name w:val="x-tip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l" w:type="paragraph">
    <w:name w:val="x-tip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r" w:type="paragraph">
    <w:name w:val="x-tip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c" w:type="paragraph">
    <w:name w:val="x-tip-m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l" w:type="paragraph">
    <w:name w:val="x-tip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r" w:type="paragraph">
    <w:name w:val="x-tip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header-text" w:type="paragraph">
    <w:name w:val="x-tip-header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ody" w:type="paragraph">
    <w:name w:val="x-tip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checked" w:type="paragraph">
    <w:name w:val="x-menu-item-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selected" w:type="paragraph">
    <w:name w:val="x-combo-select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icon" w:type="paragraph">
    <w:name w:val="x-panel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footer" w:type="paragraph">
    <w:name w:val="x-panel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tns-center" w:type="paragraph">
    <w:name w:val="x-panel-btns-cen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header" w:type="paragraph">
    <w:name w:val="x-window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footer" w:type="paragraph">
    <w:name w:val="x-window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text" w:type="paragraph">
    <w:name w:val="x-btn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-noborder" w:type="paragraph">
    <w:name w:val="x-panel-body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-noborder" w:type="paragraph">
    <w:name w:val="x-panel-header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ody-noborder" w:type="paragraph">
    <w:name w:val="x-window-body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noborder" w:type="paragraph">
    <w:name w:val="x-tab-panel-body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header-noborder" w:type="paragraph">
    <w:name w:val="x-tab-panel-header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footer-noborder" w:type="paragraph">
    <w:name w:val="x-tab-panel-footer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tools" w:type="paragraph">
    <w:name w:val="x-layout-collapsed-tool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text" w:type="paragraph">
    <w:name w:val="ext-mb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header-text" w:type="paragraph">
    <w:name w:val="x-window-header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nput" w:type="paragraph">
    <w:name w:val="ext-mb-inpu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textarea" w:type="paragraph">
    <w:name w:val="ext-mb-textarea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sg-box-wait" w:type="paragraph">
    <w:name w:val="x-msg-box-wa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con" w:type="paragraph">
    <w:name w:val="ext-mb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nfo" w:type="paragraph">
    <w:name w:val="ext-mb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warning" w:type="paragraph">
    <w:name w:val="ext-mb-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question" w:type="paragraph">
    <w:name w:val="ext-mb-questi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error" w:type="paragraph">
    <w:name w:val="ext-mb-erro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end" w:type="paragraph">
    <w:name w:val="x-slider-en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inner" w:type="paragraph">
    <w:name w:val="x-slider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thumb" w:type="paragraph">
    <w:name w:val="x-slider-thumb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loat-right" w:type="paragraph">
    <w:name w:val="x-float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header" w:type="paragraph">
    <w:name w:val="x-date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" w:type="paragraph">
    <w:name w:val="x-form-fi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-text" w:type="paragraph">
    <w:name w:val="x-form-file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icon" w:type="paragraph">
    <w:name w:val="x-info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footer" w:type="paragraph">
    <w:name w:val="x-info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" w:type="paragraph">
    <w:name w:val="my-list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over" w:type="paragraph">
    <w:name w:val="my-list-item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sel" w:type="paragraph">
    <w:name w:val="my-list-item-s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overflow" w:type="paragraph">
    <w:name w:val="my-tbl-item-cell-overfl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text" w:type="paragraph">
    <w:name w:val="my-tbl-item-cell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widget" w:type="paragraph">
    <w:name w:val="my-tbl-item-cell-widg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con" w:type="paragraph">
    <w:name w:val="my-treetbl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" w:type="paragraph">
    <w:name w:val="my-treetbl-cel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overflow" w:type="paragraph">
    <w:name w:val="my-treetbl-cell-overfl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text" w:type="paragraph">
    <w:name w:val="my-treetbl-cell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" w:type="paragraph">
    <w:name w:val="x-tip-to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left" w:type="paragraph">
    <w:name w:val="x-tip-top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right" w:type="paragraph">
    <w:name w:val="x-tip-top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" w:type="paragraph">
    <w:name w:val="x-tip-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left" w:type="paragraph">
    <w:name w:val="x-tip-ft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right" w:type="paragraph">
    <w:name w:val="x-tip-ft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left" w:type="paragraph">
    <w:name w:val="x-tip-bd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right" w:type="paragraph">
    <w:name w:val="x-tip-bd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-toggle" w:type="paragraph">
    <w:name w:val="x-tool-togg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btns-center" w:type="paragraph">
    <w:name w:val="x-form-btns-cen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ame" w:type="paragraph">
    <w:name w:val="x-grid3-td-nam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header" w:type="paragraph">
    <w:name w:val="x-tip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inner" w:type="paragraph">
    <w:name w:val="x-tip-bd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l" w:type="paragraph">
    <w:name w:val="my-list-item-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icon" w:type="paragraph">
    <w:name w:val="my-list-item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r" w:type="paragraph">
    <w:name w:val="my-list-item-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thumbnails" w:type="paragraph">
    <w:name w:val="galleria-thumbnail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nfo" w:type="paragraph">
    <w:name w:val="galleria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hidden" w:type="paragraph">
    <w:name w:val="hidd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tbar-page-first" w:type="paragraph">
    <w:name w:val="x-tbar-page-fir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loading" w:type="paragraph">
    <w:name w:val="x-tbar-load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last" w:type="paragraph">
    <w:name w:val="x-tbar-page-l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next" w:type="paragraph">
    <w:name w:val="x-tbar-page-n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prev" w:type="paragraph">
    <w:name w:val="x-tbar-page-prev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ait" w:type="paragraph">
    <w:name w:val="icon-wa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top" w:type="paragraph">
    <w:name w:val="arrow-to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bottom" w:type="paragraph">
    <w:name w:val="arrow-botto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up" w:type="paragraph">
    <w:name w:val="arrow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down" w:type="paragraph">
    <w:name w:val="arrow-dow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left" w:type="paragraph">
    <w:name w:val="arrow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double-left" w:type="paragraph">
    <w:name w:val="arrow-double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right" w:type="paragraph">
    <w:name w:val="arrow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double-right" w:type="paragraph">
    <w:name w:val="arrow-double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icon-asc" w:type="paragraph">
    <w:name w:val="my-icon-as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icon-desc" w:type="paragraph">
    <w:name w:val="my-icon-des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sel" w:type="paragraph">
    <w:name w:val="my-tbl-item-sel"/>
    <w:basedOn w:val="Normal"/>
    <w:rsid w:val="006C5B01"/>
    <w:pPr>
      <w:pBdr>
        <w:top w:space="0" w:sz="6" w:color="9EB8ED" w:val="dotted"/>
        <w:bottom w:space="0" w:sz="6" w:color="9EB8ED" w:val="dotted"/>
      </w:pBdr>
      <w:shd w:fill="D9E1E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panel" w:type="paragraph">
    <w:name w:val="x-grid-pan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inner" w:type="paragraph">
    <w:name w:val="x-grid3-header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scroller" w:type="paragraph">
    <w:name w:val="x-grid3-scroll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ter" w:type="paragraph">
    <w:name w:val="icon-fil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house" w:type="paragraph">
    <w:name w:val="icon-hou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house-link" w:type="paragraph">
    <w:name w:val="icon-house-lin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pplication-home" w:type="paragraph">
    <w:name w:val="icon-application-hom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humb-up" w:type="paragraph">
    <w:name w:val="icon-thumb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newspaper" w:type="paragraph">
    <w:name w:val="icon-newspap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ook" w:type="paragraph">
    <w:name w:val="icon-boo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gold-medal" w:type="paragraph">
    <w:name w:val="icon-gold-meda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orld-link" w:type="paragraph">
    <w:name w:val="icon-world-lin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icture" w:type="paragraph">
    <w:name w:val="icon-pictur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port" w:type="paragraph">
    <w:name w:val="icon-repor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m" w:type="paragraph">
    <w:name w:val="icon-fil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ick" w:type="paragraph">
    <w:name w:val="icon-ti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nk" w:type="paragraph">
    <w:name w:val="icon-lin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dd" w:type="paragraph">
    <w:name w:val="icon-a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dit" w:type="paragraph">
    <w:name w:val="icon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elete" w:type="paragraph">
    <w:name w:val="icon-de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able" w:type="paragraph">
    <w:name w:val="icon-tab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st" w:type="paragraph">
    <w:name w:val="icon-li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orm" w:type="paragraph">
    <w:name w:val="icon-for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search" w:type="paragraph">
    <w:name w:val="icon-searc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view" w:type="paragraph">
    <w:name w:val="icon-vie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ext-bullets" w:type="paragraph">
    <w:name w:val="icon-text-bullet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hangepasswd" w:type="paragraph">
    <w:name w:val="icon-changepassw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ser" w:type="paragraph">
    <w:name w:val="icon-us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group" w:type="paragraph">
    <w:name w:val="icon-gro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ock" w:type="paragraph">
    <w:name w:val="icon-lo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" w:type="paragraph">
    <w:name w:val="icon-fi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hart-bar" w:type="paragraph">
    <w:name w:val="icon-chart-b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-pdf" w:type="paragraph">
    <w:name w:val="icon-file-pdf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-shipment" w:type="paragraph">
    <w:name w:val="icon-file-ship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-edit" w:type="paragraph">
    <w:name w:val="icon-file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nked-file" w:type="paragraph">
    <w:name w:val="icon-linked-fi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" w:type="paragraph">
    <w:name w:val="icon-requ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-shipment" w:type="paragraph">
    <w:name w:val="icon-request-ship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-edit" w:type="paragraph">
    <w:name w:val="icon-request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-multiple" w:type="paragraph">
    <w:name w:val="icon-request-multip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information" w:type="paragraph">
    <w:name w:val="icon-informati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oney" w:type="paragraph">
    <w:name w:val="icon-mone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" w:type="paragraph">
    <w:name w:val="icon-m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rcel-identification" w:type="paragraph">
    <w:name w:val="icon-parcel-identificati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-world" w:type="paragraph">
    <w:name w:val="icon-page-wor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-stack" w:type="paragraph">
    <w:name w:val="icon-page-sta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rench" w:type="paragraph">
    <w:name w:val="icon-wrenc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older-user" w:type="paragraph">
    <w:name w:val="icon-folder-us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ocument" w:type="paragraph">
    <w:name w:val="icon-docu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ocument-download" w:type="paragraph">
    <w:name w:val="icon-document-downloa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ocument-upload" w:type="paragraph">
    <w:name w:val="icon-document-uploa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etter-open" w:type="paragraph">
    <w:name w:val="icon-letter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orld" w:type="paragraph">
    <w:name w:val="icon-wor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uilding" w:type="paragraph">
    <w:name w:val="icon-build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ricks" w:type="paragraph">
    <w:name w:val="icon-brick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fresh" w:type="paragraph">
    <w:name w:val="icon-refres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rint" w:type="paragraph">
    <w:name w:val="icon-pri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" w:type="paragraph">
    <w:name w:val="icon-pag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alendar" w:type="paragraph">
    <w:name w:val="icon-calend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ghtning" w:type="paragraph">
    <w:name w:val="icon-light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-find" w:type="paragraph">
    <w:name w:val="icon-page-fin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mail" w:type="paragraph">
    <w:name w:val="icon-emai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new-entry" w:type="paragraph">
    <w:name w:val="icon-new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nked-entry" w:type="paragraph">
    <w:name w:val="icon-linked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rint-entry" w:type="paragraph">
    <w:name w:val="icon-print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ctivate-entry" w:type="paragraph">
    <w:name w:val="icon-activate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ancel-entry" w:type="paragraph">
    <w:name w:val="icon-cancel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elete-entry" w:type="paragraph">
    <w:name w:val="icon-delete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dit-entry" w:type="paragraph">
    <w:name w:val="icon-edit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activate" w:type="paragraph">
    <w:name w:val="icon-unit-activa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add" w:type="paragraph">
    <w:name w:val="icon-unit-a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writeoff" w:type="paragraph">
    <w:name w:val="icon-unit-writeoff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delete" w:type="paragraph">
    <w:name w:val="icon-unit-de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transfer" w:type="paragraph">
    <w:name w:val="icon-unit-transf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" w:type="paragraph">
    <w:name w:val="icon-un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edit" w:type="paragraph">
    <w:name w:val="icon-unit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cancel" w:type="paragraph">
    <w:name w:val="icon-unit-canc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zoom-in" w:type="paragraph">
    <w:name w:val="icon-zoom-i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zoom-out" w:type="paragraph">
    <w:name w:val="icon-zoom-ou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1sheet" w:type="paragraph">
    <w:name w:val="icon-a1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2sheet" w:type="paragraph">
    <w:name w:val="icon-a2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sheet" w:type="paragraph">
    <w:name w:val="icon-b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sheet" w:type="paragraph">
    <w:name w:val="icon-c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sterisk" w:type="paragraph">
    <w:name w:val="icon-asteris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xpand" w:type="paragraph">
    <w:name w:val="icon-expan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ollapse" w:type="paragraph">
    <w:name w:val="icon-collap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go" w:type="paragraph">
    <w:name w:val="icon-map-g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delete" w:type="paragraph">
    <w:name w:val="icon-map-de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edit" w:type="paragraph">
    <w:name w:val="icon-map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magnify" w:type="paragraph">
    <w:name w:val="icon-map-magnif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rrow-up" w:type="paragraph">
    <w:name w:val="icon-arrow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rrow-down" w:type="paragraph">
    <w:name w:val="icon-arrow-dow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ullet-arrow-up" w:type="paragraph">
    <w:name w:val="icon-bullet-arrow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ullet-arrow-down" w:type="paragraph">
    <w:name w:val="icon-bullet-arrow-dow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ack" w:type="paragraph">
    <w:name w:val="icon-ba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omplete" w:type="paragraph">
    <w:name w:val="icon-comp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ontinue" w:type="paragraph">
    <w:name w:val="icon-continu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save" w:type="paragraph">
    <w:name w:val="icon-sav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ancel" w:type="paragraph">
    <w:name w:val="icon-canc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save-and-cancel" w:type="paragraph">
    <w:name w:val="icon-save-and-canc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erminate" w:type="paragraph">
    <w:name w:val="icon-termina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igital-signature" w:type="paragraph">
    <w:name w:val="icon-digital-signatur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group-add" w:type="paragraph">
    <w:name w:val="icon-group-a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ok" w:type="paragraph">
    <w:name w:val="icon-o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arning" w:type="paragraph">
    <w:name w:val="icon-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rror" w:type="paragraph">
    <w:name w:val="icon-erro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oading" w:type="paragraph">
    <w:name w:val="icon-load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dialog-warning" w:type="paragraph">
    <w:name w:val="dialog-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active-hover" w:type="paragraph">
    <w:name w:val="x-date-active-h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nfo-text" w:type="paragraph">
    <w:name w:val="galleria-info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text" w:type="character">
    <w:name w:val="x-tab-strip-text"/>
    <w:basedOn w:val="Zadanifontodlomka"/>
    <w:rsid w:val="006C5B01"/>
  </w:style>
  <w:style w:customStyle="true" w:styleId="grid13" w:type="paragraph">
    <w:name w:val="grid_13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21" w:type="paragraph">
    <w:name w:val="grid_2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31" w:type="paragraph">
    <w:name w:val="grid_3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41" w:type="paragraph">
    <w:name w:val="grid_4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51" w:type="paragraph">
    <w:name w:val="grid_5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61" w:type="paragraph">
    <w:name w:val="grid_6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71" w:type="paragraph">
    <w:name w:val="grid_7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81" w:type="paragraph">
    <w:name w:val="grid_8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91" w:type="paragraph">
    <w:name w:val="grid_9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01" w:type="paragraph">
    <w:name w:val="grid_10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11" w:type="paragraph">
    <w:name w:val="grid_11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21" w:type="paragraph">
    <w:name w:val="grid_12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prefix12" w:type="paragraph">
    <w:name w:val="prefix_1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21" w:type="paragraph">
    <w:name w:val="prefix_2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31" w:type="paragraph">
    <w:name w:val="prefix_3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41" w:type="paragraph">
    <w:name w:val="prefix_4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51" w:type="paragraph">
    <w:name w:val="prefix_5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61" w:type="paragraph">
    <w:name w:val="prefix_6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71" w:type="paragraph">
    <w:name w:val="prefix_7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81" w:type="paragraph">
    <w:name w:val="prefix_8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91" w:type="paragraph">
    <w:name w:val="prefix_9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01" w:type="paragraph">
    <w:name w:val="prefix_10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11" w:type="paragraph">
    <w:name w:val="prefix_1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2" w:type="paragraph">
    <w:name w:val="suffix_1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21" w:type="paragraph">
    <w:name w:val="suffix_2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31" w:type="paragraph">
    <w:name w:val="suffix_3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41" w:type="paragraph">
    <w:name w:val="suffix_4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51" w:type="paragraph">
    <w:name w:val="suffix_5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61" w:type="paragraph">
    <w:name w:val="suffix_6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71" w:type="paragraph">
    <w:name w:val="suffix_7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81" w:type="paragraph">
    <w:name w:val="suffix_8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91" w:type="paragraph">
    <w:name w:val="suffix_9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01" w:type="paragraph">
    <w:name w:val="suffix_10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11" w:type="paragraph">
    <w:name w:val="suffix_1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estimonial1" w:type="paragraph">
    <w:name w:val="testimonial1"/>
    <w:basedOn w:val="Normal"/>
    <w:rsid w:val="006C5B01"/>
    <w:pPr>
      <w:spacing w:lineRule="atLeast" w:line="432" w:after="300" w:before="300"/>
    </w:pPr>
    <w:rPr>
      <w:rFonts w:hAnsi="Times New Roman" w:ascii="Times New Roman"/>
      <w:sz w:val="26"/>
      <w:szCs w:val="26"/>
      <w:lang w:val="hr-HR"/>
    </w:rPr>
  </w:style>
  <w:style w:customStyle="true" w:styleId="cont1" w:type="paragraph">
    <w:name w:val="cont1"/>
    <w:basedOn w:val="Normal"/>
    <w:rsid w:val="006C5B01"/>
    <w:pPr>
      <w:pBdr>
        <w:top w:space="5" w:sz="6" w:color="CCCCCC" w:val="single"/>
        <w:left w:space="5" w:sz="6" w:color="CCCCCC" w:val="single"/>
        <w:bottom w:space="5" w:sz="6" w:color="CCCCCC" w:val="single"/>
        <w:right w:space="5" w:sz="6" w:color="CCCCCC" w:val="single"/>
      </w:pBdr>
      <w:shd w:fill="F9F9F9" w:color="auto" w:val="clear"/>
      <w:spacing w:lineRule="atLeast" w:line="384" w:after="180" w:beforeAutospacing="true" w:before="100"/>
    </w:pPr>
    <w:rPr>
      <w:rFonts w:hAnsi="Times New Roman" w:ascii="Times New Roman"/>
      <w:szCs w:val="24"/>
      <w:lang w:val="hr-HR"/>
    </w:rPr>
  </w:style>
  <w:style w:customStyle="true" w:styleId="galleria-image1" w:type="paragraph">
    <w:name w:val="galleria-image1"/>
    <w:basedOn w:val="Normal"/>
    <w:rsid w:val="006C5B01"/>
    <w:pPr>
      <w:shd w:fill="CCCCCC" w:color="auto" w:val="clear"/>
      <w:spacing w:lineRule="atLeast" w:line="432" w:afterAutospacing="true" w:after="100" w:beforeAutospacing="true" w:before="100"/>
      <w:ind w:right="150"/>
    </w:pPr>
    <w:rPr>
      <w:rFonts w:hAnsi="Times New Roman" w:ascii="Times New Roman"/>
      <w:sz w:val="26"/>
      <w:szCs w:val="26"/>
      <w:lang w:val="hr-HR"/>
    </w:rPr>
  </w:style>
  <w:style w:customStyle="true" w:styleId="galleria-image2" w:type="paragraph">
    <w:name w:val="galleria-image2"/>
    <w:basedOn w:val="Normal"/>
    <w:rsid w:val="006C5B01"/>
    <w:pPr>
      <w:shd w:fill="CCCCCC" w:color="auto" w:val="clear"/>
      <w:spacing w:lineRule="atLeast" w:line="432" w:afterAutospacing="true" w:after="100" w:beforeAutospacing="true" w:before="100"/>
      <w:ind w:right="120"/>
    </w:pPr>
    <w:rPr>
      <w:rFonts w:hAnsi="Times New Roman" w:ascii="Times New Roman"/>
      <w:sz w:val="26"/>
      <w:szCs w:val="26"/>
      <w:lang w:val="hr-HR"/>
    </w:rPr>
  </w:style>
  <w:style w:customStyle="true" w:styleId="galleria-thumbnails1" w:type="paragraph">
    <w:name w:val="galleria-thumbnails1"/>
    <w:basedOn w:val="Normal"/>
    <w:rsid w:val="006C5B01"/>
    <w:pPr>
      <w:spacing w:lineRule="atLeast" w:line="432" w:afterAutospacing="true" w:after="100" w:before="225"/>
    </w:pPr>
    <w:rPr>
      <w:rFonts w:hAnsi="Times New Roman" w:ascii="Times New Roman"/>
      <w:sz w:val="26"/>
      <w:szCs w:val="26"/>
      <w:lang w:val="hr-HR"/>
    </w:rPr>
  </w:style>
  <w:style w:customStyle="true" w:styleId="galleria-info1" w:type="paragraph">
    <w:name w:val="galleria-info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nfo-text1" w:type="paragraph">
    <w:name w:val="galleria-info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shim1" w:type="paragraph">
    <w:name w:val="ext-shim1"/>
    <w:basedOn w:val="Normal"/>
    <w:rsid w:val="006C5B01"/>
    <w:pPr>
      <w:spacing w:lineRule="atLeast" w:line="432" w:afterAutospacing="true" w:after="100" w:before="45"/>
      <w:ind w:left="75"/>
    </w:pPr>
    <w:rPr>
      <w:rFonts w:hAnsi="Times New Roman" w:ascii="Times New Roman"/>
      <w:sz w:val="26"/>
      <w:szCs w:val="26"/>
      <w:lang w:val="hr-HR"/>
    </w:rPr>
  </w:style>
  <w:style w:customStyle="true" w:styleId="xstc1" w:type="paragraph">
    <w:name w:val="xst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c1" w:type="paragraph">
    <w:name w:val="xsb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l1" w:type="paragraph">
    <w:name w:val="xs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r1" w:type="paragraph">
    <w:name w:val="xs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l1" w:type="paragraph">
    <w:name w:val="xs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r1" w:type="paragraph">
    <w:name w:val="xs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c1" w:type="paragraph">
    <w:name w:val="xs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l1" w:type="paragraph">
    <w:name w:val="xs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r1" w:type="paragraph">
    <w:name w:val="xs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c1" w:type="paragraph">
    <w:name w:val="xsm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1" w:type="paragraph">
    <w:name w:val="x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1" w:type="paragraph">
    <w:name w:val="xsb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spacer1" w:type="paragraph">
    <w:name w:val="x-tab-strip-spacer1"/>
    <w:basedOn w:val="Normal"/>
    <w:rsid w:val="006C5B01"/>
    <w:pPr>
      <w:pBdr>
        <w:left w:space="0" w:sz="6" w:color="D0D0D0" w:val="single"/>
        <w:bottom w:space="0" w:sz="6" w:color="D0D0D0" w:val="single"/>
        <w:right w:space="0" w:sz="6" w:color="D0D0D0" w:val="single"/>
      </w:pBdr>
      <w:shd w:fill="EAEAEA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spacer2" w:type="paragraph">
    <w:name w:val="x-tab-strip-spacer2"/>
    <w:basedOn w:val="Normal"/>
    <w:rsid w:val="006C5B01"/>
    <w:pPr>
      <w:pBdr>
        <w:top w:space="0" w:sz="6" w:color="8DB2E3" w:val="single"/>
        <w:left w:space="0" w:sz="6" w:color="8DB2E3" w:val="single"/>
        <w:right w:space="0" w:sz="6" w:color="8DB2E3" w:val="single"/>
      </w:pBdr>
      <w:shd w:fill="DEECFD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spacer3" w:type="paragraph">
    <w:name w:val="x-tab-strip-spacer3"/>
    <w:basedOn w:val="Normal"/>
    <w:rsid w:val="006C5B01"/>
    <w:pPr>
      <w:pBdr>
        <w:left w:space="0" w:sz="6" w:color="D0D0D0" w:val="single"/>
        <w:bottom w:space="0" w:sz="6" w:color="D0D0D0" w:val="single"/>
        <w:right w:space="0" w:sz="6" w:color="D0D0D0" w:val="single"/>
      </w:pBdr>
      <w:shd w:fill="EAEAEA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spacer4" w:type="paragraph">
    <w:name w:val="x-tab-strip-spacer4"/>
    <w:basedOn w:val="Normal"/>
    <w:rsid w:val="006C5B01"/>
    <w:pPr>
      <w:pBdr>
        <w:top w:space="0" w:sz="6" w:color="8DB2E3" w:val="single"/>
        <w:left w:space="0" w:sz="6" w:color="8DB2E3" w:val="single"/>
        <w:right w:space="0" w:sz="6" w:color="8DB2E3" w:val="single"/>
      </w:pBdr>
      <w:shd w:fill="DEECFD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text1" w:type="character">
    <w:name w:val="x-tab-strip-text1"/>
    <w:basedOn w:val="Zadanifontodlomka"/>
    <w:rsid w:val="006C5B01"/>
    <w:rPr>
      <w:rFonts w:cs="Tahoma" w:hAnsi="Tahoma" w:ascii="Tahoma" w:hint="default"/>
      <w:i w:val="false"/>
      <w:iCs w:val="false"/>
      <w:vanish w:val="false"/>
      <w:webHidden w:val="false"/>
      <w:color w:val="333333"/>
      <w:sz w:val="17"/>
      <w:szCs w:val="17"/>
      <w:specVanish w:val="false"/>
    </w:rPr>
  </w:style>
  <w:style w:customStyle="true" w:styleId="x-tab-right1" w:type="paragraph">
    <w:name w:val="x-tab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text2" w:type="character">
    <w:name w:val="x-tab-strip-text2"/>
    <w:basedOn w:val="Zadanifontodlomka"/>
    <w:rsid w:val="006C5B01"/>
    <w:rPr>
      <w:rFonts w:cs="Tahoma" w:hAnsi="Tahoma" w:ascii="Tahoma" w:hint="default"/>
      <w:i w:val="false"/>
      <w:iCs w:val="false"/>
      <w:vanish w:val="false"/>
      <w:webHidden w:val="false"/>
      <w:color w:val="333333"/>
      <w:sz w:val="17"/>
      <w:szCs w:val="17"/>
      <w:specVanish w:val="false"/>
    </w:rPr>
  </w:style>
  <w:style w:customStyle="true" w:styleId="x-tab-strip-text3" w:type="character">
    <w:name w:val="x-tab-strip-text3"/>
    <w:basedOn w:val="Zadanifontodlomka"/>
    <w:rsid w:val="006C5B01"/>
    <w:rPr>
      <w:color w:val="111111"/>
    </w:rPr>
  </w:style>
  <w:style w:customStyle="true" w:styleId="x-tab-strip-text4" w:type="character">
    <w:name w:val="x-tab-strip-text4"/>
    <w:basedOn w:val="Zadanifontodlomka"/>
    <w:rsid w:val="006C5B01"/>
    <w:rPr>
      <w:b/>
      <w:bCs/>
      <w:color w:val="333333"/>
    </w:rPr>
  </w:style>
  <w:style w:customStyle="true" w:styleId="x-tabs-text1" w:type="paragraph">
    <w:name w:val="x-tabs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AAAAAA"/>
      <w:sz w:val="26"/>
      <w:szCs w:val="26"/>
      <w:lang w:val="hr-HR"/>
    </w:rPr>
  </w:style>
  <w:style w:customStyle="true" w:styleId="x-tab-right2" w:type="paragraph">
    <w:name w:val="x-tab-right2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text5" w:type="character">
    <w:name w:val="x-tab-strip-text5"/>
    <w:basedOn w:val="Zadanifontodlomka"/>
    <w:rsid w:val="006C5B01"/>
    <w:rPr>
      <w:b/>
      <w:bCs/>
      <w:color w:val="333333"/>
    </w:rPr>
  </w:style>
  <w:style w:customStyle="true" w:styleId="x-tab-right3" w:type="paragraph">
    <w:name w:val="x-tab-right3"/>
    <w:basedOn w:val="Normal"/>
    <w:rsid w:val="006C5B01"/>
    <w:pPr>
      <w:spacing w:lineRule="atLeast" w:line="432" w:afterAutospacing="true" w:after="100"/>
    </w:pPr>
    <w:rPr>
      <w:rFonts w:hAnsi="Times New Roman" w:ascii="Times New Roman"/>
      <w:sz w:val="26"/>
      <w:szCs w:val="26"/>
      <w:lang w:val="hr-HR"/>
    </w:rPr>
  </w:style>
  <w:style w:customStyle="true" w:styleId="x-tab-strip-text6" w:type="character">
    <w:name w:val="x-tab-strip-text6"/>
    <w:basedOn w:val="Zadanifontodlomka"/>
    <w:rsid w:val="006C5B01"/>
    <w:rPr>
      <w:b/>
      <w:bCs/>
      <w:color w:val="333333"/>
    </w:rPr>
  </w:style>
  <w:style w:customStyle="true" w:styleId="x-tab-right4" w:type="paragraph">
    <w:name w:val="x-tab-right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1" w:type="paragraph">
    <w:name w:val="x-tab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inner1" w:type="paragraph">
    <w:name w:val="x-tab-strip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right5" w:type="paragraph">
    <w:name w:val="x-tab-right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2" w:type="paragraph">
    <w:name w:val="x-tab-lef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3" w:type="paragraph">
    <w:name w:val="x-tab-left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close1" w:type="paragraph">
    <w:name w:val="x-tab-strip-clos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tab-left4" w:type="paragraph">
    <w:name w:val="x-tab-left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wrap1" w:type="paragraph">
    <w:name w:val="x-tab-strip-wrap1"/>
    <w:basedOn w:val="Normal"/>
    <w:rsid w:val="006C5B01"/>
    <w:pPr>
      <w:spacing w:lineRule="atLeast" w:line="432" w:afterAutospacing="true" w:after="100" w:beforeAutospacing="true" w:before="100"/>
      <w:ind w:right="270" w:left="270"/>
    </w:pPr>
    <w:rPr>
      <w:rFonts w:hAnsi="Times New Roman" w:ascii="Times New Roman"/>
      <w:sz w:val="26"/>
      <w:szCs w:val="26"/>
      <w:lang w:val="hr-HR"/>
    </w:rPr>
  </w:style>
  <w:style w:customStyle="true" w:styleId="x-toolbar1" w:type="paragraph">
    <w:name w:val="x-toolbar1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2" w:type="paragraph">
    <w:name w:val="x-toolbar2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ext1" w:type="paragraph">
    <w:name w:val="x-form-text1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2" w:type="paragraph">
    <w:name w:val="x-form-text2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3" w:type="paragraph">
    <w:name w:val="x-form-text3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4" w:type="paragraph">
    <w:name w:val="x-form-text4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panel-body1" w:type="paragraph">
    <w:name w:val="x-panel-body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2" w:type="paragraph">
    <w:name w:val="x-panel-body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1" w:type="paragraph">
    <w:name w:val="x-form-check-wrap1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1" w:type="paragraph">
    <w:name w:val="x-form-radio-wrap1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2" w:type="paragraph">
    <w:name w:val="x-form-check-wrap2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2" w:type="paragraph">
    <w:name w:val="x-form-radio-wrap2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1" w:type="paragraph">
    <w:name w:val="x-form-radio1"/>
    <w:basedOn w:val="Normal"/>
    <w:rsid w:val="006C5B01"/>
    <w:pPr>
      <w:spacing w:lineRule="atLeast" w:line="432" w:after="30" w:beforeAutospacing="true" w:before="100"/>
      <w:textAlignment w:val="bottom"/>
    </w:pPr>
    <w:rPr>
      <w:rFonts w:hAnsi="Times New Roman" w:ascii="Times New Roman"/>
      <w:sz w:val="26"/>
      <w:szCs w:val="26"/>
      <w:lang w:val="hr-HR"/>
    </w:rPr>
  </w:style>
  <w:style w:customStyle="true" w:styleId="x-form-trigger1" w:type="paragraph">
    <w:name w:val="x-form-trigger1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2" w:type="paragraph">
    <w:name w:val="x-form-trigger2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date-trigger1" w:type="paragraph">
    <w:name w:val="x-form-date-trigg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lear-trigger1" w:type="paragraph">
    <w:name w:val="x-form-clear-trigg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search-trigger1" w:type="paragraph">
    <w:name w:val="x-form-search-trigg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3" w:type="paragraph">
    <w:name w:val="x-form-trigger3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form-trigger4" w:type="paragraph">
    <w:name w:val="x-form-trigger4"/>
    <w:basedOn w:val="Normal"/>
    <w:rsid w:val="006C5B01"/>
    <w:pPr>
      <w:pBdr>
        <w:bottom w:space="0" w:sz="6" w:color="7EADD9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over1" w:type="paragraph">
    <w:name w:val="x-form-trigger-over1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click1" w:type="paragraph">
    <w:name w:val="x-form-trigger-click1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valid1" w:type="paragraph">
    <w:name w:val="x-form-invalid1"/>
    <w:basedOn w:val="Normal"/>
    <w:rsid w:val="006C5B01"/>
    <w:pPr>
      <w:pBdr>
        <w:top w:space="0" w:sz="6" w:color="FF7870" w:val="single"/>
        <w:left w:space="0" w:sz="6" w:color="FF7870" w:val="single"/>
        <w:bottom w:space="0" w:sz="6" w:color="FF7870" w:val="single"/>
        <w:right w:space="0" w:sz="6" w:color="FF7870" w:val="single"/>
      </w:pBdr>
      <w:shd w:fill="FF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3" w:type="paragraph">
    <w:name w:val="x-form-check-wrap3"/>
    <w:basedOn w:val="Normal"/>
    <w:rsid w:val="006C5B01"/>
    <w:pPr>
      <w:shd w:fill="FFFFFF" w:color="auto" w:val="clear"/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3" w:type="paragraph">
    <w:name w:val="x-form-radio-wrap3"/>
    <w:basedOn w:val="Normal"/>
    <w:rsid w:val="006C5B01"/>
    <w:pPr>
      <w:shd w:fill="FFFFFF" w:color="auto" w:val="clear"/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box1" w:type="paragraph">
    <w:name w:val="x-form-checkbox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element1" w:type="paragraph">
    <w:name w:val="x-form-elemen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tem1" w:type="paragraph">
    <w:name w:val="x-form-item1"/>
    <w:basedOn w:val="Normal"/>
    <w:rsid w:val="006C5B01"/>
    <w:pPr>
      <w:spacing w:lineRule="atLeast" w:line="432" w:after="3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field1" w:type="paragraph">
    <w:name w:val="x-form-field1"/>
    <w:basedOn w:val="Normal"/>
    <w:rsid w:val="006C5B01"/>
    <w:pPr>
      <w:spacing w:lineRule="atLeast" w:line="432"/>
    </w:pPr>
    <w:rPr>
      <w:rFonts w:cs="Arial"/>
      <w:sz w:val="17"/>
      <w:szCs w:val="17"/>
      <w:lang w:val="hr-HR"/>
    </w:rPr>
  </w:style>
  <w:style w:customStyle="true" w:styleId="x-form-text5" w:type="paragraph">
    <w:name w:val="x-form-text5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field2" w:type="paragraph">
    <w:name w:val="x-form-field2"/>
    <w:basedOn w:val="Normal"/>
    <w:rsid w:val="006C5B01"/>
    <w:pPr>
      <w:spacing w:lineRule="atLeast" w:line="432"/>
    </w:pPr>
    <w:rPr>
      <w:rFonts w:cs="Arial"/>
      <w:sz w:val="18"/>
      <w:szCs w:val="18"/>
      <w:lang w:val="hr-HR"/>
    </w:rPr>
  </w:style>
  <w:style w:customStyle="true" w:styleId="x-form-text6" w:type="paragraph">
    <w:name w:val="x-form-text6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7" w:type="paragraph">
    <w:name w:val="x-form-text7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select-one1" w:type="paragraph">
    <w:name w:val="x-form-select-one1"/>
    <w:basedOn w:val="Normal"/>
    <w:rsid w:val="006C5B01"/>
    <w:pPr>
      <w:pBdr>
        <w:top w:space="0" w:sz="6" w:color="B5B8C8" w:val="single"/>
        <w:left w:space="0" w:sz="6" w:color="B5B8C8" w:val="single"/>
        <w:bottom w:space="0" w:sz="6" w:color="B5B8C8" w:val="single"/>
        <w:right w:space="0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num-field1" w:type="paragraph">
    <w:name w:val="x-form-num-field1"/>
    <w:basedOn w:val="Normal"/>
    <w:rsid w:val="006C5B01"/>
    <w:pPr>
      <w:spacing w:lineRule="atLeast" w:line="432" w:afterAutospacing="true" w:after="100" w:beforeAutospacing="true" w:before="100"/>
      <w:jc w:val="right"/>
    </w:pPr>
    <w:rPr>
      <w:rFonts w:hAnsi="Times New Roman" w:ascii="Times New Roman"/>
      <w:sz w:val="26"/>
      <w:szCs w:val="26"/>
      <w:lang w:val="hr-HR"/>
    </w:rPr>
  </w:style>
  <w:style w:customStyle="true" w:styleId="x-form-trigger5" w:type="paragraph">
    <w:name w:val="x-form-trigger5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1" w:type="paragraph">
    <w:name w:val="x-btn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form-btns-center1" w:type="paragraph">
    <w:name w:val="x-form-btns-center1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sz w:val="26"/>
      <w:szCs w:val="26"/>
      <w:lang w:val="hr-HR"/>
    </w:rPr>
  </w:style>
  <w:style w:customStyle="true" w:styleId="x-fieldset1" w:type="paragraph">
    <w:name w:val="x-fieldset1"/>
    <w:basedOn w:val="Normal"/>
    <w:rsid w:val="006C5B01"/>
    <w:pPr>
      <w:pBdr>
        <w:top w:space="8" w:sz="6" w:color="D6D6D6" w:val="single"/>
        <w:left w:space="8" w:sz="6" w:color="D6D6D6" w:val="single"/>
        <w:bottom w:space="8" w:sz="6" w:color="D6D6D6" w:val="single"/>
        <w:right w:space="8" w:sz="6" w:color="D6D6D6" w:val="single"/>
      </w:pBdr>
      <w:spacing w:lineRule="atLeast" w:line="432" w:after="15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-toggle1" w:type="paragraph">
    <w:name w:val="x-tool-toggle1"/>
    <w:basedOn w:val="Normal"/>
    <w:rsid w:val="006C5B01"/>
    <w:pPr>
      <w:spacing w:lineRule="atLeast" w:line="432" w:afterAutospacing="true" w:after="100" w:beforeAutospacing="true" w:before="100"/>
      <w:ind w:right="45"/>
    </w:pPr>
    <w:rPr>
      <w:rFonts w:hAnsi="Times New Roman" w:ascii="Times New Roman"/>
      <w:sz w:val="26"/>
      <w:szCs w:val="26"/>
      <w:lang w:val="hr-HR"/>
    </w:rPr>
  </w:style>
  <w:style w:customStyle="true" w:styleId="x-btn-text1" w:type="paragraph">
    <w:name w:val="x-btn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center1" w:type="paragraph">
    <w:name w:val="x-btn-center1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text2" w:type="paragraph">
    <w:name w:val="x-btn-tex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text3" w:type="paragraph">
    <w:name w:val="x-btn-text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center2" w:type="paragraph">
    <w:name w:val="x-btn-center2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3" w:type="paragraph">
    <w:name w:val="x-btn-center3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4" w:type="paragraph">
    <w:name w:val="x-btn-center4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left1" w:type="paragraph">
    <w:name w:val="x-btn-left1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1" w:type="paragraph">
    <w:name w:val="x-btn-right1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5" w:type="paragraph">
    <w:name w:val="x-btn-center5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toolbar3" w:type="paragraph">
    <w:name w:val="x-toolbar3"/>
    <w:basedOn w:val="Normal"/>
    <w:rsid w:val="006C5B01"/>
    <w:pP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4" w:type="paragraph">
    <w:name w:val="x-toolbar4"/>
    <w:basedOn w:val="Normal"/>
    <w:rsid w:val="006C5B01"/>
    <w:pP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tem-disabled1" w:type="paragraph">
    <w:name w:val="x-item-disabled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808080"/>
      <w:sz w:val="26"/>
      <w:szCs w:val="26"/>
      <w:lang w:val="hr-HR"/>
    </w:rPr>
  </w:style>
  <w:style w:customStyle="true" w:styleId="x-btn-left2" w:type="paragraph">
    <w:name w:val="x-btn-left2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2" w:type="paragraph">
    <w:name w:val="x-btn-right2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6" w:type="paragraph">
    <w:name w:val="x-btn-center6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left3" w:type="paragraph">
    <w:name w:val="x-btn-left3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3" w:type="paragraph">
    <w:name w:val="x-btn-right3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7" w:type="paragraph">
    <w:name w:val="x-btn-center7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CCCCCC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left4" w:type="paragraph">
    <w:name w:val="x-btn-left4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left5" w:type="paragraph">
    <w:name w:val="x-btn-left5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left6" w:type="paragraph">
    <w:name w:val="x-btn-left6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4" w:type="paragraph">
    <w:name w:val="x-btn-right4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5" w:type="paragraph">
    <w:name w:val="x-btn-right5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6" w:type="paragraph">
    <w:name w:val="x-btn-right6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8" w:type="paragraph">
    <w:name w:val="x-btn-center8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9" w:type="paragraph">
    <w:name w:val="x-btn-center9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10" w:type="paragraph">
    <w:name w:val="x-btn-center10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ytb-text1" w:type="paragraph">
    <w:name w:val="ytb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sep1" w:type="paragraph">
    <w:name w:val="ytb-sep1"/>
    <w:basedOn w:val="Normal"/>
    <w:rsid w:val="006C5B01"/>
    <w:pPr>
      <w:spacing w:lineRule="atLeast" w:line="432"/>
      <w:ind w:right="30" w:left="30"/>
    </w:pPr>
    <w:rPr>
      <w:rFonts w:hAnsi="Times New Roman" w:ascii="Times New Roman"/>
      <w:sz w:val="2"/>
      <w:szCs w:val="2"/>
      <w:lang w:val="hr-HR"/>
    </w:rPr>
  </w:style>
  <w:style w:customStyle="true" w:styleId="ytb-spacer1" w:type="paragraph">
    <w:name w:val="ytb-spac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loading1" w:type="paragraph">
    <w:name w:val="x-tbar-loading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first1" w:type="paragraph">
    <w:name w:val="x-tbar-page-fir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last1" w:type="paragraph">
    <w:name w:val="x-tbar-page-la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next1" w:type="paragraph">
    <w:name w:val="x-tbar-page-n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prev1" w:type="paragraph">
    <w:name w:val="x-tbar-page-prev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text1" w:type="paragraph">
    <w:name w:val="x-status-text1"/>
    <w:basedOn w:val="Normal"/>
    <w:rsid w:val="006C5B01"/>
    <w:pPr>
      <w:spacing w:lineRule="atLeast" w:line="315"/>
    </w:pPr>
    <w:rPr>
      <w:rFonts w:cs="Tahoma" w:hAnsi="Tahoma" w:ascii="Tahoma"/>
      <w:color w:val="000000"/>
      <w:sz w:val="18"/>
      <w:szCs w:val="18"/>
      <w:lang w:val="hr-HR"/>
    </w:rPr>
  </w:style>
  <w:style w:customStyle="true" w:styleId="x-status-busy1" w:type="paragraph">
    <w:name w:val="x-status-busy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text-panel1" w:type="paragraph">
    <w:name w:val="x-status-text-panel1"/>
    <w:basedOn w:val="Normal"/>
    <w:rsid w:val="006C5B01"/>
    <w:pPr>
      <w:pBdr>
        <w:top w:space="2" w:sz="6" w:color="99BBE8" w:val="single"/>
        <w:left w:space="4" w:sz="6" w:color="99BBE8" w:val="single"/>
        <w:bottom w:space="2" w:sz="6" w:color="FFFFFF" w:val="single"/>
        <w:right w:space="6" w:sz="6" w:color="FFFFFF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east1" w:type="paragraph">
    <w:name w:val="x-resizable-handle-east1"/>
    <w:basedOn w:val="Normal"/>
    <w:rsid w:val="006C5B01"/>
    <w:pPr>
      <w:spacing w:lineRule="atLeast" w:line="432" w:afterAutospacing="true" w:after="100" w:beforeAutospacing="true" w:before="100"/>
      <w:ind w:right="-15"/>
    </w:pPr>
    <w:rPr>
      <w:rFonts w:hAnsi="Times New Roman" w:ascii="Times New Roman"/>
      <w:sz w:val="26"/>
      <w:szCs w:val="26"/>
      <w:lang w:val="hr-HR"/>
    </w:rPr>
  </w:style>
  <w:style w:customStyle="true" w:styleId="x-resizable-handle-south1" w:type="paragraph">
    <w:name w:val="x-resizable-handle-south1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east2" w:type="paragraph">
    <w:name w:val="x-resizable-handle-ea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east3" w:type="paragraph">
    <w:name w:val="x-resizable-handle-east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west1" w:type="paragraph">
    <w:name w:val="x-resizable-handle-we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west2" w:type="paragraph">
    <w:name w:val="x-resizable-handle-we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2" w:type="paragraph">
    <w:name w:val="x-resizable-handle-south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3" w:type="paragraph">
    <w:name w:val="x-resizable-handle-south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1" w:type="paragraph">
    <w:name w:val="x-resizable-handle-north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2" w:type="paragraph">
    <w:name w:val="x-resizable-handle-north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east1" w:type="paragraph">
    <w:name w:val="x-resizable-handle-southea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east2" w:type="paragraph">
    <w:name w:val="x-resizable-handle-southea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west1" w:type="paragraph">
    <w:name w:val="x-resizable-handle-northwe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west2" w:type="paragraph">
    <w:name w:val="x-resizable-handle-northwe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east1" w:type="paragraph">
    <w:name w:val="x-resizable-handle-northea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east2" w:type="paragraph">
    <w:name w:val="x-resizable-handle-northea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west1" w:type="paragraph">
    <w:name w:val="x-resizable-handle-southwe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west2" w:type="paragraph">
    <w:name w:val="x-resizable-handle-southwe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3" w:type="paragraph">
    <w:name w:val="x-panel-body3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-hd1" w:type="paragraph">
    <w:name w:val="x-grid3-marker-hd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1" w:type="paragraph">
    <w:name w:val="x-grid3-mark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1" w:type="paragraph">
    <w:name w:val="x-grid3-cell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1" w:type="paragraph">
    <w:name w:val="x-grid3-hd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2" w:type="paragraph">
    <w:name w:val="x-grid3-cell-inn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2" w:type="paragraph">
    <w:name w:val="x-grid3-hd-inn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-inner1" w:type="paragraph">
    <w:name w:val="x-grid3-header-pop-inner1"/>
    <w:basedOn w:val="Normal"/>
    <w:rsid w:val="006C5B01"/>
    <w:pPr>
      <w:pBdr>
        <w:lef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-inner2" w:type="paragraph">
    <w:name w:val="x-grid3-header-pop-inner2"/>
    <w:basedOn w:val="Normal"/>
    <w:rsid w:val="006C5B01"/>
    <w:pPr>
      <w:pBdr>
        <w:lef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3" w:type="paragraph">
    <w:name w:val="x-grid3-hd-inner3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4" w:type="paragraph">
    <w:name w:val="x-grid3-hd-inner4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5" w:type="paragraph">
    <w:name w:val="x-grid3-hd-inner5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6" w:type="paragraph">
    <w:name w:val="x-grid3-hd-inner6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sort-icon1" w:type="paragraph">
    <w:name w:val="x-grid3-sort-icon1"/>
    <w:basedOn w:val="Normal"/>
    <w:rsid w:val="006C5B01"/>
    <w:pPr>
      <w:spacing w:lineRule="atLeast" w:line="432" w:afterAutospacing="true" w:after="100" w:beforeAutospacing="true" w:before="100"/>
      <w:ind w:left="45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grid3-sort-icon2" w:type="paragraph">
    <w:name w:val="x-grid3-sort-icon2"/>
    <w:basedOn w:val="Normal"/>
    <w:rsid w:val="006C5B01"/>
    <w:pPr>
      <w:spacing w:lineRule="atLeast" w:line="432" w:afterAutospacing="true" w:after="100" w:beforeAutospacing="true" w:before="100"/>
      <w:ind w:left="45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grid3-hd-inner7" w:type="paragraph">
    <w:name w:val="x-grid3-hd-inner7"/>
    <w:basedOn w:val="Normal"/>
    <w:rsid w:val="006C5B01"/>
    <w:pPr>
      <w:pBdr>
        <w:top w:space="2" w:sz="6" w:color="AACCF6" w:val="single"/>
        <w:left w:space="2" w:sz="6" w:color="AACCF6" w:val="single"/>
        <w:bottom w:space="2" w:sz="6" w:color="AACCF6" w:val="single"/>
        <w:right w:space="2" w:sz="6" w:color="AACCF6" w:val="single"/>
      </w:pBd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text1" w:type="paragraph">
    <w:name w:val="x-grid3-cell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toolbar5" w:type="paragraph">
    <w:name w:val="x-toolbar5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6" w:type="paragraph">
    <w:name w:val="x-toolbar6"/>
    <w:basedOn w:val="Normal"/>
    <w:rsid w:val="006C5B01"/>
    <w:pPr>
      <w:pBdr>
        <w:top w:space="2" w:sz="6" w:color="A9BFD3" w:val="single"/>
        <w:lef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1" w:type="paragraph">
    <w:name w:val="x-grid3-cel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3" w:type="paragraph">
    <w:name w:val="x-grid3-cell-inner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ame1" w:type="paragraph">
    <w:name w:val="x-grid3-td-name1"/>
    <w:basedOn w:val="Normal"/>
    <w:rsid w:val="006C5B01"/>
    <w:pPr>
      <w:pBdr>
        <w:righ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icon1" w:type="paragraph">
    <w:name w:val="x-menu-item-icon1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2" w:type="paragraph">
    <w:name w:val="x-menu-item-icon2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3" w:type="paragraph">
    <w:name w:val="x-menu-item-icon3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4" w:type="paragraph">
    <w:name w:val="x-menu-item-icon4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grid3-dd-wrap1" w:type="paragraph">
    <w:name w:val="x-grid3-dd-wrap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btn1" w:type="paragraph">
    <w:name w:val="x-grid3-hd-btn1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btn2" w:type="paragraph">
    <w:name w:val="x-grid3-hd-btn2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expander1" w:type="paragraph">
    <w:name w:val="x-grid3-td-expan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checker1" w:type="paragraph">
    <w:name w:val="x-grid3-td-check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umberer1" w:type="paragraph">
    <w:name w:val="x-grid3-td-number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4" w:type="paragraph">
    <w:name w:val="x-grid3-cell-inner4"/>
    <w:basedOn w:val="Normal"/>
    <w:rsid w:val="006C5B01"/>
    <w:pPr>
      <w:spacing w:lineRule="atLeast" w:line="432" w:afterAutospacing="true" w:after="100" w:beforeAutospacing="true" w:before="100"/>
      <w:jc w:val="right"/>
    </w:pPr>
    <w:rPr>
      <w:rFonts w:hAnsi="Times New Roman" w:ascii="Times New Roman"/>
      <w:color w:val="444444"/>
      <w:sz w:val="26"/>
      <w:szCs w:val="26"/>
      <w:lang w:val="hr-HR"/>
    </w:rPr>
  </w:style>
  <w:style w:customStyle="true" w:styleId="x-grid3-td-numberer2" w:type="paragraph">
    <w:name w:val="x-grid3-td-number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checker2" w:type="paragraph">
    <w:name w:val="x-grid3-td-check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expander2" w:type="paragraph">
    <w:name w:val="x-grid3-td-expand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group-body1" w:type="paragraph">
    <w:name w:val="x-grid-group-body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dd-drag-ghost1" w:type="paragraph">
    <w:name w:val="x-dd-drag-ghost1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x-dd-drop-icon1" w:type="paragraph">
    <w:name w:val="x-dd-drop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2" w:type="paragraph">
    <w:name w:val="x-dd-drop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3" w:type="paragraph">
    <w:name w:val="x-dd-drop-icon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4" w:type="paragraph">
    <w:name w:val="x-panel-body4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con1" w:type="paragraph">
    <w:name w:val="x-tree-node-icon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con2" w:type="paragraph">
    <w:name w:val="x-tree-node-icon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con3" w:type="paragraph">
    <w:name w:val="x-tree-node-icon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con4" w:type="paragraph">
    <w:name w:val="x-tree-node-icon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con5" w:type="paragraph">
    <w:name w:val="x-tree-node-icon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elbow1" w:type="paragraph">
    <w:name w:val="x-tree-elbow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1" w:type="paragraph">
    <w:name w:val="x-tree-elbow-pl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1" w:type="paragraph">
    <w:name w:val="x-tree-elbow-min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1" w:type="paragraph">
    <w:name w:val="x-tree-elbow-end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1" w:type="paragraph">
    <w:name w:val="x-tree-elbow-end-pl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1" w:type="paragraph">
    <w:name w:val="x-tree-elbow-end-min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1" w:type="paragraph">
    <w:name w:val="x-tree-elbow-line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2" w:type="paragraph">
    <w:name w:val="x-tree-elbow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2" w:type="paragraph">
    <w:name w:val="x-tree-elbow-pl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2" w:type="paragraph">
    <w:name w:val="x-tree-elbow-min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2" w:type="paragraph">
    <w:name w:val="x-tree-elbow-end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2" w:type="paragraph">
    <w:name w:val="x-tree-elbow-end-pl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2" w:type="paragraph">
    <w:name w:val="x-tree-elbow-end-min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2" w:type="paragraph">
    <w:name w:val="x-tree-elbow-line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3" w:type="paragraph">
    <w:name w:val="x-tree-elbow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3" w:type="paragraph">
    <w:name w:val="x-tree-elbow-pl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3" w:type="paragraph">
    <w:name w:val="x-tree-elbow-min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3" w:type="paragraph">
    <w:name w:val="x-tree-elbow-end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3" w:type="paragraph">
    <w:name w:val="x-tree-elbow-end-pl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3" w:type="paragraph">
    <w:name w:val="x-tree-elbow-end-min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3" w:type="paragraph">
    <w:name w:val="x-tree-elbow-line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nline-icon1" w:type="paragraph">
    <w:name w:val="x-tree-node-inline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over1" w:type="paragraph">
    <w:name w:val="x-tree-node-over1"/>
    <w:basedOn w:val="Normal"/>
    <w:rsid w:val="006C5B01"/>
    <w:pP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selected1" w:type="paragraph">
    <w:name w:val="x-tree-selected1"/>
    <w:basedOn w:val="Normal"/>
    <w:rsid w:val="006C5B01"/>
    <w:pPr>
      <w:shd w:fill="D9E8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4" w:type="paragraph">
    <w:name w:val="x-dd-drop-icon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5" w:type="paragraph">
    <w:name w:val="x-dd-drop-icon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6" w:type="paragraph">
    <w:name w:val="x-dd-drop-icon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7" w:type="paragraph">
    <w:name w:val="x-dd-drop-icon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left7" w:type="paragraph">
    <w:name w:val="x-btn-left7"/>
    <w:basedOn w:val="Normal"/>
    <w:rsid w:val="006C5B01"/>
    <w:pPr>
      <w:spacing w:lineRule="atLeast" w:line="15" w:afterAutospacing="true" w:after="100" w:beforeAutospacing="true" w:before="100"/>
      <w:textAlignment w:val="center"/>
    </w:pPr>
    <w:rPr>
      <w:rFonts w:hAnsi="Times New Roman" w:ascii="Times New Roman"/>
      <w:sz w:val="2"/>
      <w:szCs w:val="2"/>
      <w:lang w:val="hr-HR"/>
    </w:rPr>
  </w:style>
  <w:style w:customStyle="true" w:styleId="x-btn-center11" w:type="paragraph">
    <w:name w:val="x-btn-center11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right7" w:type="paragraph">
    <w:name w:val="x-btn-right7"/>
    <w:basedOn w:val="Normal"/>
    <w:rsid w:val="006C5B01"/>
    <w:pPr>
      <w:spacing w:lineRule="atLeast" w:line="15" w:afterAutospacing="true" w:after="100" w:beforeAutospacing="true" w:before="100"/>
      <w:textAlignment w:val="center"/>
    </w:pPr>
    <w:rPr>
      <w:rFonts w:hAnsi="Times New Roman" w:ascii="Times New Roman"/>
      <w:sz w:val="2"/>
      <w:szCs w:val="2"/>
      <w:lang w:val="hr-HR"/>
    </w:rPr>
  </w:style>
  <w:style w:customStyle="true" w:styleId="x-btn-text4" w:type="paragraph">
    <w:name w:val="x-btn-text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FFFFFF"/>
      <w:sz w:val="26"/>
      <w:szCs w:val="26"/>
      <w:lang w:val="hr-HR"/>
    </w:rPr>
  </w:style>
  <w:style w:customStyle="true" w:styleId="x-date-active1" w:type="paragraph">
    <w:name w:val="x-date-activ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menu-item1" w:type="paragraph">
    <w:name w:val="x-menu-item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15"/>
      <w:szCs w:val="15"/>
      <w:lang w:val="hr-HR"/>
    </w:rPr>
  </w:style>
  <w:style w:customStyle="true" w:styleId="x-menu-item-icon5" w:type="paragraph">
    <w:name w:val="x-menu-item-icon5"/>
    <w:basedOn w:val="Normal"/>
    <w:rsid w:val="006C5B01"/>
    <w:pPr>
      <w:spacing w:lineRule="atLeast" w:line="432"/>
      <w:ind w:right="75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ip-close1" w:type="paragraph">
    <w:name w:val="x-tip-close1"/>
    <w:basedOn w:val="Normal"/>
    <w:rsid w:val="006C5B01"/>
    <w:pPr>
      <w:spacing w:lineRule="atLeast" w:line="432" w:after="30"/>
      <w:ind w:left="30"/>
    </w:pPr>
    <w:rPr>
      <w:rFonts w:hAnsi="Times New Roman" w:ascii="Times New Roman"/>
      <w:vanish/>
      <w:sz w:val="26"/>
      <w:szCs w:val="26"/>
      <w:lang w:val="hr-HR"/>
    </w:rPr>
  </w:style>
  <w:style w:customStyle="true" w:styleId="x-tip-tc1" w:type="paragraph">
    <w:name w:val="x-tip-t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l1" w:type="paragraph">
    <w:name w:val="x-tip-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r1" w:type="paragraph">
    <w:name w:val="x-tip-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c1" w:type="paragraph">
    <w:name w:val="x-tip-b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l1" w:type="paragraph">
    <w:name w:val="x-tip-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r1" w:type="paragraph">
    <w:name w:val="x-tip-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c1" w:type="paragraph">
    <w:name w:val="x-tip-mc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tip-ml1" w:type="paragraph">
    <w:name w:val="x-tip-ml1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r1" w:type="paragraph">
    <w:name w:val="x-tip-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header1" w:type="paragraph">
    <w:name w:val="x-tip-header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ip-tc2" w:type="paragraph">
    <w:name w:val="x-tip-tc2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ip-header-text1" w:type="paragraph">
    <w:name w:val="x-tip-header-text1"/>
    <w:basedOn w:val="Normal"/>
    <w:rsid w:val="006C5B01"/>
    <w:pPr>
      <w:spacing w:lineRule="atLeast" w:line="432" w:after="30"/>
    </w:pPr>
    <w:rPr>
      <w:rFonts w:cs="Tahoma" w:hAnsi="Tahoma" w:ascii="Tahoma"/>
      <w:b/>
      <w:bCs/>
      <w:color w:val="444444"/>
      <w:sz w:val="17"/>
      <w:szCs w:val="17"/>
      <w:lang w:val="hr-HR"/>
    </w:rPr>
  </w:style>
  <w:style w:customStyle="true" w:styleId="x-tip-body1" w:type="paragraph">
    <w:name w:val="x-tip-body1"/>
    <w:basedOn w:val="Normal"/>
    <w:rsid w:val="006C5B01"/>
    <w:pPr>
      <w:spacing w:lineRule="atLeast" w:line="210" w:afterAutospacing="true" w:after="100" w:beforeAutospacing="true" w:before="100"/>
    </w:pPr>
    <w:rPr>
      <w:rFonts w:cs="Tahoma" w:hAnsi="Tahoma" w:ascii="Tahoma"/>
      <w:color w:val="444444"/>
      <w:sz w:val="17"/>
      <w:szCs w:val="17"/>
      <w:lang w:val="hr-HR"/>
    </w:rPr>
  </w:style>
  <w:style w:customStyle="true" w:styleId="loading-indicator1" w:type="paragraph">
    <w:name w:val="loading-indicator1"/>
    <w:basedOn w:val="Normal"/>
    <w:rsid w:val="006C5B01"/>
    <w:pPr>
      <w:spacing w:lineRule="atLeast" w:line="240"/>
    </w:pPr>
    <w:rPr>
      <w:rFonts w:hAnsi="Times New Roman" w:ascii="Times New Roman"/>
      <w:sz w:val="17"/>
      <w:szCs w:val="17"/>
      <w:lang w:val="hr-HR"/>
    </w:rPr>
  </w:style>
  <w:style w:customStyle="true" w:styleId="x-tip-tc3" w:type="paragraph">
    <w:name w:val="x-tip-tc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l2" w:type="paragraph">
    <w:name w:val="x-tip-t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r2" w:type="paragraph">
    <w:name w:val="x-tip-t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c2" w:type="paragraph">
    <w:name w:val="x-tip-bc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l2" w:type="paragraph">
    <w:name w:val="x-tip-b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l2" w:type="paragraph">
    <w:name w:val="x-tip-m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r2" w:type="paragraph">
    <w:name w:val="x-tip-m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ody2" w:type="paragraph">
    <w:name w:val="x-tip-body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icon6" w:type="paragraph">
    <w:name w:val="x-menu-item-icon6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7" w:type="paragraph">
    <w:name w:val="x-menu-item-icon7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8" w:type="paragraph">
    <w:name w:val="x-menu-item-icon8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9" w:type="paragraph">
    <w:name w:val="x-menu-item-icon9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color-palette1" w:type="paragraph">
    <w:name w:val="x-color-palette1"/>
    <w:basedOn w:val="Normal"/>
    <w:rsid w:val="006C5B01"/>
    <w:pPr>
      <w:spacing w:lineRule="atLeast" w:line="432" w:afterAutospacing="true" w:after="100" w:beforeAutospacing="true" w:before="100"/>
      <w:ind w:right="60" w:left="390"/>
    </w:pPr>
    <w:rPr>
      <w:rFonts w:hAnsi="Times New Roman" w:ascii="Times New Roman"/>
      <w:sz w:val="26"/>
      <w:szCs w:val="26"/>
      <w:lang w:val="hr-HR"/>
    </w:rPr>
  </w:style>
  <w:style w:customStyle="true" w:styleId="x-date-picker1" w:type="paragraph">
    <w:name w:val="x-date-picker1"/>
    <w:basedOn w:val="Normal"/>
    <w:rsid w:val="006C5B01"/>
    <w:pPr>
      <w:pBdr>
        <w:top w:space="0" w:sz="6" w:color="A3BAD9" w:val="single"/>
        <w:left w:space="0" w:sz="6" w:color="A3BAD9" w:val="single"/>
        <w:bottom w:space="0" w:sz="6" w:color="A3BAD9" w:val="single"/>
        <w:right w:space="0" w:sz="6" w:color="A3BAD9" w:val="single"/>
      </w:pBdr>
      <w:shd w:fill="FFFFFF" w:color="auto" w:val="clear"/>
      <w:spacing w:lineRule="atLeast" w:line="432" w:after="30" w:before="30"/>
      <w:ind w:right="60" w:left="390"/>
    </w:pPr>
    <w:rPr>
      <w:rFonts w:hAnsi="Times New Roman" w:ascii="Times New Roman"/>
      <w:sz w:val="17"/>
      <w:szCs w:val="17"/>
      <w:lang w:val="hr-HR"/>
    </w:rPr>
  </w:style>
  <w:style w:customStyle="true" w:styleId="x-color-palette2" w:type="paragraph">
    <w:name w:val="x-color-palette2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date-picker2" w:type="paragraph">
    <w:name w:val="x-date-picker2"/>
    <w:basedOn w:val="Normal"/>
    <w:rsid w:val="006C5B01"/>
    <w:pPr>
      <w:shd w:fill="FFFFFF" w:color="auto" w:val="clear"/>
      <w:spacing w:lineRule="atLeast" w:line="432"/>
    </w:pPr>
    <w:rPr>
      <w:rFonts w:hAnsi="Times New Roman" w:ascii="Times New Roman"/>
      <w:sz w:val="17"/>
      <w:szCs w:val="17"/>
      <w:lang w:val="hr-HR"/>
    </w:rPr>
  </w:style>
  <w:style w:customStyle="true" w:styleId="x-menu-item-checked1" w:type="paragraph">
    <w:name w:val="x-menu-item-checked1"/>
    <w:basedOn w:val="Normal"/>
    <w:rsid w:val="006C5B01"/>
    <w:pP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l1" w:type="paragraph">
    <w:name w:val="x-box-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r1" w:type="paragraph">
    <w:name w:val="x-box-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l1" w:type="paragraph">
    <w:name w:val="x-box-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r1" w:type="paragraph">
    <w:name w:val="x-box-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c1" w:type="paragraph">
    <w:name w:val="x-box-b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c1" w:type="paragraph">
    <w:name w:val="x-box-mc1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cs="Tahoma" w:hAnsi="Tahoma" w:ascii="Tahoma"/>
      <w:color w:val="393939"/>
      <w:sz w:val="18"/>
      <w:szCs w:val="18"/>
      <w:lang w:val="hr-HR"/>
    </w:rPr>
  </w:style>
  <w:style w:customStyle="true" w:styleId="x-box-tc1" w:type="paragraph">
    <w:name w:val="x-box-t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l1" w:type="paragraph">
    <w:name w:val="x-box-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r1" w:type="paragraph">
    <w:name w:val="x-box-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inner1" w:type="paragraph">
    <w:name w:val="x-combo-list-inner1"/>
    <w:basedOn w:val="Normal"/>
    <w:rsid w:val="006C5B01"/>
    <w:pPr>
      <w:pBdr>
        <w:bottom w:space="0" w:sz="6" w:color="98C0F4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selected1" w:type="paragraph">
    <w:name w:val="x-combo-selected1"/>
    <w:basedOn w:val="Normal"/>
    <w:rsid w:val="006C5B01"/>
    <w:pP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7" w:type="paragraph">
    <w:name w:val="x-toolbar7"/>
    <w:basedOn w:val="Normal"/>
    <w:rsid w:val="006C5B01"/>
    <w:pPr>
      <w:pBdr>
        <w:top w:space="2" w:sz="6" w:color="98C0F4" w:val="single"/>
        <w:left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item1" w:type="paragraph">
    <w:name w:val="x-combo-list-item1"/>
    <w:basedOn w:val="Normal"/>
    <w:rsid w:val="006C5B01"/>
    <w:pPr>
      <w:pBdr>
        <w:top w:space="2" w:sz="6" w:color="FFFFFF" w:val="single"/>
        <w:left w:space="2" w:sz="6" w:color="FFFFFF" w:val="single"/>
        <w:bottom w:space="2" w:sz="6" w:color="FFFFFF" w:val="single"/>
        <w:right w:space="2" w:sz="6" w:color="FFFFFF" w:val="single"/>
      </w:pBd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toolbar8" w:type="paragraph">
    <w:name w:val="x-toolbar8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9" w:type="paragraph">
    <w:name w:val="x-toolbar9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0" w:type="paragraph">
    <w:name w:val="x-toolbar10"/>
    <w:basedOn w:val="Normal"/>
    <w:rsid w:val="006C5B01"/>
    <w:pPr>
      <w:pBdr>
        <w:top w:space="2" w:sz="6" w:color="D0D0D0" w:val="single"/>
        <w:left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1" w:type="paragraph">
    <w:name w:val="x-toolbar11"/>
    <w:basedOn w:val="Normal"/>
    <w:rsid w:val="006C5B01"/>
    <w:pPr>
      <w:pBdr>
        <w:top w:space="2" w:sz="6" w:color="D0D0D0" w:val="single"/>
        <w:left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5" w:type="paragraph">
    <w:name w:val="x-panel-body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1" w:type="paragraph">
    <w:name w:val="x-panel-header1"/>
    <w:basedOn w:val="Normal"/>
    <w:rsid w:val="006C5B01"/>
    <w:pPr>
      <w:spacing w:lineRule="atLeast" w:line="225" w:afterAutospacing="true" w:after="100" w:beforeAutospacing="true" w:before="100"/>
    </w:pPr>
    <w:rPr>
      <w:rFonts w:cs="Tahoma" w:hAnsi="Tahoma" w:ascii="Tahoma"/>
      <w:b/>
      <w:bCs/>
      <w:color w:val="333333"/>
      <w:sz w:val="17"/>
      <w:szCs w:val="17"/>
      <w:lang w:val="hr-HR"/>
    </w:rPr>
  </w:style>
  <w:style w:customStyle="true" w:styleId="x-panel-icon1" w:type="paragraph">
    <w:name w:val="x-panel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icon2" w:type="paragraph">
    <w:name w:val="x-panel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footer1" w:type="paragraph">
    <w:name w:val="x-panel-foot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c1" w:type="paragraph">
    <w:name w:val="x-panel-bc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window-bc1" w:type="paragraph">
    <w:name w:val="x-window-bc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resizable-handle1" w:type="paragraph">
    <w:name w:val="x-resizable-handle1"/>
    <w:basedOn w:val="Normal"/>
    <w:rsid w:val="006C5B01"/>
    <w:pPr>
      <w:shd w:fill="FFFFFF" w:color="auto" w:val="clear"/>
      <w:spacing w:lineRule="atLeast" w:line="90" w:afterAutospacing="true" w:after="100" w:beforeAutospacing="true" w:before="100"/>
    </w:pPr>
    <w:rPr>
      <w:rFonts w:hAnsi="Times New Roman" w:ascii="Times New Roman"/>
      <w:vanish/>
      <w:sz w:val="2"/>
      <w:szCs w:val="2"/>
      <w:lang w:val="hr-HR"/>
    </w:rPr>
  </w:style>
  <w:style w:customStyle="true" w:styleId="x-toolbar12" w:type="paragraph">
    <w:name w:val="x-toolbar12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3" w:type="paragraph">
    <w:name w:val="x-toolbar13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2" w:type="paragraph">
    <w:name w:val="x-btn2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panel-btns-center1" w:type="paragraph">
    <w:name w:val="x-panel-btns-center1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sz w:val="26"/>
      <w:szCs w:val="26"/>
      <w:lang w:val="hr-HR"/>
    </w:rPr>
  </w:style>
  <w:style w:customStyle="true" w:styleId="x-window-header1" w:type="paragraph">
    <w:name w:val="x-window-header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color w:val="555555"/>
      <w:sz w:val="17"/>
      <w:szCs w:val="17"/>
      <w:lang w:val="hr-HR"/>
    </w:rPr>
  </w:style>
  <w:style w:customStyle="true" w:styleId="x-window-footer1" w:type="paragraph">
    <w:name w:val="x-window-footer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window-bl1" w:type="paragraph">
    <w:name w:val="x-window-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r1" w:type="paragraph">
    <w:name w:val="x-window-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l1" w:type="paragraph">
    <w:name w:val="x-window-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r1" w:type="paragraph">
    <w:name w:val="x-window-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1" w:type="paragraph">
    <w:name w:val="x-window-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r1" w:type="paragraph">
    <w:name w:val="x-window-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footer2" w:type="paragraph">
    <w:name w:val="x-window-foot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c1" w:type="paragraph">
    <w:name w:val="x-window-tc1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1" w:type="paragraph">
    <w:name w:val="x-window-mc1"/>
    <w:basedOn w:val="Normal"/>
    <w:rsid w:val="006C5B01"/>
    <w:pP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toolbar14" w:type="paragraph">
    <w:name w:val="x-toolbar14"/>
    <w:basedOn w:val="Normal"/>
    <w:rsid w:val="006C5B01"/>
    <w:pPr>
      <w:pBdr>
        <w:top w:space="2" w:sz="2" w:color="D0D0D0" w:val="single"/>
        <w:bottom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5" w:type="paragraph">
    <w:name w:val="x-toolbar15"/>
    <w:basedOn w:val="Normal"/>
    <w:rsid w:val="006C5B01"/>
    <w:pPr>
      <w:pBdr>
        <w:top w:space="2" w:sz="6" w:color="99BBE8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2" w:type="paragraph">
    <w:name w:val="x-window-tl2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3" w:type="paragraph">
    <w:name w:val="x-window-tl3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2" w:type="paragraph">
    <w:name w:val="x-resizable-handle2"/>
    <w:basedOn w:val="Normal"/>
    <w:rsid w:val="006C5B01"/>
    <w:pPr>
      <w:shd w:fill="FFFFFF" w:color="auto" w:val="clear"/>
      <w:spacing w:lineRule="atLeast" w:line="90" w:afterAutospacing="true" w:after="100" w:beforeAutospacing="true" w:before="100"/>
    </w:pPr>
    <w:rPr>
      <w:rFonts w:hAnsi="Times New Roman" w:ascii="Times New Roman"/>
      <w:vanish/>
      <w:sz w:val="2"/>
      <w:szCs w:val="2"/>
      <w:lang w:val="hr-HR"/>
    </w:rPr>
  </w:style>
  <w:style w:customStyle="true" w:styleId="x-window-mc2" w:type="paragraph">
    <w:name w:val="x-window-mc2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EEEEEE" w:val="single"/>
        <w:right w:space="0" w:sz="6" w:color="EEEEEE" w:val="single"/>
      </w:pBdr>
      <w:shd w:fill="E8E8E8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window-body1" w:type="paragraph">
    <w:name w:val="x-window-body1"/>
    <w:basedOn w:val="Normal"/>
    <w:rsid w:val="006C5B01"/>
    <w:pPr>
      <w:pBdr>
        <w:top w:space="0" w:sz="6" w:color="EEEEEE" w:val="single"/>
        <w:left w:space="0" w:sz="6" w:color="EEEEEE" w:val="single"/>
        <w:bottom w:space="0" w:sz="6" w:color="D0D0D0" w:val="single"/>
        <w:righ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3" w:type="paragraph">
    <w:name w:val="x-window-mc3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EEEEEE" w:val="single"/>
        <w:right w:space="0" w:sz="6" w:color="EEEEEE" w:val="single"/>
      </w:pBdr>
      <w:shd w:fill="E4E4E4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btn-text5" w:type="paragraph">
    <w:name w:val="x-btn-text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inner1" w:type="paragraph">
    <w:name w:val="x-tip-bd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-noborder1" w:type="paragraph">
    <w:name w:val="x-panel-body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-noborder1" w:type="paragraph">
    <w:name w:val="x-panel-header-noborder1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6" w:type="paragraph">
    <w:name w:val="x-toolbar16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7" w:type="paragraph">
    <w:name w:val="x-toolbar17"/>
    <w:basedOn w:val="Normal"/>
    <w:rsid w:val="006C5B01"/>
    <w:pPr>
      <w:pBdr>
        <w:top w:space="2" w:sz="6" w:color="D0D0D0" w:val="single"/>
        <w:left w:space="2" w:sz="2" w:color="D0D0D0" w:val="single"/>
        <w:bottom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4" w:type="paragraph">
    <w:name w:val="x-window-mc4"/>
    <w:basedOn w:val="Normal"/>
    <w:rsid w:val="006C5B01"/>
    <w:pP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window-body-noborder1" w:type="paragraph">
    <w:name w:val="x-window-body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noborder1" w:type="paragraph">
    <w:name w:val="x-tab-panel-body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header-noborder1" w:type="paragraph">
    <w:name w:val="x-tab-panel-header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footer-noborder1" w:type="paragraph">
    <w:name w:val="x-tab-panel-footer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8" w:type="paragraph">
    <w:name w:val="x-toolbar18"/>
    <w:basedOn w:val="Normal"/>
    <w:rsid w:val="006C5B01"/>
    <w:pPr>
      <w:pBdr>
        <w:top w:space="2" w:sz="6" w:color="D0D0D0" w:val="single"/>
        <w:left w:space="2" w:sz="2" w:color="D0D0D0" w:val="single"/>
        <w:bottom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9" w:type="paragraph">
    <w:name w:val="x-toolbar19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1" w:type="paragraph">
    <w:name w:val="x-layout-collapsed1"/>
    <w:basedOn w:val="Normal"/>
    <w:rsid w:val="006C5B01"/>
    <w:pPr>
      <w:pBdr>
        <w:top w:space="0" w:sz="6" w:color="E0E0E0" w:val="single"/>
        <w:left w:space="0" w:sz="6" w:color="E0E0E0" w:val="single"/>
        <w:bottom w:space="0" w:sz="6" w:color="E0E0E0" w:val="single"/>
        <w:right w:space="0" w:sz="6" w:color="E0E0E0" w:val="single"/>
      </w:pBd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tools1" w:type="paragraph">
    <w:name w:val="x-layout-collapsed-tools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tools2" w:type="paragraph">
    <w:name w:val="x-layout-collapsed-tools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1" w:type="paragraph">
    <w:name w:val="x-layout-mini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2" w:type="paragraph">
    <w:name w:val="x-layout-mini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3" w:type="paragraph">
    <w:name w:val="x-layout-mini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4" w:type="paragraph">
    <w:name w:val="x-layout-mini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5" w:type="paragraph">
    <w:name w:val="x-layout-mini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6" w:type="paragraph">
    <w:name w:val="x-layout-mini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7" w:type="paragraph">
    <w:name w:val="x-layout-mini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8" w:type="paragraph">
    <w:name w:val="x-layout-mini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text-back1" w:type="paragraph">
    <w:name w:val="x-progress-text-back1"/>
    <w:basedOn w:val="Normal"/>
    <w:rsid w:val="006C5B01"/>
    <w:pPr>
      <w:spacing w:lineRule="atLeast" w:line="225" w:afterAutospacing="true" w:after="100" w:beforeAutospacing="true" w:before="100"/>
    </w:pPr>
    <w:rPr>
      <w:rFonts w:hAnsi="Times New Roman" w:ascii="Times New Roman"/>
      <w:color w:val="396095"/>
      <w:sz w:val="26"/>
      <w:szCs w:val="26"/>
      <w:lang w:val="hr-HR"/>
    </w:rPr>
  </w:style>
  <w:style w:customStyle="true" w:styleId="x-window-body2" w:type="paragraph">
    <w:name w:val="x-window-body2"/>
    <w:basedOn w:val="Normal"/>
    <w:rsid w:val="006C5B01"/>
    <w:pPr>
      <w:pBdr>
        <w:top w:space="0" w:sz="6" w:color="CCCCCC" w:val="single"/>
        <w:bottom w:space="0" w:sz="6" w:color="CCCCCC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text1" w:type="paragraph">
    <w:name w:val="ext-mb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8"/>
      <w:szCs w:val="18"/>
      <w:lang w:val="hr-HR"/>
    </w:rPr>
  </w:style>
  <w:style w:customStyle="true" w:styleId="x-window-header-text1" w:type="paragraph">
    <w:name w:val="x-window-header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8"/>
      <w:szCs w:val="18"/>
      <w:lang w:val="hr-HR"/>
    </w:rPr>
  </w:style>
  <w:style w:customStyle="true" w:styleId="ext-mb-input1" w:type="paragraph">
    <w:name w:val="ext-mb-input1"/>
    <w:basedOn w:val="Normal"/>
    <w:rsid w:val="006C5B01"/>
    <w:pPr>
      <w:spacing w:lineRule="atLeast" w:line="432" w:afterAutospacing="true" w:after="100" w:before="60"/>
    </w:pPr>
    <w:rPr>
      <w:rFonts w:hAnsi="Times New Roman" w:ascii="Times New Roman"/>
      <w:sz w:val="26"/>
      <w:szCs w:val="26"/>
      <w:lang w:val="hr-HR"/>
    </w:rPr>
  </w:style>
  <w:style w:customStyle="true" w:styleId="ext-mb-textarea1" w:type="paragraph">
    <w:name w:val="ext-mb-textarea1"/>
    <w:basedOn w:val="Normal"/>
    <w:rsid w:val="006C5B01"/>
    <w:pPr>
      <w:spacing w:lineRule="atLeast" w:line="432" w:afterAutospacing="true" w:after="100" w:before="60"/>
    </w:pPr>
    <w:rPr>
      <w:rFonts w:cs="Tahoma" w:hAnsi="Tahoma" w:ascii="Tahoma"/>
      <w:sz w:val="18"/>
      <w:szCs w:val="18"/>
      <w:lang w:val="hr-HR"/>
    </w:rPr>
  </w:style>
  <w:style w:customStyle="true" w:styleId="x-progress-wrap1" w:type="paragraph">
    <w:name w:val="x-progress-wrap1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pacing w:lineRule="atLeast" w:line="432" w:afterAutospacing="true" w:after="100" w:before="60"/>
    </w:pPr>
    <w:rPr>
      <w:rFonts w:hAnsi="Times New Roman" w:ascii="Times New Roman"/>
      <w:sz w:val="26"/>
      <w:szCs w:val="26"/>
      <w:lang w:val="hr-HR"/>
    </w:rPr>
  </w:style>
  <w:style w:customStyle="true" w:styleId="x-progress-wrap2" w:type="paragraph">
    <w:name w:val="x-progress-wrap2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pacing w:lineRule="atLeast" w:line="432" w:afterAutospacing="true" w:after="100" w:before="90"/>
    </w:pPr>
    <w:rPr>
      <w:rFonts w:hAnsi="Times New Roman" w:ascii="Times New Roman"/>
      <w:sz w:val="26"/>
      <w:szCs w:val="26"/>
      <w:lang w:val="hr-HR"/>
    </w:rPr>
  </w:style>
  <w:style w:customStyle="true" w:styleId="x-msg-box-wait1" w:type="paragraph">
    <w:name w:val="x-msg-box-wait1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con1" w:type="paragraph">
    <w:name w:val="ext-mb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con2" w:type="paragraph">
    <w:name w:val="ext-mb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nfo1" w:type="paragraph">
    <w:name w:val="ext-mb-info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warning1" w:type="paragraph">
    <w:name w:val="ext-mb-warning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question1" w:type="paragraph">
    <w:name w:val="ext-mb-questi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error1" w:type="paragraph">
    <w:name w:val="ext-mb-erro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end1" w:type="paragraph">
    <w:name w:val="x-slider-end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inner1" w:type="paragraph">
    <w:name w:val="x-slider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thumb1" w:type="paragraph">
    <w:name w:val="x-slider-thumb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end2" w:type="paragraph">
    <w:name w:val="x-slider-end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inner2" w:type="paragraph">
    <w:name w:val="x-slider-inn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thumb2" w:type="paragraph">
    <w:name w:val="x-slider-thumb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loat-right1" w:type="paragraph">
    <w:name w:val="x-float-right1"/>
    <w:basedOn w:val="Normal"/>
    <w:rsid w:val="006C5B01"/>
    <w:pPr>
      <w:spacing w:lineRule="atLeast" w:line="432" w:afterAutospacing="true" w:after="100" w:beforeAutospacing="true" w:before="100"/>
      <w:ind w:right="60"/>
    </w:pPr>
    <w:rPr>
      <w:rFonts w:hAnsi="Times New Roman" w:ascii="Times New Roman"/>
      <w:sz w:val="26"/>
      <w:szCs w:val="26"/>
      <w:lang w:val="hr-HR"/>
    </w:rPr>
  </w:style>
  <w:style w:customStyle="true" w:styleId="x-panel-header2" w:type="paragraph">
    <w:name w:val="x-panel-header2"/>
    <w:basedOn w:val="Normal"/>
    <w:rsid w:val="006C5B01"/>
    <w:pPr>
      <w:pBdr>
        <w:bottom w:space="3" w:sz="6" w:color="D0D0D0" w:val="single"/>
      </w:pBdr>
      <w:spacing w:lineRule="atLeast" w:line="225" w:afterAutospacing="true" w:after="100" w:beforeAutospacing="true" w:before="100"/>
    </w:pPr>
    <w:rPr>
      <w:rFonts w:cs="Tahoma" w:hAnsi="Tahoma" w:ascii="Tahoma"/>
      <w:b/>
      <w:bCs/>
      <w:color w:val="333333"/>
      <w:sz w:val="17"/>
      <w:szCs w:val="17"/>
      <w:lang w:val="hr-HR"/>
    </w:rPr>
  </w:style>
  <w:style w:customStyle="true" w:styleId="x-tool1" w:type="paragraph">
    <w:name w:val="x-tool1"/>
    <w:basedOn w:val="Normal"/>
    <w:rsid w:val="006C5B01"/>
    <w:pPr>
      <w:spacing w:lineRule="atLeast" w:line="432"/>
      <w:ind w:left="-60"/>
    </w:pPr>
    <w:rPr>
      <w:rFonts w:hAnsi="Times New Roman" w:ascii="Times New Roman"/>
      <w:sz w:val="26"/>
      <w:szCs w:val="26"/>
      <w:lang w:val="hr-HR"/>
    </w:rPr>
  </w:style>
  <w:style w:customStyle="true" w:styleId="x-date-header1" w:type="paragraph">
    <w:name w:val="x-date-hea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text6" w:type="paragraph">
    <w:name w:val="x-btn-text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FFFFFF"/>
      <w:sz w:val="26"/>
      <w:szCs w:val="26"/>
      <w:lang w:val="hr-HR"/>
    </w:rPr>
  </w:style>
  <w:style w:customStyle="true" w:styleId="x-toolbar20" w:type="paragraph">
    <w:name w:val="x-toolbar20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active-hover1" w:type="paragraph">
    <w:name w:val="x-date-active-hover1"/>
    <w:basedOn w:val="Normal"/>
    <w:rsid w:val="006C5B01"/>
    <w:pPr>
      <w:shd w:fill="DDECF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ext8" w:type="paragraph">
    <w:name w:val="x-form-text8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check-wrap4" w:type="paragraph">
    <w:name w:val="x-form-check-wrap4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4" w:type="paragraph">
    <w:name w:val="x-form-radio-wrap4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1" w:type="paragraph">
    <w:name w:val="x-form-fil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-text1" w:type="paragraph">
    <w:name w:val="x-form-file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777777"/>
      <w:sz w:val="26"/>
      <w:szCs w:val="26"/>
      <w:lang w:val="hr-HR"/>
    </w:rPr>
  </w:style>
  <w:style w:customStyle="true" w:styleId="x-info-header1" w:type="paragraph">
    <w:name w:val="x-info-header1"/>
    <w:basedOn w:val="Normal"/>
    <w:rsid w:val="006C5B01"/>
    <w:pPr>
      <w:spacing w:afterAutospacing="true" w:after="100" w:beforeAutospacing="true" w:before="100"/>
    </w:pPr>
    <w:rPr>
      <w:rFonts w:cs="Tahoma" w:hAnsi="Tahoma" w:ascii="Tahoma"/>
      <w:b/>
      <w:bCs/>
      <w:color w:val="555555"/>
      <w:sz w:val="20"/>
      <w:lang w:val="hr-HR"/>
    </w:rPr>
  </w:style>
  <w:style w:customStyle="true" w:styleId="x-info-icon1" w:type="paragraph">
    <w:name w:val="x-info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icon2" w:type="paragraph">
    <w:name w:val="x-info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ody1" w:type="paragraph">
    <w:name w:val="x-info-body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color w:val="555555"/>
      <w:sz w:val="18"/>
      <w:szCs w:val="18"/>
      <w:lang w:val="hr-HR"/>
    </w:rPr>
  </w:style>
  <w:style w:customStyle="true" w:styleId="x-info-footer1" w:type="paragraph">
    <w:name w:val="x-info-foot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c1" w:type="paragraph">
    <w:name w:val="x-info-bc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info-bc2" w:type="paragraph">
    <w:name w:val="x-info-bc2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list-notchecked1" w:type="paragraph">
    <w:name w:val="my-list-notchecked1"/>
    <w:basedOn w:val="Normal"/>
    <w:rsid w:val="006C5B01"/>
    <w:pPr>
      <w:spacing w:lineRule="atLeast" w:line="432" w:before="30"/>
    </w:pPr>
    <w:rPr>
      <w:rFonts w:hAnsi="Times New Roman" w:ascii="Times New Roman"/>
      <w:sz w:val="26"/>
      <w:szCs w:val="26"/>
      <w:lang w:val="hr-HR"/>
    </w:rPr>
  </w:style>
  <w:style w:customStyle="true" w:styleId="my-list-checked1" w:type="paragraph">
    <w:name w:val="my-list-checked1"/>
    <w:basedOn w:val="Normal"/>
    <w:rsid w:val="006C5B01"/>
    <w:pPr>
      <w:spacing w:lineRule="atLeast" w:line="432" w:before="30"/>
    </w:pPr>
    <w:rPr>
      <w:rFonts w:hAnsi="Times New Roman" w:ascii="Times New Roman"/>
      <w:sz w:val="26"/>
      <w:szCs w:val="26"/>
      <w:lang w:val="hr-HR"/>
    </w:rPr>
  </w:style>
  <w:style w:customStyle="true" w:styleId="my-list-item1" w:type="paragraph">
    <w:name w:val="my-list-item1"/>
    <w:basedOn w:val="Normal"/>
    <w:rsid w:val="006C5B01"/>
    <w:pPr>
      <w:pBdr>
        <w:top w:space="0" w:sz="6" w:color="FFFFFF" w:val="single"/>
        <w:left w:space="0" w:sz="6" w:color="FFFFFF" w:val="single"/>
        <w:bottom w:space="0" w:sz="6" w:color="FFFFFF" w:val="single"/>
        <w:right w:space="0" w:sz="6" w:color="FFFFFF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over1" w:type="paragraph">
    <w:name w:val="my-list-item-over1"/>
    <w:basedOn w:val="Normal"/>
    <w:rsid w:val="006C5B01"/>
    <w:pPr>
      <w:pBdr>
        <w:top w:space="0" w:sz="6" w:color="B5B4B4" w:val="dotted"/>
        <w:left w:space="0" w:sz="6" w:color="B5B4B4" w:val="dotted"/>
        <w:bottom w:space="0" w:sz="6" w:color="B5B4B4" w:val="dotted"/>
        <w:right w:space="0" w:sz="6" w:color="B5B4B4" w:val="dotted"/>
      </w:pBdr>
      <w:shd w:fill="F1F1F1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sel1" w:type="paragraph">
    <w:name w:val="my-list-item-sel1"/>
    <w:basedOn w:val="Normal"/>
    <w:rsid w:val="006C5B01"/>
    <w:pPr>
      <w:pBdr>
        <w:top w:space="0" w:sz="6" w:color="9EB8ED" w:val="dotted"/>
        <w:left w:space="0" w:sz="6" w:color="9EB8ED" w:val="dotted"/>
        <w:bottom w:space="0" w:sz="6" w:color="9EB8ED" w:val="dotted"/>
        <w:right w:space="0" w:sz="6" w:color="9EB8ED" w:val="dotted"/>
      </w:pBd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l1" w:type="paragraph">
    <w:name w:val="my-list-item-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icon1" w:type="paragraph">
    <w:name w:val="my-list-item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ml1" w:type="paragraph">
    <w:name w:val="my-list-item-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c1" w:type="paragraph">
    <w:name w:val="my-list-item-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r1" w:type="paragraph">
    <w:name w:val="my-list-item-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l2" w:type="paragraph">
    <w:name w:val="my-list-item-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icon2" w:type="paragraph">
    <w:name w:val="my-list-item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ml2" w:type="paragraph">
    <w:name w:val="my-list-item-m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c2" w:type="paragraph">
    <w:name w:val="my-list-item-c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r2" w:type="paragraph">
    <w:name w:val="my-list-item-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overflow1" w:type="paragraph">
    <w:name w:val="my-tbl-item-cell-overflow1"/>
    <w:basedOn w:val="Normal"/>
    <w:rsid w:val="006C5B01"/>
    <w:pPr>
      <w:pBdr>
        <w:right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overflow2" w:type="paragraph">
    <w:name w:val="my-tbl-item-cell-overflow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text1" w:type="paragraph">
    <w:name w:val="my-tbl-item-cell-text1"/>
    <w:basedOn w:val="Normal"/>
    <w:rsid w:val="006C5B01"/>
    <w:pPr>
      <w:spacing w:lineRule="atLeast" w:line="432" w:afterAutospacing="true" w:after="100" w:beforeAutospacing="true" w:before="100"/>
    </w:pPr>
    <w:rPr>
      <w:rFonts w:cs="Arial"/>
      <w:sz w:val="17"/>
      <w:szCs w:val="17"/>
      <w:lang w:val="hr-HR"/>
    </w:rPr>
  </w:style>
  <w:style w:customStyle="true" w:styleId="my-tbl-item-cell-widget1" w:type="paragraph">
    <w:name w:val="my-tbl-item-cell-widge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open1" w:type="paragraph">
    <w:name w:val="my-tree-ope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close1" w:type="paragraph">
    <w:name w:val="my-tree-clos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1" w:type="paragraph">
    <w:name w:val="tree-fol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con1" w:type="paragraph">
    <w:name w:val="my-treetbl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open1" w:type="paragraph">
    <w:name w:val="my-treetbl-ope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lose1" w:type="paragraph">
    <w:name w:val="my-treetbl-clos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2" w:type="paragraph">
    <w:name w:val="tree-fold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1" w:type="paragraph">
    <w:name w:val="my-treetbl-cel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overflow1" w:type="paragraph">
    <w:name w:val="my-treetbl-cell-overflow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text1" w:type="paragraph">
    <w:name w:val="my-treetbl-cell-text1"/>
    <w:basedOn w:val="Normal"/>
    <w:rsid w:val="006C5B01"/>
    <w:pPr>
      <w:spacing w:lineRule="atLeast" w:line="432" w:afterAutospacing="true" w:after="100" w:beforeAutospacing="true" w:before="100"/>
    </w:pPr>
    <w:rPr>
      <w:rFonts w:cs="Arial"/>
      <w:sz w:val="18"/>
      <w:szCs w:val="18"/>
      <w:lang w:val="hr-HR"/>
    </w:rPr>
  </w:style>
  <w:style w:customStyle="true" w:styleId="x-tip-top1" w:type="paragraph">
    <w:name w:val="x-tip-top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left1" w:type="paragraph">
    <w:name w:val="x-tip-top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right1" w:type="paragraph">
    <w:name w:val="x-tip-top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1" w:type="paragraph">
    <w:name w:val="x-tip-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left1" w:type="paragraph">
    <w:name w:val="x-tip-ft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right1" w:type="paragraph">
    <w:name w:val="x-tip-ft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left1" w:type="paragraph">
    <w:name w:val="x-tip-bd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right1" w:type="paragraph">
    <w:name w:val="x-tip-bd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5" w:type="paragraph">
    <w:name w:val="x-window-mc5"/>
    <w:basedOn w:val="Normal"/>
    <w:rsid w:val="006C5B01"/>
    <w:pPr>
      <w:shd w:fill="E4E4E4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btn-center12" w:type="paragraph">
    <w:name w:val="x-btn-center12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CCCCCC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13" w:type="paragraph">
    <w:name w:val="x-btn-center13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window-mc6" w:type="paragraph">
    <w:name w:val="x-window-mc6"/>
    <w:basedOn w:val="Normal"/>
    <w:rsid w:val="006C5B01"/>
    <w:pPr>
      <w:pBdr>
        <w:top w:space="0" w:sz="6" w:color="CCCCCC" w:val="single"/>
        <w:bottom w:space="0" w:sz="6" w:color="CCCCCC" w:val="single"/>
      </w:pBd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form-trigger6" w:type="paragraph">
    <w:name w:val="x-form-trigger6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5" w:type="paragraph">
    <w:name w:val="x-grid3-cell-inner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8" w:type="paragraph">
    <w:name w:val="x-grid3-hd-inner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styleId="Reetkatablice" w:type="table">
    <w:name w:val="Table Grid"/>
    <w:basedOn w:val="Obinatablica"/>
    <w:rsid w:val="00F63F3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190421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90421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2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6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6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6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6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 w:uiPriority="20"/>
    <w:lsdException w:name="Normal (Web)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Variable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styleId="Naslov1" w:type="paragraph">
    <w:name w:val="heading 1"/>
    <w:basedOn w:val="Normal"/>
    <w:link w:val="Naslov1Char"/>
    <w:uiPriority w:val="9"/>
    <w:qFormat/>
    <w:rsid w:val="006C5B01"/>
    <w:pPr>
      <w:spacing w:after="100" w:afterAutospacing="1" w:before="100" w:beforeAutospacing="1"/>
      <w:outlineLvl w:val="0"/>
    </w:pPr>
    <w:rPr>
      <w:rFonts w:ascii="Anivers-Regular" w:hAnsi="Anivers-Regular"/>
      <w:color w:val="A6A6A6"/>
      <w:kern w:val="36"/>
      <w:szCs w:val="24"/>
      <w:lang w:val="hr-HR"/>
    </w:rPr>
  </w:style>
  <w:style w:styleId="Naslov2" w:type="paragraph">
    <w:name w:val="heading 2"/>
    <w:basedOn w:val="Normal"/>
    <w:link w:val="Naslov2Char"/>
    <w:uiPriority w:val="9"/>
    <w:qFormat/>
    <w:rsid w:val="006C5B01"/>
    <w:pPr>
      <w:spacing w:after="100" w:afterAutospacing="1" w:before="100" w:beforeAutospacing="1"/>
      <w:outlineLvl w:val="1"/>
    </w:pPr>
    <w:rPr>
      <w:rFonts w:ascii="Anivers-Regular" w:hAnsi="Anivers-Regular"/>
      <w:color w:val="A6A6A6"/>
      <w:szCs w:val="24"/>
      <w:lang w:val="hr-HR"/>
    </w:rPr>
  </w:style>
  <w:style w:styleId="Naslov3" w:type="paragraph">
    <w:name w:val="heading 3"/>
    <w:basedOn w:val="Normal"/>
    <w:link w:val="Naslov3Char"/>
    <w:uiPriority w:val="9"/>
    <w:qFormat/>
    <w:rsid w:val="006C5B01"/>
    <w:pPr>
      <w:spacing w:after="100" w:afterAutospacing="1" w:before="100" w:beforeAutospacing="1"/>
      <w:outlineLvl w:val="2"/>
    </w:pPr>
    <w:rPr>
      <w:rFonts w:ascii="Anivers-Regular" w:hAnsi="Anivers-Regular"/>
      <w:color w:val="A6A6A6"/>
      <w:szCs w:val="24"/>
      <w:lang w:val="hr-HR"/>
    </w:rPr>
  </w:style>
  <w:style w:styleId="Naslov4" w:type="paragraph">
    <w:name w:val="heading 4"/>
    <w:basedOn w:val="Normal"/>
    <w:link w:val="Naslov4Char"/>
    <w:uiPriority w:val="9"/>
    <w:qFormat/>
    <w:rsid w:val="006C5B01"/>
    <w:pPr>
      <w:spacing w:after="100" w:afterAutospacing="1" w:before="100" w:beforeAutospacing="1"/>
      <w:outlineLvl w:val="3"/>
    </w:pPr>
    <w:rPr>
      <w:rFonts w:ascii="Anivers-Regular" w:hAnsi="Anivers-Regular"/>
      <w:color w:val="A6A6A6"/>
      <w:szCs w:val="24"/>
      <w:lang w:val="hr-HR"/>
    </w:rPr>
  </w:style>
  <w:style w:styleId="Naslov5" w:type="paragraph">
    <w:name w:val="heading 5"/>
    <w:basedOn w:val="Normal"/>
    <w:link w:val="Naslov5Char"/>
    <w:uiPriority w:val="9"/>
    <w:qFormat/>
    <w:rsid w:val="006C5B01"/>
    <w:pPr>
      <w:spacing w:after="100" w:afterAutospacing="1" w:before="100" w:beforeAutospacing="1"/>
      <w:outlineLvl w:val="4"/>
    </w:pPr>
    <w:rPr>
      <w:rFonts w:ascii="Anivers-Regular" w:hAnsi="Anivers-Regular"/>
      <w:color w:val="A6A6A6"/>
      <w:szCs w:val="24"/>
      <w:lang w:val="hr-HR"/>
    </w:rPr>
  </w:style>
  <w:style w:styleId="Naslov6" w:type="paragraph">
    <w:name w:val="heading 6"/>
    <w:basedOn w:val="Normal"/>
    <w:link w:val="Naslov6Char"/>
    <w:uiPriority w:val="9"/>
    <w:qFormat/>
    <w:rsid w:val="006C5B01"/>
    <w:pPr>
      <w:spacing w:after="100" w:afterAutospacing="1" w:before="100" w:beforeAutospacing="1"/>
      <w:outlineLvl w:val="5"/>
    </w:pPr>
    <w:rPr>
      <w:rFonts w:ascii="Anivers-Regular" w:hAnsi="Anivers-Regular"/>
      <w:color w:val="A6A6A6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692B2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A74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740F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392ED7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EC586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6C5B01"/>
    <w:rPr>
      <w:rFonts w:ascii="Anivers-Regular" w:hAnsi="Anivers-Regular"/>
      <w:color w:val="A6A6A6"/>
      <w:kern w:val="36"/>
      <w:sz w:val="24"/>
      <w:szCs w:val="24"/>
    </w:rPr>
  </w:style>
  <w:style w:customStyle="1" w:styleId="Naslov2Char" w:type="character">
    <w:name w:val="Naslov 2 Char"/>
    <w:basedOn w:val="Zadanifontodlomka"/>
    <w:link w:val="Naslov2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3Char" w:type="character">
    <w:name w:val="Naslov 3 Char"/>
    <w:basedOn w:val="Zadanifontodlomka"/>
    <w:link w:val="Naslov3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5Char" w:type="character">
    <w:name w:val="Naslov 5 Char"/>
    <w:basedOn w:val="Zadanifontodlomka"/>
    <w:link w:val="Naslov5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6Char" w:type="character">
    <w:name w:val="Naslov 6 Char"/>
    <w:basedOn w:val="Zadanifontodlomka"/>
    <w:link w:val="Naslov6"/>
    <w:uiPriority w:val="9"/>
    <w:rsid w:val="006C5B01"/>
    <w:rPr>
      <w:rFonts w:ascii="Anivers-Regular" w:hAnsi="Anivers-Regular"/>
      <w:color w:val="A6A6A6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6C5B01"/>
    <w:rPr>
      <w:strike w:val="0"/>
      <w:dstrike w:val="0"/>
      <w:color w:val="AA0000"/>
      <w:u w:val="none"/>
      <w:effect w:val="none"/>
    </w:rPr>
  </w:style>
  <w:style w:styleId="SlijeenaHiperveza" w:type="character">
    <w:name w:val="FollowedHyperlink"/>
    <w:basedOn w:val="Zadanifontodlomka"/>
    <w:uiPriority w:val="99"/>
    <w:unhideWhenUsed/>
    <w:rsid w:val="006C5B01"/>
    <w:rPr>
      <w:strike w:val="0"/>
      <w:dstrike w:val="0"/>
      <w:color w:val="660000"/>
      <w:u w:val="none"/>
      <w:effect w:val="none"/>
    </w:rPr>
  </w:style>
  <w:style w:styleId="HTML-adresa" w:type="paragraph">
    <w:name w:val="HTML Address"/>
    <w:basedOn w:val="Normal"/>
    <w:link w:val="HTML-adresaChar"/>
    <w:uiPriority w:val="99"/>
    <w:unhideWhenUsed/>
    <w:rsid w:val="006C5B01"/>
    <w:rPr>
      <w:rFonts w:ascii="Times New Roman" w:hAnsi="Times New Roman"/>
      <w:szCs w:val="24"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rsid w:val="006C5B01"/>
    <w:rPr>
      <w:sz w:val="24"/>
      <w:szCs w:val="24"/>
    </w:rPr>
  </w:style>
  <w:style w:styleId="HTML-navod" w:type="character">
    <w:name w:val="HTML Cite"/>
    <w:basedOn w:val="Zadanifontodlomka"/>
    <w:uiPriority w:val="99"/>
    <w:unhideWhenUsed/>
    <w:rsid w:val="006C5B01"/>
    <w:rPr>
      <w:b w:val="0"/>
      <w:bCs w:val="0"/>
      <w:i w:val="0"/>
      <w:iCs w:val="0"/>
    </w:rPr>
  </w:style>
  <w:style w:styleId="HTML-kod" w:type="character">
    <w:name w:val="HTML Code"/>
    <w:basedOn w:val="Zadanifontodlomka"/>
    <w:uiPriority w:val="99"/>
    <w:unhideWhenUsed/>
    <w:rsid w:val="006C5B01"/>
    <w:rPr>
      <w:rFonts w:ascii="Courier New" w:cs="Courier New" w:eastAsia="Times New Roman" w:hAnsi="Courier New" w:hint="default"/>
      <w:b w:val="0"/>
      <w:bCs w:val="0"/>
      <w:i w:val="0"/>
      <w:iCs w:val="0"/>
      <w:sz w:val="24"/>
      <w:szCs w:val="24"/>
    </w:rPr>
  </w:style>
  <w:style w:styleId="HTML-definicija" w:type="character">
    <w:name w:val="HTML Definition"/>
    <w:basedOn w:val="Zadanifontodlomka"/>
    <w:uiPriority w:val="99"/>
    <w:unhideWhenUsed/>
    <w:rsid w:val="006C5B01"/>
    <w:rPr>
      <w:b w:val="0"/>
      <w:bCs w:val="0"/>
      <w:i w:val="0"/>
      <w:iCs w:val="0"/>
    </w:rPr>
  </w:style>
  <w:style w:styleId="Istaknuto" w:type="character">
    <w:name w:val="Emphasis"/>
    <w:basedOn w:val="Zadanifontodlomka"/>
    <w:uiPriority w:val="20"/>
    <w:qFormat/>
    <w:rsid w:val="006C5B01"/>
    <w:rPr>
      <w:b w:val="0"/>
      <w:bCs w:val="0"/>
      <w:i w:val="0"/>
      <w:iCs w:val="0"/>
    </w:rPr>
  </w:style>
  <w:style w:styleId="HTML-tipkovnica" w:type="character">
    <w:name w:val="HTML Keyboard"/>
    <w:basedOn w:val="Zadanifontodlomka"/>
    <w:uiPriority w:val="99"/>
    <w:unhideWhenUsed/>
    <w:rsid w:val="006C5B01"/>
    <w:rPr>
      <w:rFonts w:ascii="Courier New" w:cs="Courier New" w:eastAsia="Times New Roman" w:hAnsi="Courier New" w:hint="default"/>
      <w:sz w:val="24"/>
      <w:szCs w:val="24"/>
    </w:rPr>
  </w:style>
  <w:style w:styleId="HTMLunaprijedoblikovano" w:type="paragraph">
    <w:name w:val="HTML Preformatted"/>
    <w:basedOn w:val="Normal"/>
    <w:link w:val="HTMLunaprijedoblikovanoChar"/>
    <w:uiPriority w:val="99"/>
    <w:unhideWhenUsed/>
    <w:rsid w:val="006C5B01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szCs w:val="24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rsid w:val="006C5B01"/>
    <w:rPr>
      <w:rFonts w:ascii="Courier New" w:cs="Courier New" w:hAnsi="Courier New"/>
      <w:sz w:val="24"/>
      <w:szCs w:val="24"/>
    </w:rPr>
  </w:style>
  <w:style w:styleId="HTML-primjer" w:type="character">
    <w:name w:val="HTML Sample"/>
    <w:basedOn w:val="Zadanifontodlomka"/>
    <w:uiPriority w:val="99"/>
    <w:unhideWhenUsed/>
    <w:rsid w:val="006C5B01"/>
    <w:rPr>
      <w:rFonts w:ascii="Courier New" w:cs="Courier New" w:eastAsia="Times New Roman" w:hAnsi="Courier New" w:hint="default"/>
      <w:sz w:val="24"/>
      <w:szCs w:val="24"/>
    </w:rPr>
  </w:style>
  <w:style w:styleId="Naglaeno" w:type="character">
    <w:name w:val="Strong"/>
    <w:basedOn w:val="Zadanifontodlomka"/>
    <w:uiPriority w:val="22"/>
    <w:qFormat/>
    <w:rsid w:val="006C5B01"/>
    <w:rPr>
      <w:b w:val="0"/>
      <w:bCs w:val="0"/>
      <w:i w:val="0"/>
      <w:iCs w:val="0"/>
    </w:rPr>
  </w:style>
  <w:style w:styleId="HTML-varijabla" w:type="character">
    <w:name w:val="HTML Variable"/>
    <w:basedOn w:val="Zadanifontodlomka"/>
    <w:uiPriority w:val="99"/>
    <w:unhideWhenUsed/>
    <w:rsid w:val="006C5B01"/>
    <w:rPr>
      <w:b w:val="0"/>
      <w:bCs w:val="0"/>
      <w:i w:val="0"/>
      <w:iCs w:val="0"/>
    </w:rPr>
  </w:style>
  <w:style w:styleId="StandardWeb" w:type="paragraph">
    <w:name w:val="Normal (Web)"/>
    <w:basedOn w:val="Normal"/>
    <w:uiPriority w:val="99"/>
    <w:unhideWhenUsed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hromeframe" w:type="paragraph">
    <w:name w:val="chromeframe"/>
    <w:basedOn w:val="Normal"/>
    <w:rsid w:val="006C5B01"/>
    <w:pPr>
      <w:shd w:color="auto" w:fill="CCCCCC" w:val="clear"/>
      <w:spacing w:after="48" w:before="48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container12" w:type="paragraph">
    <w:name w:val="container_1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rid1" w:type="paragraph">
    <w:name w:val="grid_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2" w:type="paragraph">
    <w:name w:val="grid_2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3" w:type="paragraph">
    <w:name w:val="grid_3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4" w:type="paragraph">
    <w:name w:val="grid_4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5" w:type="paragraph">
    <w:name w:val="grid_5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6" w:type="paragraph">
    <w:name w:val="grid_6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7" w:type="paragraph">
    <w:name w:val="grid_7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8" w:type="paragraph">
    <w:name w:val="grid_8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9" w:type="paragraph">
    <w:name w:val="grid_9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0" w:type="paragraph">
    <w:name w:val="grid_10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1" w:type="paragraph">
    <w:name w:val="grid_1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2" w:type="paragraph">
    <w:name w:val="grid_12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alpha" w:type="paragraph">
    <w:name w:val="alpha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omega" w:type="paragraph">
    <w:name w:val="omega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lear" w:type="paragraph">
    <w:name w:val="cle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label" w:type="paragraph">
    <w:name w:val="lab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666666"/>
      <w:sz w:val="26"/>
      <w:szCs w:val="26"/>
      <w:lang w:val="hr-HR"/>
    </w:rPr>
  </w:style>
  <w:style w:customStyle="1" w:styleId="error" w:type="paragraph">
    <w:name w:val="erro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FF0000"/>
      <w:sz w:val="26"/>
      <w:szCs w:val="26"/>
      <w:lang w:val="hr-HR"/>
    </w:rPr>
  </w:style>
  <w:style w:customStyle="1" w:styleId="testimonial" w:type="paragraph">
    <w:name w:val="testimonial"/>
    <w:basedOn w:val="Normal"/>
    <w:rsid w:val="006C5B01"/>
    <w:pPr>
      <w:spacing w:after="300" w:before="30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container" w:type="paragraph">
    <w:name w:val="galleria-container"/>
    <w:basedOn w:val="Normal"/>
    <w:rsid w:val="006C5B01"/>
    <w:pP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r" w:type="paragraph">
    <w:name w:val="ir"/>
    <w:basedOn w:val="Normal"/>
    <w:rsid w:val="006C5B01"/>
    <w:pPr>
      <w:spacing w:after="100" w:afterAutospacing="1" w:before="100" w:beforeAutospacing="1" w:line="432" w:lineRule="atLeast"/>
      <w:ind w:firstLine="22384"/>
    </w:pPr>
    <w:rPr>
      <w:rFonts w:ascii="Times New Roman" w:hAnsi="Times New Roman"/>
      <w:sz w:val="26"/>
      <w:szCs w:val="26"/>
      <w:lang w:val="hr-HR"/>
    </w:rPr>
  </w:style>
  <w:style w:customStyle="1" w:styleId="visuallyhidden" w:type="paragraph">
    <w:name w:val="visuallyhidden"/>
    <w:basedOn w:val="Normal"/>
    <w:rsid w:val="006C5B01"/>
    <w:pPr>
      <w:spacing w:line="432" w:lineRule="atLeast"/>
      <w:ind w:left="-15" w:right="-15"/>
    </w:pPr>
    <w:rPr>
      <w:rFonts w:ascii="Times New Roman" w:hAnsi="Times New Roman"/>
      <w:sz w:val="26"/>
      <w:szCs w:val="26"/>
      <w:lang w:val="hr-HR"/>
    </w:rPr>
  </w:style>
  <w:style w:customStyle="1" w:styleId="ext-el-mask" w:type="paragraph">
    <w:name w:val="ext-el-mask"/>
    <w:basedOn w:val="Normal"/>
    <w:rsid w:val="006C5B01"/>
    <w:pPr>
      <w:shd w:color="auto" w:fill="CCCCCC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el-mask-msg" w:type="paragraph">
    <w:name w:val="ext-el-mask-msg"/>
    <w:basedOn w:val="Normal"/>
    <w:rsid w:val="006C5B01"/>
    <w:pPr>
      <w:pBdr>
        <w:top w:color="6593CF" w:space="2" w:sz="6" w:val="single"/>
        <w:left w:color="6593CF" w:space="2" w:sz="6" w:val="single"/>
        <w:bottom w:color="6593CF" w:space="2" w:sz="6" w:val="single"/>
        <w:right w:color="6593CF" w:space="2" w:sz="6" w:val="single"/>
      </w:pBd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paint" w:type="paragraph">
    <w:name w:val="x-repai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tem-disabled" w:type="paragraph">
    <w:name w:val="x-item-disabl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808080"/>
      <w:sz w:val="26"/>
      <w:szCs w:val="26"/>
      <w:lang w:val="hr-HR"/>
    </w:rPr>
  </w:style>
  <w:style w:customStyle="1" w:styleId="x-splitbar-proxy" w:type="paragraph">
    <w:name w:val="x-splitbar-proxy"/>
    <w:basedOn w:val="Normal"/>
    <w:rsid w:val="006C5B01"/>
    <w:pPr>
      <w:shd w:color="auto" w:fill="929090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color-palette" w:type="paragraph">
    <w:name w:val="x-color-palet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e-shadow" w:type="paragraph">
    <w:name w:val="x-ie-shadow"/>
    <w:basedOn w:val="Normal"/>
    <w:rsid w:val="006C5B01"/>
    <w:pPr>
      <w:shd w:color="auto" w:fill="777777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shadow" w:type="paragraph">
    <w:name w:val="x-shad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loading-indicator" w:type="paragraph">
    <w:name w:val="loading-indicator"/>
    <w:basedOn w:val="Normal"/>
    <w:rsid w:val="006C5B01"/>
    <w:pPr>
      <w:spacing w:after="45" w:before="45" w:line="240" w:lineRule="atLeast"/>
      <w:ind w:left="45" w:right="45"/>
    </w:pPr>
    <w:rPr>
      <w:rFonts w:ascii="Times New Roman" w:hAnsi="Times New Roman"/>
      <w:sz w:val="17"/>
      <w:szCs w:val="17"/>
      <w:lang w:val="hr-HR"/>
    </w:rPr>
  </w:style>
  <w:style w:customStyle="1" w:styleId="x-drag-overlay" w:type="paragraph">
    <w:name w:val="x-drag-overla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clear" w:type="paragraph">
    <w:name w:val="x-clear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spotlight" w:type="paragraph">
    <w:name w:val="x-spotlight"/>
    <w:basedOn w:val="Normal"/>
    <w:rsid w:val="006C5B01"/>
    <w:pPr>
      <w:shd w:color="auto" w:fill="CCCCCC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header" w:type="paragraph">
    <w:name w:val="x-tab-panel-header"/>
    <w:basedOn w:val="Normal"/>
    <w:rsid w:val="006C5B01"/>
    <w:pPr>
      <w:pBdr>
        <w:top w:color="D0D0D0" w:space="0" w:sz="6" w:val="single"/>
        <w:left w:color="D0D0D0" w:space="0" w:sz="6" w:val="single"/>
        <w:bottom w:color="D0D0D0" w:space="2" w:sz="6" w:val="single"/>
        <w:right w:color="D0D0D0" w:space="0" w:sz="6" w:val="single"/>
      </w:pBdr>
      <w:shd w:color="auto" w:fill="EAEAEA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footer" w:type="paragraph">
    <w:name w:val="x-tab-panel-footer"/>
    <w:basedOn w:val="Normal"/>
    <w:rsid w:val="006C5B01"/>
    <w:pPr>
      <w:pBdr>
        <w:top w:color="D0D0D0" w:space="2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EAEAEA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wrap" w:type="paragraph">
    <w:name w:val="x-tab-strip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" w:type="paragraph">
    <w:name w:val="x-tab-panel-body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top" w:type="paragraph">
    <w:name w:val="x-tab-panel-body-to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bottom" w:type="paragraph">
    <w:name w:val="x-tab-panel-body-botto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croller-left" w:type="paragraph">
    <w:name w:val="x-tab-scroller-left"/>
    <w:basedOn w:val="Normal"/>
    <w:rsid w:val="006C5B01"/>
    <w:pPr>
      <w:pBdr>
        <w:bottom w:color="AEAEA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croller-right" w:type="paragraph">
    <w:name w:val="x-tab-scroller-right"/>
    <w:basedOn w:val="Normal"/>
    <w:rsid w:val="006C5B01"/>
    <w:pPr>
      <w:pBdr>
        <w:bottom w:color="AEAEA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eld" w:type="paragraph">
    <w:name w:val="x-form-field"/>
    <w:basedOn w:val="Normal"/>
    <w:rsid w:val="006C5B01"/>
    <w:pPr>
      <w:spacing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text" w:type="paragraph">
    <w:name w:val="x-form-text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select-one" w:type="paragraph">
    <w:name w:val="x-form-select-one"/>
    <w:basedOn w:val="Normal"/>
    <w:rsid w:val="006C5B01"/>
    <w:pPr>
      <w:pBdr>
        <w:top w:color="B5B8C8" w:space="0" w:sz="6" w:val="single"/>
        <w:left w:color="B5B8C8" w:space="0" w:sz="6" w:val="single"/>
        <w:bottom w:color="B5B8C8" w:space="0" w:sz="6" w:val="single"/>
        <w:right w:color="B5B8C8" w:space="0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check-group" w:type="paragraph">
    <w:name w:val="x-form-check-group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group" w:type="paragraph">
    <w:name w:val="x-form-radio-group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" w:type="paragraph">
    <w:name w:val="x-form-check-wrap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" w:type="paragraph">
    <w:name w:val="x-form-radio-wrap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" w:type="paragraph">
    <w:name w:val="x-form-check"/>
    <w:basedOn w:val="Normal"/>
    <w:rsid w:val="006C5B01"/>
    <w:pPr>
      <w:spacing w:after="30" w:before="100" w:beforeAutospacing="1" w:line="432" w:lineRule="atLeast"/>
      <w:textAlignment w:val="bottom"/>
    </w:pPr>
    <w:rPr>
      <w:rFonts w:ascii="Times New Roman" w:hAnsi="Times New Roman"/>
      <w:sz w:val="26"/>
      <w:szCs w:val="26"/>
      <w:lang w:val="hr-HR"/>
    </w:rPr>
  </w:style>
  <w:style w:customStyle="1" w:styleId="x-form-radio" w:type="paragraph">
    <w:name w:val="x-form-radio"/>
    <w:basedOn w:val="Normal"/>
    <w:rsid w:val="006C5B01"/>
    <w:pPr>
      <w:spacing w:after="45" w:before="100" w:beforeAutospacing="1" w:line="432" w:lineRule="atLeast"/>
      <w:textAlignment w:val="bottom"/>
    </w:pPr>
    <w:rPr>
      <w:rFonts w:ascii="Times New Roman" w:hAnsi="Times New Roman"/>
      <w:sz w:val="26"/>
      <w:szCs w:val="26"/>
      <w:lang w:val="hr-HR"/>
    </w:rPr>
  </w:style>
  <w:style w:customStyle="1" w:styleId="x-form-check-wrap-inner" w:type="paragraph">
    <w:name w:val="x-form-check-wrap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-inner" w:type="paragraph">
    <w:name w:val="x-form-radio-wrap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group-label" w:type="paragraph">
    <w:name w:val="x-form-check-group-label"/>
    <w:basedOn w:val="Normal"/>
    <w:rsid w:val="006C5B01"/>
    <w:pPr>
      <w:pBdr>
        <w:bottom w:color="99BBE8" w:space="0" w:sz="6" w:val="single"/>
      </w:pBdr>
      <w:spacing w:after="75" w:before="100" w:beforeAutospacing="1" w:line="432" w:lineRule="atLeast"/>
    </w:pPr>
    <w:rPr>
      <w:rFonts w:ascii="Times New Roman" w:hAnsi="Times New Roman"/>
      <w:color w:val="15428B"/>
      <w:sz w:val="26"/>
      <w:szCs w:val="26"/>
      <w:lang w:val="hr-HR"/>
    </w:rPr>
  </w:style>
  <w:style w:customStyle="1" w:styleId="x-form-field-wrap" w:type="paragraph">
    <w:name w:val="x-form-field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ocus" w:type="paragraph">
    <w:name w:val="x-form-focus"/>
    <w:basedOn w:val="Normal"/>
    <w:rsid w:val="006C5B01"/>
    <w:pPr>
      <w:pBdr>
        <w:top w:color="7EADD9" w:space="0" w:sz="6" w:val="single"/>
        <w:left w:color="7EADD9" w:space="0" w:sz="6" w:val="single"/>
        <w:bottom w:color="7EADD9" w:space="0" w:sz="6" w:val="single"/>
        <w:right w:color="7EADD9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" w:type="paragraph">
    <w:name w:val="x-form-invalid"/>
    <w:basedOn w:val="Normal"/>
    <w:rsid w:val="006C5B01"/>
    <w:pPr>
      <w:pBdr>
        <w:top w:color="DD7870" w:space="0" w:sz="6" w:val="single"/>
        <w:left w:color="DD7870" w:space="0" w:sz="6" w:val="single"/>
        <w:bottom w:color="DD7870" w:space="0" w:sz="6" w:val="single"/>
        <w:right w:color="DD787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editor" w:type="paragraph">
    <w:name w:val="x-editor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grow-sizer" w:type="paragraph">
    <w:name w:val="x-form-grow-sizer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item" w:type="paragraph">
    <w:name w:val="x-form-item"/>
    <w:basedOn w:val="Normal"/>
    <w:rsid w:val="006C5B01"/>
    <w:pPr>
      <w:spacing w:after="120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element" w:type="paragraph">
    <w:name w:val="x-form-ele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-msg" w:type="paragraph">
    <w:name w:val="x-form-invalid-msg"/>
    <w:basedOn w:val="Normal"/>
    <w:rsid w:val="006C5B01"/>
    <w:pPr>
      <w:spacing w:after="100" w:afterAutospacing="1" w:before="100" w:beforeAutospacing="1" w:line="240" w:lineRule="atLeast"/>
    </w:pPr>
    <w:rPr>
      <w:rFonts w:ascii="Tahoma" w:cs="Tahoma" w:hAnsi="Tahoma"/>
      <w:color w:val="EE0000"/>
      <w:sz w:val="17"/>
      <w:szCs w:val="17"/>
      <w:lang w:val="hr-HR"/>
    </w:rPr>
  </w:style>
  <w:style w:customStyle="1" w:styleId="x-form-empty-field" w:type="paragraph">
    <w:name w:val="x-form-empty-fie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808080"/>
      <w:sz w:val="26"/>
      <w:szCs w:val="26"/>
      <w:lang w:val="hr-HR"/>
    </w:rPr>
  </w:style>
  <w:style w:customStyle="1" w:styleId="x-form-clear" w:type="paragraph">
    <w:name w:val="x-form-clear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form-clear-left" w:type="paragraph">
    <w:name w:val="x-form-clear-left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form-cb-label" w:type="paragraph">
    <w:name w:val="x-form-cb-label"/>
    <w:basedOn w:val="Normal"/>
    <w:rsid w:val="006C5B01"/>
    <w:pPr>
      <w:spacing w:after="100" w:afterAutospacing="1" w:before="100" w:beforeAutospacing="1" w:line="432" w:lineRule="atLeast"/>
      <w:ind w:left="60"/>
    </w:pPr>
    <w:rPr>
      <w:rFonts w:ascii="Tahoma" w:cs="Tahoma" w:hAnsi="Tahoma"/>
      <w:sz w:val="18"/>
      <w:szCs w:val="18"/>
      <w:lang w:val="hr-HR"/>
    </w:rPr>
  </w:style>
  <w:style w:customStyle="1" w:styleId="x-form-column" w:type="paragraph">
    <w:name w:val="x-form-column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-icon" w:type="paragraph">
    <w:name w:val="x-form-invalid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ieldset" w:type="paragraph">
    <w:name w:val="x-fieldset"/>
    <w:basedOn w:val="Normal"/>
    <w:rsid w:val="006C5B01"/>
    <w:pPr>
      <w:pBdr>
        <w:top w:color="D6D6D6" w:space="8" w:sz="6" w:val="single"/>
        <w:left w:color="D6D6D6" w:space="8" w:sz="6" w:val="single"/>
        <w:bottom w:color="D6D6D6" w:space="8" w:sz="6" w:val="single"/>
        <w:right w:color="D6D6D6" w:space="8" w:sz="6" w:val="single"/>
      </w:pBdr>
      <w:spacing w:after="150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" w:type="paragraph">
    <w:name w:val="x-btn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btn-left" w:type="paragraph">
    <w:name w:val="x-btn-lef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" w:type="paragraph">
    <w:name w:val="x-btn-righ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" w:type="paragraph">
    <w:name w:val="x-btn-center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toolbar" w:type="paragraph">
    <w:name w:val="x-toolbar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number" w:type="paragraph">
    <w:name w:val="x-tbar-page-numb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ging-info" w:type="paragraph">
    <w:name w:val="x-paging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444444"/>
      <w:sz w:val="26"/>
      <w:szCs w:val="26"/>
      <w:lang w:val="hr-HR"/>
    </w:rPr>
  </w:style>
  <w:style w:customStyle="1" w:styleId="x-resizable-handle" w:type="paragraph">
    <w:name w:val="x-resizable-handle"/>
    <w:basedOn w:val="Normal"/>
    <w:rsid w:val="006C5B01"/>
    <w:pPr>
      <w:shd w:color="auto" w:fill="FFFFFF" w:val="clear"/>
      <w:spacing w:after="100" w:afterAutospacing="1" w:before="100" w:beforeAutospacing="1" w:line="90" w:lineRule="atLeast"/>
    </w:pPr>
    <w:rPr>
      <w:rFonts w:ascii="Times New Roman" w:hAnsi="Times New Roman"/>
      <w:sz w:val="2"/>
      <w:szCs w:val="2"/>
      <w:lang w:val="hr-HR"/>
    </w:rPr>
  </w:style>
  <w:style w:customStyle="1" w:styleId="x-resizable-handle-east" w:type="paragraph">
    <w:name w:val="x-resizable-handle-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" w:type="paragraph">
    <w:name w:val="x-resizable-handle-sou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west" w:type="paragraph">
    <w:name w:val="x-resizable-handle-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" w:type="paragraph">
    <w:name w:val="x-resizable-handle-nor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east" w:type="paragraph">
    <w:name w:val="x-resizable-handle-south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west" w:type="paragraph">
    <w:name w:val="x-resizable-handle-north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east" w:type="paragraph">
    <w:name w:val="x-resizable-handle-north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west" w:type="paragraph">
    <w:name w:val="x-resizable-handle-south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proxy" w:type="paragraph">
    <w:name w:val="x-resizable-proxy"/>
    <w:basedOn w:val="Normal"/>
    <w:rsid w:val="006C5B01"/>
    <w:pPr>
      <w:pBdr>
        <w:top w:color="3B5A82" w:space="0" w:sz="6" w:val="dashed"/>
        <w:left w:color="3B5A82" w:space="0" w:sz="6" w:val="dashed"/>
        <w:bottom w:color="3B5A82" w:space="0" w:sz="6" w:val="dashed"/>
        <w:right w:color="3B5A82" w:space="0" w:sz="6" w:val="dashed"/>
      </w:pBd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resizable-overlay" w:type="paragraph">
    <w:name w:val="x-resizable-overlay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" w:type="paragraph">
    <w:name w:val="x-grid3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" w:type="paragraph">
    <w:name w:val="x-grid3-cell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" w:type="paragraph">
    <w:name w:val="x-grid3-hd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body" w:type="paragraph">
    <w:name w:val="x-grid3-row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row-loading" w:type="paragraph">
    <w:name w:val="x-grid-row-loading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" w:type="paragraph">
    <w:name w:val="x-grid3-row"/>
    <w:basedOn w:val="Normal"/>
    <w:rsid w:val="006C5B01"/>
    <w:pPr>
      <w:pBdr>
        <w:top w:color="FFFFFF" w:space="0" w:sz="6" w:val="single"/>
        <w:left w:color="EDEDED" w:space="0" w:sz="6" w:val="single"/>
        <w:bottom w:color="EDEDED" w:space="0" w:sz="6" w:val="single"/>
        <w:right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alt" w:type="paragraph">
    <w:name w:val="x-grid3-row-alt"/>
    <w:basedOn w:val="Normal"/>
    <w:rsid w:val="006C5B01"/>
    <w:pPr>
      <w:shd w:color="auto" w:fill="FAFAFA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over" w:type="paragraph">
    <w:name w:val="x-grid3-row-over"/>
    <w:basedOn w:val="Normal"/>
    <w:rsid w:val="006C5B01"/>
    <w:pPr>
      <w:pBdr>
        <w:top w:color="DDDDDD" w:space="0" w:sz="6" w:val="single"/>
        <w:left w:color="DDDDDD" w:space="0" w:sz="6" w:val="single"/>
        <w:bottom w:color="DDDDDD" w:space="0" w:sz="6" w:val="single"/>
        <w:right w:color="DDDDDD" w:space="0" w:sz="6" w:val="single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esize-proxy" w:type="paragraph">
    <w:name w:val="x-grid3-resize-proxy"/>
    <w:basedOn w:val="Normal"/>
    <w:rsid w:val="006C5B01"/>
    <w:pPr>
      <w:shd w:color="auto" w:fill="777777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-resize-marker" w:type="paragraph">
    <w:name w:val="x-grid3-resize-marker"/>
    <w:basedOn w:val="Normal"/>
    <w:rsid w:val="006C5B01"/>
    <w:pPr>
      <w:shd w:color="auto" w:fill="777777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-focus" w:type="paragraph">
    <w:name w:val="x-grid3-focus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grid3-header" w:type="paragraph">
    <w:name w:val="x-grid3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" w:type="paragraph">
    <w:name w:val="x-grid3-header-pop"/>
    <w:basedOn w:val="Normal"/>
    <w:rsid w:val="006C5B01"/>
    <w:pPr>
      <w:pBdr>
        <w:lef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-inner" w:type="paragraph">
    <w:name w:val="x-grid3-header-pop-inner"/>
    <w:basedOn w:val="Normal"/>
    <w:rsid w:val="006C5B01"/>
    <w:pPr>
      <w:pBdr>
        <w:lef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offset" w:type="paragraph">
    <w:name w:val="x-grid3-header-offs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sort-icon" w:type="paragraph">
    <w:name w:val="x-grid3-sort-icon"/>
    <w:basedOn w:val="Normal"/>
    <w:rsid w:val="006C5B01"/>
    <w:pPr>
      <w:spacing w:after="100" w:afterAutospacing="1" w:before="100" w:beforeAutospacing="1" w:line="432" w:lineRule="atLeast"/>
      <w:ind w:left="45"/>
      <w:textAlignment w:val="center"/>
    </w:pPr>
    <w:rPr>
      <w:rFonts w:ascii="Times New Roman" w:hAnsi="Times New Roman"/>
      <w:vanish/>
      <w:sz w:val="26"/>
      <w:szCs w:val="26"/>
      <w:lang w:val="hr-HR"/>
    </w:rPr>
  </w:style>
  <w:style w:customStyle="1" w:styleId="x-grid3-cell-text" w:type="paragraph">
    <w:name w:val="x-grid3-cell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grid3-hd-text" w:type="paragraph">
    <w:name w:val="x-grid3-hd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15428B"/>
      <w:sz w:val="26"/>
      <w:szCs w:val="26"/>
      <w:lang w:val="hr-HR"/>
    </w:rPr>
  </w:style>
  <w:style w:customStyle="1" w:styleId="x-grid3-split" w:type="paragraph">
    <w:name w:val="x-grid3-spl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"/>
      <w:szCs w:val="2"/>
      <w:lang w:val="hr-HR"/>
    </w:rPr>
  </w:style>
  <w:style w:customStyle="1" w:styleId="col-move-top" w:type="paragraph">
    <w:name w:val="col-move-top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col-move-bottom" w:type="paragraph">
    <w:name w:val="col-move-bottom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grid3-row-selected" w:type="paragraph">
    <w:name w:val="x-grid3-row-selected"/>
    <w:basedOn w:val="Normal"/>
    <w:rsid w:val="006C5B01"/>
    <w:pPr>
      <w:pBdr>
        <w:top w:color="A3BAE9" w:space="0" w:sz="6" w:val="dotted"/>
        <w:left w:color="A3BAE9" w:space="0" w:sz="6" w:val="dotted"/>
        <w:bottom w:color="A3BAE9" w:space="0" w:sz="6" w:val="dotted"/>
        <w:right w:color="A3BAE9" w:space="0" w:sz="6" w:val="dotted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selected" w:type="paragraph">
    <w:name w:val="x-grid3-cell-select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grid3-dirty-cell" w:type="paragraph">
    <w:name w:val="x-grid3-dirty-cel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opbar" w:type="paragraph">
    <w:name w:val="x-grid3-topbar"/>
    <w:basedOn w:val="Normal"/>
    <w:rsid w:val="006C5B01"/>
    <w:pPr>
      <w:spacing w:after="100" w:afterAutospacing="1" w:before="100" w:beforeAutospacing="1" w:line="432" w:lineRule="atLeast"/>
    </w:pPr>
    <w:rPr>
      <w:rFonts w:cs="Arial"/>
      <w:vanish/>
      <w:sz w:val="17"/>
      <w:szCs w:val="17"/>
      <w:lang w:val="hr-HR"/>
    </w:rPr>
  </w:style>
  <w:style w:customStyle="1" w:styleId="x-grid3-bottombar" w:type="paragraph">
    <w:name w:val="x-grid3-bottombar"/>
    <w:basedOn w:val="Normal"/>
    <w:rsid w:val="006C5B01"/>
    <w:pPr>
      <w:spacing w:after="100" w:afterAutospacing="1" w:before="100" w:beforeAutospacing="1" w:line="432" w:lineRule="atLeast"/>
    </w:pPr>
    <w:rPr>
      <w:rFonts w:cs="Arial"/>
      <w:vanish/>
      <w:sz w:val="17"/>
      <w:szCs w:val="17"/>
      <w:lang w:val="hr-HR"/>
    </w:rPr>
  </w:style>
  <w:style w:customStyle="1" w:styleId="x-grid3-col-dd" w:type="paragraph">
    <w:name w:val="x-grid3-col-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btn" w:type="paragraph">
    <w:name w:val="x-grid3-hd-btn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-row-expander" w:type="paragraph">
    <w:name w:val="x-grid3-row-expan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checker" w:type="paragraph">
    <w:name w:val="x-grid3-row-chec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checker" w:type="paragraph">
    <w:name w:val="x-grid3-hd-chec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heck-col" w:type="paragraph">
    <w:name w:val="x-grid3-check-co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heck-col-on" w:type="paragraph">
    <w:name w:val="x-grid3-check-col-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group-hd" w:type="paragraph">
    <w:name w:val="x-grid-group-hd"/>
    <w:basedOn w:val="Normal"/>
    <w:rsid w:val="006C5B01"/>
    <w:pPr>
      <w:pBdr>
        <w:bottom w:color="99BBE8" w:space="0" w:sz="12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oup-by-icon" w:type="paragraph">
    <w:name w:val="x-group-by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ls-icon" w:type="paragraph">
    <w:name w:val="x-cols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how-groups-icon" w:type="paragraph">
    <w:name w:val="x-show-groups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empty" w:type="paragraph">
    <w:name w:val="x-grid-empty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color w:val="808080"/>
      <w:sz w:val="17"/>
      <w:szCs w:val="17"/>
      <w:lang w:val="hr-HR"/>
    </w:rPr>
  </w:style>
  <w:style w:customStyle="1" w:styleId="x-dd-drag-ghost" w:type="paragraph">
    <w:name w:val="x-dd-drag-ghost"/>
    <w:basedOn w:val="Normal"/>
    <w:rsid w:val="006C5B01"/>
    <w:pPr>
      <w:pBdr>
        <w:top w:color="DDDDDD" w:space="2" w:sz="6" w:val="single"/>
        <w:left w:color="DDDDDD" w:space="15" w:sz="6" w:val="single"/>
        <w:bottom w:color="BBBBBB" w:space="2" w:sz="6" w:val="single"/>
        <w:right w:color="BBBBBB" w:space="2" w:sz="6" w:val="single"/>
      </w:pBdr>
      <w:shd w:color="auto" w:fill="FFFFFF" w:val="clear"/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x-dd-drop-icon" w:type="paragraph">
    <w:name w:val="x-dd-drop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-selector" w:type="paragraph">
    <w:name w:val="x-view-selector"/>
    <w:basedOn w:val="Normal"/>
    <w:rsid w:val="006C5B01"/>
    <w:pPr>
      <w:pBdr>
        <w:top w:color="3399BB" w:space="0" w:sz="6" w:val="dotted"/>
        <w:left w:color="3399BB" w:space="0" w:sz="6" w:val="dotted"/>
        <w:bottom w:color="3399BB" w:space="0" w:sz="6" w:val="dotted"/>
        <w:right w:color="3399BB" w:space="0" w:sz="6" w:val="dotted"/>
      </w:pBd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icon" w:type="paragraph">
    <w:name w:val="x-tree-icon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c-icon" w:type="paragraph">
    <w:name w:val="x-tree-ec-icon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" w:type="paragraph">
    <w:name w:val="x-tree-elbow-line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" w:type="paragraph">
    <w:name w:val="x-tree-elbow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" w:type="paragraph">
    <w:name w:val="x-tree-elbow-end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" w:type="paragraph">
    <w:name w:val="x-tree-elbow-pl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" w:type="paragraph">
    <w:name w:val="x-tree-elbow-min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" w:type="paragraph">
    <w:name w:val="x-tree-elbow-end-pl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" w:type="paragraph">
    <w:name w:val="x-tree-elbow-end-min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" w:type="paragraph">
    <w:name w:val="x-tree-node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x-tree-node-el" w:type="paragraph">
    <w:name w:val="x-tree-node-el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date-picker" w:type="paragraph">
    <w:name w:val="x-date-picker"/>
    <w:basedOn w:val="Normal"/>
    <w:rsid w:val="006C5B01"/>
    <w:pPr>
      <w:pBdr>
        <w:left w:color="1B376C" w:space="0" w:sz="6" w:val="single"/>
        <w:bottom w:color="1B376C" w:space="0" w:sz="6" w:val="single"/>
        <w:right w:color="1B376C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x-date-middle" w:type="paragraph">
    <w:name w:val="x-date-middle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color w:val="FFFFFF"/>
      <w:sz w:val="17"/>
      <w:szCs w:val="17"/>
      <w:lang w:val="hr-HR"/>
    </w:rPr>
  </w:style>
  <w:style w:customStyle="1" w:styleId="x-date-left" w:type="paragraph">
    <w:name w:val="x-date-left"/>
    <w:basedOn w:val="Normal"/>
    <w:rsid w:val="006C5B01"/>
    <w:pPr>
      <w:spacing w:after="100" w:afterAutospacing="1" w:before="100" w:beforeAutospacing="1"/>
    </w:pPr>
    <w:rPr>
      <w:rFonts w:ascii="Tahoma" w:cs="Tahoma" w:hAnsi="Tahoma"/>
      <w:b/>
      <w:bCs/>
      <w:color w:val="FFFFFF"/>
      <w:sz w:val="17"/>
      <w:szCs w:val="17"/>
      <w:lang w:val="hr-HR"/>
    </w:rPr>
  </w:style>
  <w:style w:customStyle="1" w:styleId="x-date-right" w:type="paragraph">
    <w:name w:val="x-date-right"/>
    <w:basedOn w:val="Normal"/>
    <w:rsid w:val="006C5B01"/>
    <w:pPr>
      <w:spacing w:after="100" w:afterAutospacing="1" w:before="100" w:beforeAutospacing="1" w:line="432" w:lineRule="atLeast"/>
      <w:jc w:val="right"/>
    </w:pPr>
    <w:rPr>
      <w:rFonts w:ascii="Tahoma" w:cs="Tahoma" w:hAnsi="Tahoma"/>
      <w:b/>
      <w:bCs/>
      <w:color w:val="FFFFFF"/>
      <w:sz w:val="17"/>
      <w:szCs w:val="17"/>
      <w:lang w:val="hr-HR"/>
    </w:rPr>
  </w:style>
  <w:style w:customStyle="1" w:styleId="x-date-bottom" w:type="paragraph">
    <w:name w:val="x-date-bottom"/>
    <w:basedOn w:val="Normal"/>
    <w:rsid w:val="006C5B01"/>
    <w:pPr>
      <w:pBdr>
        <w:top w:color="A3BAD9" w:space="3" w:sz="6" w:val="single"/>
      </w:pBdr>
      <w:shd w:color="auto" w:fill="DFEC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mp" w:type="paragraph">
    <w:name w:val="x-date-mp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date-mp-ok" w:type="paragraph">
    <w:name w:val="x-date-mp-ok"/>
    <w:basedOn w:val="Normal"/>
    <w:rsid w:val="006C5B01"/>
    <w:pPr>
      <w:spacing w:after="100" w:afterAutospacing="1" w:before="100" w:beforeAutospacing="1" w:line="432" w:lineRule="atLeast"/>
      <w:ind w:right="45"/>
    </w:pPr>
    <w:rPr>
      <w:rFonts w:ascii="Times New Roman" w:hAnsi="Times New Roman"/>
      <w:sz w:val="26"/>
      <w:szCs w:val="26"/>
      <w:lang w:val="hr-HR"/>
    </w:rPr>
  </w:style>
  <w:style w:customStyle="1" w:styleId="x-date-mp-btns" w:type="paragraph">
    <w:name w:val="x-date-mp-btns"/>
    <w:basedOn w:val="Normal"/>
    <w:rsid w:val="006C5B01"/>
    <w:pPr>
      <w:shd w:color="auto" w:fill="DFEC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mp-ybtn" w:type="paragraph">
    <w:name w:val="x-date-mp-ybtn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sz w:val="26"/>
      <w:szCs w:val="26"/>
      <w:lang w:val="hr-HR"/>
    </w:rPr>
  </w:style>
  <w:style w:customStyle="1" w:styleId="x-tip" w:type="paragraph">
    <w:name w:val="x-ti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" w:type="paragraph">
    <w:name w:val="x-menu"/>
    <w:basedOn w:val="Normal"/>
    <w:rsid w:val="006C5B01"/>
    <w:pPr>
      <w:pBdr>
        <w:top w:color="718BB7" w:space="2" w:sz="6" w:val="single"/>
        <w:left w:color="718BB7" w:space="2" w:sz="6" w:val="single"/>
        <w:bottom w:color="718BB7" w:space="2" w:sz="6" w:val="single"/>
        <w:right w:color="718BB7" w:space="2" w:sz="6" w:val="single"/>
      </w:pBdr>
      <w:shd w:color="auto" w:fill="F0F0F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list" w:type="paragraph">
    <w:name w:val="x-menu-li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list-item" w:type="paragraph">
    <w:name w:val="x-menu-list-item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menu-item-arrow" w:type="paragraph">
    <w:name w:val="x-menu-item-arr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sep" w:type="paragraph">
    <w:name w:val="x-menu-sep"/>
    <w:basedOn w:val="Normal"/>
    <w:rsid w:val="006C5B01"/>
    <w:pPr>
      <w:pBdr>
        <w:bottom w:color="FFFFFF" w:space="0" w:sz="6" w:val="single"/>
      </w:pBdr>
      <w:shd w:color="auto" w:fill="E0E0E0" w:val="clear"/>
      <w:spacing w:after="30" w:before="30" w:line="15" w:lineRule="atLeast"/>
      <w:ind w:left="45" w:right="45"/>
    </w:pPr>
    <w:rPr>
      <w:rFonts w:ascii="Times New Roman" w:hAnsi="Times New Roman"/>
      <w:sz w:val="2"/>
      <w:szCs w:val="2"/>
      <w:lang w:val="hr-HR"/>
    </w:rPr>
  </w:style>
  <w:style w:customStyle="1" w:styleId="x-menu-focus" w:type="paragraph">
    <w:name w:val="x-menu-focus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menu-item-active" w:type="paragraph">
    <w:name w:val="x-menu-item-active"/>
    <w:basedOn w:val="Normal"/>
    <w:rsid w:val="006C5B01"/>
    <w:pPr>
      <w:pBdr>
        <w:top w:color="AACCF6" w:space="0" w:sz="6" w:val="single"/>
        <w:left w:color="AACCF6" w:space="0" w:sz="6" w:val="single"/>
        <w:bottom w:color="AACCF6" w:space="0" w:sz="6" w:val="single"/>
        <w:right w:color="AACCF6" w:space="0" w:sz="6" w:val="single"/>
      </w:pBd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icon" w:type="paragraph">
    <w:name w:val="x-menu-item-icon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date-item" w:type="paragraph">
    <w:name w:val="x-menu-date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l" w:type="paragraph">
    <w:name w:val="x-box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c" w:type="paragraph">
    <w:name w:val="x-box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l" w:type="paragraph">
    <w:name w:val="x-box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c" w:type="paragraph">
    <w:name w:val="x-box-mc"/>
    <w:basedOn w:val="Normal"/>
    <w:rsid w:val="006C5B01"/>
    <w:pPr>
      <w:shd w:color="auto" w:fill="EEEEEE" w:val="clear"/>
      <w:spacing w:after="100" w:afterAutospacing="1" w:before="100" w:beforeAutospacing="1" w:line="432" w:lineRule="atLeast"/>
    </w:pPr>
    <w:rPr>
      <w:rFonts w:ascii="Tahoma" w:cs="Tahoma" w:hAnsi="Tahoma"/>
      <w:color w:val="393939"/>
      <w:sz w:val="18"/>
      <w:szCs w:val="18"/>
      <w:lang w:val="hr-HR"/>
    </w:rPr>
  </w:style>
  <w:style w:customStyle="1" w:styleId="x-box-mr" w:type="paragraph">
    <w:name w:val="x-box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l" w:type="paragraph">
    <w:name w:val="x-box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c" w:type="paragraph">
    <w:name w:val="x-box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r" w:type="paragraph">
    <w:name w:val="x-box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r" w:type="paragraph">
    <w:name w:val="x-box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" w:type="paragraph">
    <w:name w:val="x-combo-list"/>
    <w:basedOn w:val="Normal"/>
    <w:rsid w:val="006C5B01"/>
    <w:pPr>
      <w:pBdr>
        <w:top w:color="98C0F4" w:space="0" w:sz="6" w:val="single"/>
        <w:left w:color="98C0F4" w:space="0" w:sz="6" w:val="single"/>
        <w:bottom w:color="98C0F4" w:space="0" w:sz="6" w:val="single"/>
        <w:right w:color="98C0F4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inner" w:type="paragraph">
    <w:name w:val="x-combo-list-inner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hd" w:type="paragraph">
    <w:name w:val="x-combo-list-hd"/>
    <w:basedOn w:val="Normal"/>
    <w:rsid w:val="006C5B01"/>
    <w:pPr>
      <w:pBdr>
        <w:bottom w:color="98C0F4" w:space="2" w:sz="6" w:val="single"/>
      </w:pBdr>
      <w:spacing w:after="100" w:afterAutospacing="1" w:before="100" w:beforeAutospacing="1" w:line="432" w:lineRule="atLeast"/>
    </w:pPr>
    <w:rPr>
      <w:rFonts w:ascii="Tahoma" w:cs="Tahoma" w:hAnsi="Tahoma"/>
      <w:b/>
      <w:bCs/>
      <w:color w:val="15428B"/>
      <w:sz w:val="17"/>
      <w:szCs w:val="17"/>
      <w:lang w:val="hr-HR"/>
    </w:rPr>
  </w:style>
  <w:style w:customStyle="1" w:styleId="x-combo-list-item" w:type="paragraph">
    <w:name w:val="x-combo-list-item"/>
    <w:basedOn w:val="Normal"/>
    <w:rsid w:val="006C5B01"/>
    <w:pPr>
      <w:pBdr>
        <w:top w:color="FFFFFF" w:space="2" w:sz="6" w:val="single"/>
        <w:left w:color="FFFFFF" w:space="2" w:sz="6" w:val="single"/>
        <w:bottom w:color="FFFFFF" w:space="2" w:sz="6" w:val="single"/>
        <w:right w:color="FFFFFF" w:space="2" w:sz="6" w:val="single"/>
      </w:pBd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panel" w:type="paragraph">
    <w:name w:val="x-panel"/>
    <w:basedOn w:val="Normal"/>
    <w:rsid w:val="006C5B01"/>
    <w:pPr>
      <w:pBdr>
        <w:top w:color="D0D0D0" w:space="0" w:sz="2" w:val="single"/>
        <w:left w:color="D0D0D0" w:space="0" w:sz="2" w:val="single"/>
        <w:bottom w:color="D0D0D0" w:space="0" w:sz="2" w:val="single"/>
        <w:right w:color="D0D0D0" w:space="0" w:sz="2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" w:type="paragraph">
    <w:name w:val="x-panel-header"/>
    <w:basedOn w:val="Normal"/>
    <w:rsid w:val="006C5B01"/>
    <w:pPr>
      <w:pBdr>
        <w:top w:color="D0D0D0" w:space="4" w:sz="6" w:val="single"/>
        <w:left w:color="D0D0D0" w:space="4" w:sz="6" w:val="single"/>
        <w:bottom w:color="D0D0D0" w:space="3" w:sz="6" w:val="single"/>
        <w:right w:color="D0D0D0" w:space="2" w:sz="6" w:val="single"/>
      </w:pBdr>
      <w:spacing w:after="100" w:afterAutospacing="1" w:before="100" w:beforeAutospacing="1" w:line="225" w:lineRule="atLeast"/>
    </w:pPr>
    <w:rPr>
      <w:rFonts w:ascii="Tahoma" w:cs="Tahoma" w:hAnsi="Tahoma"/>
      <w:b/>
      <w:bCs/>
      <w:color w:val="333333"/>
      <w:sz w:val="17"/>
      <w:szCs w:val="17"/>
      <w:lang w:val="hr-HR"/>
    </w:rPr>
  </w:style>
  <w:style w:customStyle="1" w:styleId="x-panel-body" w:type="paragraph">
    <w:name w:val="x-panel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-noheader" w:type="paragraph">
    <w:name w:val="x-panel-body-no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inline-icon" w:type="paragraph">
    <w:name w:val="x-panel-inline-icon"/>
    <w:basedOn w:val="Normal"/>
    <w:rsid w:val="006C5B01"/>
    <w:pPr>
      <w:spacing w:line="432" w:lineRule="atLeast"/>
      <w:ind w:right="60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panel-tc" w:type="paragraph">
    <w:name w:val="x-panel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tl" w:type="paragraph">
    <w:name w:val="x-panel-tl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tr" w:type="paragraph">
    <w:name w:val="x-panel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l" w:type="paragraph">
    <w:name w:val="x-panel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r" w:type="paragraph">
    <w:name w:val="x-panel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mc" w:type="paragraph">
    <w:name w:val="x-panel-mc"/>
    <w:basedOn w:val="Normal"/>
    <w:rsid w:val="006C5B01"/>
    <w:pPr>
      <w:shd w:color="auto" w:fill="F1F1F1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panel-ml" w:type="paragraph">
    <w:name w:val="x-panel-ml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mr" w:type="paragraph">
    <w:name w:val="x-panel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" w:type="paragraph">
    <w:name w:val="x-tool"/>
    <w:basedOn w:val="Normal"/>
    <w:rsid w:val="006C5B01"/>
    <w:pPr>
      <w:spacing w:after="100" w:afterAutospacing="1" w:before="100" w:beforeAutospacing="1" w:line="432" w:lineRule="atLeast"/>
      <w:ind w:left="30"/>
    </w:pPr>
    <w:rPr>
      <w:rFonts w:ascii="Times New Roman" w:hAnsi="Times New Roman"/>
      <w:sz w:val="26"/>
      <w:szCs w:val="26"/>
      <w:lang w:val="hr-HR"/>
    </w:rPr>
  </w:style>
  <w:style w:customStyle="1" w:styleId="x-panel-ghost" w:type="paragraph">
    <w:name w:val="x-panel-ghost"/>
    <w:basedOn w:val="Normal"/>
    <w:rsid w:val="006C5B01"/>
    <w:pPr>
      <w:shd w:color="auto" w:fill="E0E0E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dd-spacer" w:type="paragraph">
    <w:name w:val="x-panel-dd-spacer"/>
    <w:basedOn w:val="Normal"/>
    <w:rsid w:val="006C5B01"/>
    <w:pPr>
      <w:pBdr>
        <w:top w:color="99BBE8" w:space="0" w:sz="12" w:val="dashed"/>
        <w:left w:color="99BBE8" w:space="0" w:sz="12" w:val="dashed"/>
        <w:bottom w:color="99BBE8" w:space="0" w:sz="12" w:val="dashed"/>
        <w:right w:color="99BBE8" w:space="0" w:sz="12" w:val="dashed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tns-ct" w:type="paragraph">
    <w:name w:val="x-panel-btns-c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proxy" w:type="paragraph">
    <w:name w:val="x-window-proxy"/>
    <w:basedOn w:val="Normal"/>
    <w:rsid w:val="006C5B01"/>
    <w:pPr>
      <w:pBdr>
        <w:top w:color="B0B0B0" w:space="0" w:sz="6" w:val="single"/>
        <w:left w:color="B0B0B0" w:space="0" w:sz="6" w:val="single"/>
        <w:bottom w:color="B0B0B0" w:space="0" w:sz="6" w:val="single"/>
        <w:right w:color="B0B0B0" w:space="0" w:sz="6" w:val="single"/>
      </w:pBdr>
      <w:shd w:color="auto" w:fill="E0E0E0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window-tc" w:type="paragraph">
    <w:name w:val="x-window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" w:type="paragraph">
    <w:name w:val="x-window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r" w:type="paragraph">
    <w:name w:val="x-window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l" w:type="paragraph">
    <w:name w:val="x-window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r" w:type="paragraph">
    <w:name w:val="x-window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" w:type="paragraph">
    <w:name w:val="x-window-mc"/>
    <w:basedOn w:val="Normal"/>
    <w:rsid w:val="006C5B01"/>
    <w:pP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window-ml" w:type="paragraph">
    <w:name w:val="x-window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r" w:type="paragraph">
    <w:name w:val="x-window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ody" w:type="paragraph">
    <w:name w:val="x-window-body"/>
    <w:basedOn w:val="Normal"/>
    <w:rsid w:val="006C5B01"/>
    <w:pPr>
      <w:pBdr>
        <w:top w:color="CCCCCC" w:space="0" w:sz="6" w:val="single"/>
        <w:bottom w:color="CCCCCC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lg-focus" w:type="paragraph">
    <w:name w:val="x-dlg-focu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lg-mask" w:type="paragraph">
    <w:name w:val="x-dlg-mask"/>
    <w:basedOn w:val="Normal"/>
    <w:rsid w:val="006C5B01"/>
    <w:pPr>
      <w:shd w:color="auto" w:fill="CCCCCC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html-editor-wrap" w:type="paragraph">
    <w:name w:val="x-html-editor-wrap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rder-layout-ct" w:type="paragraph">
    <w:name w:val="x-border-layout-ct"/>
    <w:basedOn w:val="Normal"/>
    <w:rsid w:val="006C5B01"/>
    <w:pPr>
      <w:shd w:color="auto" w:fill="F0F0F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expand-north" w:type="paragraph">
    <w:name w:val="x-tool-expand-north"/>
    <w:basedOn w:val="Normal"/>
    <w:rsid w:val="006C5B01"/>
    <w:pPr>
      <w:spacing w:after="45" w:before="45" w:line="432" w:lineRule="atLeast"/>
      <w:ind w:left="45" w:right="45"/>
    </w:pPr>
    <w:rPr>
      <w:rFonts w:ascii="Times New Roman" w:hAnsi="Times New Roman"/>
      <w:sz w:val="26"/>
      <w:szCs w:val="26"/>
      <w:lang w:val="hr-HR"/>
    </w:rPr>
  </w:style>
  <w:style w:customStyle="1" w:styleId="x-tool-expand-south" w:type="paragraph">
    <w:name w:val="x-tool-expand-south"/>
    <w:basedOn w:val="Normal"/>
    <w:rsid w:val="006C5B01"/>
    <w:pPr>
      <w:spacing w:after="45" w:before="45" w:line="432" w:lineRule="atLeast"/>
      <w:ind w:left="45" w:right="45"/>
    </w:pPr>
    <w:rPr>
      <w:rFonts w:ascii="Times New Roman" w:hAnsi="Times New Roman"/>
      <w:sz w:val="26"/>
      <w:szCs w:val="26"/>
      <w:lang w:val="hr-HR"/>
    </w:rPr>
  </w:style>
  <w:style w:customStyle="1" w:styleId="x-tool-expand-east" w:type="paragraph">
    <w:name w:val="x-tool-expand-east"/>
    <w:basedOn w:val="Normal"/>
    <w:rsid w:val="006C5B01"/>
    <w:pPr>
      <w:spacing w:after="45"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expand-west" w:type="paragraph">
    <w:name w:val="x-tool-expand-west"/>
    <w:basedOn w:val="Normal"/>
    <w:rsid w:val="006C5B01"/>
    <w:pPr>
      <w:spacing w:after="45"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accordion-hd" w:type="paragraph">
    <w:name w:val="x-accordion-h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222222"/>
      <w:sz w:val="26"/>
      <w:szCs w:val="26"/>
      <w:lang w:val="hr-HR"/>
    </w:rPr>
  </w:style>
  <w:style w:customStyle="1" w:styleId="x-layout-collapsed" w:type="paragraph">
    <w:name w:val="x-layout-collapsed"/>
    <w:basedOn w:val="Normal"/>
    <w:rsid w:val="006C5B01"/>
    <w:pPr>
      <w:pBdr>
        <w:top w:color="E0E0E0" w:space="0" w:sz="6" w:val="single"/>
        <w:left w:color="E0E0E0" w:space="0" w:sz="6" w:val="single"/>
        <w:bottom w:color="E0E0E0" w:space="0" w:sz="6" w:val="single"/>
        <w:right w:color="E0E0E0" w:space="0" w:sz="6" w:val="single"/>
      </w:pBd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over" w:type="paragraph">
    <w:name w:val="x-layout-collapsed-over"/>
    <w:basedOn w:val="Normal"/>
    <w:rsid w:val="006C5B01"/>
    <w:pPr>
      <w:shd w:color="auto" w:fill="FBFB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split" w:type="paragraph">
    <w:name w:val="x-layout-spli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layout-split-h" w:type="paragraph">
    <w:name w:val="x-layout-split-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split-v" w:type="paragraph">
    <w:name w:val="x-layout-split-v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lumn" w:type="paragraph">
    <w:name w:val="x-column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" w:type="paragraph">
    <w:name w:val="x-layout-mini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west" w:type="paragraph">
    <w:name w:val="x-layout-cmini-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east" w:type="paragraph">
    <w:name w:val="x-layout-cmini-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north" w:type="paragraph">
    <w:name w:val="x-layout-cmini-nor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south" w:type="paragraph">
    <w:name w:val="x-layout-cmini-sou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port" w:type="paragraph">
    <w:name w:val="x-viewport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wrap" w:type="paragraph">
    <w:name w:val="x-progress-wrap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inner" w:type="paragraph">
    <w:name w:val="x-progress-inner"/>
    <w:basedOn w:val="Normal"/>
    <w:rsid w:val="006C5B01"/>
    <w:pPr>
      <w:shd w:color="auto" w:fill="E0E8F3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bar" w:type="paragraph">
    <w:name w:val="x-progress-bar"/>
    <w:basedOn w:val="Normal"/>
    <w:rsid w:val="006C5B01"/>
    <w:pPr>
      <w:pBdr>
        <w:top w:color="D1E4FD" w:space="0" w:sz="6" w:val="single"/>
        <w:bottom w:color="7FA9E4" w:space="0" w:sz="6" w:val="single"/>
        <w:right w:color="7FA9E4" w:space="0" w:sz="6" w:val="single"/>
      </w:pBdr>
      <w:shd w:color="auto" w:fill="9CBF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text" w:type="paragraph">
    <w:name w:val="x-progress-text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b/>
      <w:bCs/>
      <w:color w:val="FFFFFF"/>
      <w:sz w:val="17"/>
      <w:szCs w:val="17"/>
      <w:lang w:val="hr-HR"/>
    </w:rPr>
  </w:style>
  <w:style w:customStyle="1" w:styleId="x-progress-text-back" w:type="paragraph">
    <w:name w:val="x-progress-text-back"/>
    <w:basedOn w:val="Normal"/>
    <w:rsid w:val="006C5B01"/>
    <w:pPr>
      <w:spacing w:after="100" w:afterAutospacing="1" w:before="100" w:beforeAutospacing="1" w:line="240" w:lineRule="atLeast"/>
    </w:pPr>
    <w:rPr>
      <w:rFonts w:ascii="Times New Roman" w:hAnsi="Times New Roman"/>
      <w:color w:val="396095"/>
      <w:sz w:val="26"/>
      <w:szCs w:val="26"/>
      <w:lang w:val="hr-HR"/>
    </w:rPr>
  </w:style>
  <w:style w:customStyle="1" w:styleId="x-slider-focus" w:type="paragraph">
    <w:name w:val="x-slider-focus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slider-horz" w:type="paragraph">
    <w:name w:val="x-slider-horz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vert" w:type="paragraph">
    <w:name w:val="x-slider-ver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ortlet" w:type="paragraph">
    <w:name w:val="x-portlet"/>
    <w:basedOn w:val="Normal"/>
    <w:rsid w:val="006C5B01"/>
    <w:pPr>
      <w:spacing w:after="150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hide" w:type="paragraph">
    <w:name w:val="x-hid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icon-btn" w:type="paragraph">
    <w:name w:val="x-icon-bt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odal" w:type="paragraph">
    <w:name w:val="x-modal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" w:type="paragraph">
    <w:name w:val="x-progress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26"/>
      <w:szCs w:val="26"/>
      <w:lang w:val="hr-HR"/>
    </w:rPr>
  </w:style>
  <w:style w:customStyle="1" w:styleId="x-border" w:type="paragraph">
    <w:name w:val="x-border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rder-top" w:type="paragraph">
    <w:name w:val="x-border-top"/>
    <w:basedOn w:val="Normal"/>
    <w:rsid w:val="006C5B01"/>
    <w:pPr>
      <w:pBdr>
        <w:top w:color="99BBE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popup" w:type="paragraph">
    <w:name w:val="x-layout-popup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0F0F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popup-body" w:type="paragraph">
    <w:name w:val="x-panel-popup-body"/>
    <w:basedOn w:val="Normal"/>
    <w:rsid w:val="006C5B01"/>
    <w:pPr>
      <w:pBdr>
        <w:top w:color="99BBE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rag-proxy" w:type="paragraph">
    <w:name w:val="x-drag-proxy"/>
    <w:basedOn w:val="Normal"/>
    <w:rsid w:val="006C5B01"/>
    <w:pPr>
      <w:pBdr>
        <w:top w:color="3B5A82" w:space="0" w:sz="6" w:val="dashed"/>
        <w:left w:color="3B5A82" w:space="0" w:sz="6" w:val="dashed"/>
        <w:bottom w:color="3B5A82" w:space="0" w:sz="6" w:val="dashed"/>
        <w:right w:color="3B5A82" w:space="0" w:sz="6" w:val="dashed"/>
      </w:pBd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right-icon" w:type="paragraph">
    <w:name w:val="x-date-right-icon"/>
    <w:basedOn w:val="Normal"/>
    <w:rsid w:val="006C5B01"/>
    <w:pPr>
      <w:spacing w:after="100" w:afterAutospacing="1" w:before="100" w:beforeAutospacing="1" w:line="432" w:lineRule="atLeast"/>
      <w:ind w:right="30"/>
    </w:pPr>
    <w:rPr>
      <w:rFonts w:ascii="Times New Roman" w:hAnsi="Times New Roman"/>
      <w:sz w:val="26"/>
      <w:szCs w:val="26"/>
      <w:lang w:val="hr-HR"/>
    </w:rPr>
  </w:style>
  <w:style w:customStyle="1" w:styleId="x-date-left-icon" w:type="paragraph">
    <w:name w:val="x-date-left-icon"/>
    <w:basedOn w:val="Normal"/>
    <w:rsid w:val="006C5B01"/>
    <w:pPr>
      <w:spacing w:after="100" w:afterAutospacing="1" w:before="100" w:beforeAutospacing="1" w:line="432" w:lineRule="atLeast"/>
      <w:ind w:right="30"/>
    </w:pPr>
    <w:rPr>
      <w:rFonts w:ascii="Times New Roman" w:hAnsi="Times New Roman"/>
      <w:sz w:val="26"/>
      <w:szCs w:val="26"/>
      <w:lang w:val="hr-HR"/>
    </w:rPr>
  </w:style>
  <w:style w:customStyle="1" w:styleId="x-date-days" w:type="paragraph">
    <w:name w:val="x-date-day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picker-footer" w:type="paragraph">
    <w:name w:val="x-date-picker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utton-bar" w:type="paragraph">
    <w:name w:val="x-button-b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plitbar-shim" w:type="paragraph">
    <w:name w:val="x-splitbar-shim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sert-left" w:type="paragraph">
    <w:name w:val="x-insert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sert-mid" w:type="paragraph">
    <w:name w:val="x-insert-mi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sert-right" w:type="paragraph">
    <w:name w:val="x-insert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label" w:type="paragraph">
    <w:name w:val="x-form-lab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8"/>
      <w:szCs w:val="18"/>
      <w:lang w:val="hr-HR"/>
    </w:rPr>
  </w:style>
  <w:style w:customStyle="1" w:styleId="x-form-group-label" w:type="paragraph">
    <w:name w:val="x-form-group-label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list" w:type="paragraph">
    <w:name w:val="x-form-list"/>
    <w:basedOn w:val="Normal"/>
    <w:rsid w:val="006C5B01"/>
    <w:pPr>
      <w:pBdr>
        <w:top w:color="B5B8C8" w:space="0" w:sz="6" w:val="single"/>
        <w:left w:color="B5B8C8" w:space="0" w:sz="6" w:val="single"/>
        <w:bottom w:color="B5B8C8" w:space="0" w:sz="6" w:val="single"/>
        <w:right w:color="B5B8C8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-wrap" w:type="paragraph">
    <w:name w:val="x-form-file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" w:type="paragraph">
    <w:name w:val="x-info"/>
    <w:basedOn w:val="Normal"/>
    <w:rsid w:val="006C5B01"/>
    <w:pPr>
      <w:pBdr>
        <w:top w:color="99BBE8" w:space="0" w:sz="2" w:val="single"/>
        <w:left w:color="99BBE8" w:space="0" w:sz="2" w:val="single"/>
        <w:bottom w:color="99BBE8" w:space="0" w:sz="2" w:val="single"/>
        <w:right w:color="99BBE8" w:space="0" w:sz="2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header" w:type="paragraph">
    <w:name w:val="x-info-header"/>
    <w:basedOn w:val="Normal"/>
    <w:rsid w:val="006C5B01"/>
    <w:pPr>
      <w:spacing w:after="100" w:afterAutospacing="1" w:before="100" w:beforeAutospacing="1" w:line="225" w:lineRule="atLeast"/>
    </w:pPr>
    <w:rPr>
      <w:rFonts w:ascii="Tahoma" w:cs="Tahoma" w:hAnsi="Tahoma"/>
      <w:b/>
      <w:bCs/>
      <w:color w:val="000000"/>
      <w:sz w:val="20"/>
      <w:lang w:val="hr-HR"/>
    </w:rPr>
  </w:style>
  <w:style w:customStyle="1" w:styleId="x-info-body" w:type="paragraph">
    <w:name w:val="x-info-body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ahoma" w:cs="Tahoma" w:hAnsi="Tahoma"/>
      <w:color w:val="555555"/>
      <w:sz w:val="18"/>
      <w:szCs w:val="18"/>
      <w:lang w:val="hr-HR"/>
    </w:rPr>
  </w:style>
  <w:style w:customStyle="1" w:styleId="x-info-inline-icon" w:type="paragraph">
    <w:name w:val="x-info-inline-icon"/>
    <w:basedOn w:val="Normal"/>
    <w:rsid w:val="006C5B01"/>
    <w:pPr>
      <w:spacing w:line="432" w:lineRule="atLeast"/>
      <w:ind w:right="60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info-tc" w:type="paragraph">
    <w:name w:val="x-info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tl" w:type="paragraph">
    <w:name w:val="x-info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tr" w:type="paragraph">
    <w:name w:val="x-info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c" w:type="paragraph">
    <w:name w:val="x-info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"/>
      <w:szCs w:val="2"/>
      <w:lang w:val="hr-HR"/>
    </w:rPr>
  </w:style>
  <w:style w:customStyle="1" w:styleId="x-info-bl" w:type="paragraph">
    <w:name w:val="x-info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r" w:type="paragraph">
    <w:name w:val="x-info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mc" w:type="paragraph">
    <w:name w:val="x-info-mc"/>
    <w:basedOn w:val="Normal"/>
    <w:rsid w:val="006C5B01"/>
    <w:pPr>
      <w:shd w:color="auto" w:fill="DFE8F6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info-ml" w:type="paragraph">
    <w:name w:val="x-info-ml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mr" w:type="paragraph">
    <w:name w:val="x-info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over" w:type="paragraph">
    <w:name w:val="x-combo-over"/>
    <w:basedOn w:val="Normal"/>
    <w:rsid w:val="006C5B01"/>
    <w:pPr>
      <w:pBdr>
        <w:top w:color="B5B4B4" w:space="0" w:sz="6" w:val="dotted"/>
        <w:left w:color="B5B4B4" w:space="0" w:sz="6" w:val="dotted"/>
        <w:bottom w:color="B5B4B4" w:space="0" w:sz="6" w:val="dotted"/>
        <w:right w:color="B5B4B4" w:space="0" w:sz="6" w:val="dotted"/>
      </w:pBdr>
      <w:shd w:color="auto" w:fill="F1F1F1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" w:type="paragraph">
    <w:name w:val="my-list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ahoma" w:cs="Tahoma" w:hAnsi="Tahoma"/>
      <w:sz w:val="26"/>
      <w:szCs w:val="26"/>
      <w:lang w:val="hr-HR"/>
    </w:rPr>
  </w:style>
  <w:style w:customStyle="1" w:styleId="my-list-notchecked" w:type="paragraph">
    <w:name w:val="my-list-notchecked"/>
    <w:basedOn w:val="Normal"/>
    <w:rsid w:val="006C5B01"/>
    <w:pPr>
      <w:spacing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checked" w:type="paragraph">
    <w:name w:val="my-list-checked"/>
    <w:basedOn w:val="Normal"/>
    <w:rsid w:val="006C5B01"/>
    <w:pPr>
      <w:spacing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flat" w:type="paragraph">
    <w:name w:val="my-list-flat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text" w:type="paragraph">
    <w:name w:val="my-list-item-text"/>
    <w:basedOn w:val="Normal"/>
    <w:rsid w:val="006C5B01"/>
    <w:pPr>
      <w:spacing w:after="100" w:afterAutospacing="1" w:before="100" w:beforeAutospacing="1" w:line="285" w:lineRule="atLeast"/>
    </w:pPr>
    <w:rPr>
      <w:rFonts w:ascii="Times New Roman" w:hAnsi="Times New Roman"/>
      <w:sz w:val="17"/>
      <w:szCs w:val="17"/>
      <w:lang w:val="hr-HR"/>
    </w:rPr>
  </w:style>
  <w:style w:customStyle="1" w:styleId="my-list-item-ml" w:type="paragraph">
    <w:name w:val="my-list-item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c" w:type="paragraph">
    <w:name w:val="my-list-item-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" w:type="paragraph">
    <w:name w:val="x-view"/>
    <w:basedOn w:val="Normal"/>
    <w:rsid w:val="006C5B01"/>
    <w:pPr>
      <w:pBdr>
        <w:top w:color="98C0F4" w:space="1" w:sz="6" w:val="single"/>
        <w:left w:color="98C0F4" w:space="1" w:sz="6" w:val="single"/>
        <w:bottom w:color="98C0F4" w:space="1" w:sz="6" w:val="single"/>
        <w:right w:color="98C0F4" w:space="1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-item" w:type="paragraph">
    <w:name w:val="x-view-item"/>
    <w:basedOn w:val="Normal"/>
    <w:rsid w:val="006C5B01"/>
    <w:pPr>
      <w:pBdr>
        <w:top w:color="FFFFFF" w:space="2" w:sz="6" w:val="single"/>
        <w:left w:color="FFFFFF" w:space="2" w:sz="6" w:val="single"/>
        <w:bottom w:color="FFFFFF" w:space="2" w:sz="6" w:val="single"/>
        <w:right w:color="FFFFFF" w:space="2" w:sz="6" w:val="single"/>
      </w:pBdr>
      <w:spacing w:after="100" w:afterAutospacing="1" w:before="100" w:beforeAutospacing="1"/>
    </w:pPr>
    <w:rPr>
      <w:rFonts w:ascii="Tahoma" w:cs="Tahoma" w:hAnsi="Tahoma"/>
      <w:sz w:val="18"/>
      <w:szCs w:val="18"/>
      <w:lang w:val="hr-HR"/>
    </w:rPr>
  </w:style>
  <w:style w:customStyle="1" w:styleId="x-view-item-over" w:type="paragraph">
    <w:name w:val="x-view-item-over"/>
    <w:basedOn w:val="Normal"/>
    <w:rsid w:val="006C5B01"/>
    <w:pPr>
      <w:pBdr>
        <w:top w:color="DDDDDD" w:space="0" w:sz="6" w:val="dotted"/>
        <w:left w:color="DDDDDD" w:space="0" w:sz="6" w:val="dotted"/>
        <w:bottom w:color="DDDDDD" w:space="0" w:sz="6" w:val="dotted"/>
        <w:right w:color="DDDDDD" w:space="0" w:sz="6" w:val="dotted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-item-sel" w:type="paragraph">
    <w:name w:val="x-view-item-sel"/>
    <w:basedOn w:val="Normal"/>
    <w:rsid w:val="006C5B01"/>
    <w:pPr>
      <w:pBdr>
        <w:top w:color="A3BAE9" w:space="0" w:sz="6" w:val="dotted"/>
        <w:left w:color="A3BAE9" w:space="0" w:sz="6" w:val="dotted"/>
        <w:bottom w:color="A3BAE9" w:space="0" w:sz="6" w:val="dotted"/>
        <w:right w:color="A3BAE9" w:space="0" w:sz="6" w:val="dotted"/>
      </w:pBd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splitbar" w:type="paragraph">
    <w:name w:val="x-vsplitb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hsplitbar" w:type="paragraph">
    <w:name w:val="x-hsplitbar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splitbar-shim" w:type="paragraph">
    <w:name w:val="my-splitbar-shim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splitbar-transparent" w:type="paragraph">
    <w:name w:val="my-splitbar-transparen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splitbar-proxy" w:type="paragraph">
    <w:name w:val="my-splitbar-proxy"/>
    <w:basedOn w:val="Normal"/>
    <w:rsid w:val="006C5B01"/>
    <w:pPr>
      <w:shd w:color="auto" w:fill="929090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status-text" w:type="paragraph">
    <w:name w:val="x-status-text"/>
    <w:basedOn w:val="Normal"/>
    <w:rsid w:val="006C5B01"/>
    <w:pPr>
      <w:spacing w:line="432" w:lineRule="atLeast"/>
    </w:pPr>
    <w:rPr>
      <w:rFonts w:ascii="Tahoma" w:cs="Tahoma" w:hAnsi="Tahoma"/>
      <w:color w:val="000000"/>
      <w:sz w:val="18"/>
      <w:szCs w:val="18"/>
      <w:lang w:val="hr-HR"/>
    </w:rPr>
  </w:style>
  <w:style w:customStyle="1" w:styleId="my-tbl" w:type="paragraph">
    <w:name w:val="my-tbl"/>
    <w:basedOn w:val="Normal"/>
    <w:rsid w:val="006C5B01"/>
    <w:pPr>
      <w:pBdr>
        <w:top w:color="C6C5C5" w:space="0" w:sz="6" w:val="single"/>
        <w:left w:color="C6C5C5" w:space="0" w:sz="6" w:val="single"/>
        <w:bottom w:color="C6C5C5" w:space="0" w:sz="6" w:val="single"/>
        <w:right w:color="C6C5C5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cs="Arial"/>
      <w:sz w:val="17"/>
      <w:szCs w:val="17"/>
      <w:lang w:val="hr-HR"/>
    </w:rPr>
  </w:style>
  <w:style w:customStyle="1" w:styleId="my-tbl-col-text" w:type="paragraph">
    <w:name w:val="my-tbl-col-text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my-tbl-col" w:type="paragraph">
    <w:name w:val="my-tbl-col"/>
    <w:basedOn w:val="Normal"/>
    <w:rsid w:val="006C5B01"/>
    <w:pPr>
      <w:pBdr>
        <w:right w:color="D5D5D5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col-splitter" w:type="paragraph">
    <w:name w:val="my-tbl-col-split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col-over" w:type="paragraph">
    <w:name w:val="my-tbl-col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data" w:type="paragraph">
    <w:name w:val="my-tbl-data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" w:type="paragraph">
    <w:name w:val="my-tbl-item"/>
    <w:basedOn w:val="Normal"/>
    <w:rsid w:val="006C5B01"/>
    <w:pPr>
      <w:pBdr>
        <w:top w:color="FFFFFF" w:space="0" w:sz="6" w:val="single"/>
        <w:bottom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over" w:type="paragraph">
    <w:name w:val="my-tbl-item-over"/>
    <w:basedOn w:val="Normal"/>
    <w:rsid w:val="006C5B01"/>
    <w:pPr>
      <w:pBdr>
        <w:top w:color="DDDDDD" w:space="0" w:sz="6" w:val="single"/>
        <w:bottom w:color="DDDDDD" w:space="0" w:sz="6" w:val="single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" w:type="paragraph">
    <w:name w:val="my-tre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my-root-item" w:type="paragraph">
    <w:name w:val="my-root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item" w:type="paragraph">
    <w:name w:val="my-tree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my-tree-indent" w:type="paragraph">
    <w:name w:val="my-tree-inden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-left" w:type="paragraph">
    <w:name w:val="my-tree-lef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-right" w:type="paragraph">
    <w:name w:val="my-tree-righ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-close" w:type="paragraph">
    <w:name w:val="my-tree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open" w:type="paragraph">
    <w:name w:val="my-tree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notchecked" w:type="paragraph">
    <w:name w:val="my-tree-not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checked" w:type="paragraph">
    <w:name w:val="my-tree-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" w:type="paragraph">
    <w:name w:val="tree-fol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-open" w:type="paragraph">
    <w:name w:val="tree-folder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ndent" w:type="paragraph">
    <w:name w:val="my-treetbl-inden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tbl-left" w:type="paragraph">
    <w:name w:val="my-treetbl-lef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tbl-right" w:type="paragraph">
    <w:name w:val="my-treetbl-righ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tbl-close" w:type="paragraph">
    <w:name w:val="my-treetbl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open" w:type="paragraph">
    <w:name w:val="my-treetbl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notchecked" w:type="paragraph">
    <w:name w:val="my-treetbl-not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hecked" w:type="paragraph">
    <w:name w:val="my-treetbl-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" w:type="paragraph">
    <w:name w:val="my-treetbl"/>
    <w:basedOn w:val="Normal"/>
    <w:rsid w:val="006C5B01"/>
    <w:pPr>
      <w:pBdr>
        <w:top w:color="C6C5C5" w:space="0" w:sz="6" w:val="single"/>
        <w:left w:color="C6C5C5" w:space="0" w:sz="6" w:val="single"/>
        <w:bottom w:color="C6C5C5" w:space="0" w:sz="6" w:val="single"/>
        <w:right w:color="C6C5C5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ol-text" w:type="paragraph">
    <w:name w:val="my-treetbl-col-text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8"/>
      <w:szCs w:val="18"/>
      <w:lang w:val="hr-HR"/>
    </w:rPr>
  </w:style>
  <w:style w:customStyle="1" w:styleId="my-treetbl-col" w:type="paragraph">
    <w:name w:val="my-treetbl-col"/>
    <w:basedOn w:val="Normal"/>
    <w:rsid w:val="006C5B01"/>
    <w:pPr>
      <w:pBdr>
        <w:right w:color="D5D5D5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ol-splitter" w:type="paragraph">
    <w:name w:val="my-treetbl-col-split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ol-over" w:type="paragraph">
    <w:name w:val="my-treetbl-col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data" w:type="paragraph">
    <w:name w:val="my-treetbl-data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tem" w:type="paragraph">
    <w:name w:val="my-treetbl-item"/>
    <w:basedOn w:val="Normal"/>
    <w:rsid w:val="006C5B01"/>
    <w:pPr>
      <w:pBdr>
        <w:top w:color="FFFFFF" w:space="0" w:sz="6" w:val="single"/>
        <w:bottom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tem-over" w:type="paragraph">
    <w:name w:val="my-treetbl-item-over"/>
    <w:basedOn w:val="Normal"/>
    <w:rsid w:val="006C5B01"/>
    <w:pPr>
      <w:pBdr>
        <w:top w:color="DDDDDD" w:space="0" w:sz="6" w:val="single"/>
        <w:bottom w:color="DDDDDD" w:space="0" w:sz="6" w:val="single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tem-sel" w:type="paragraph">
    <w:name w:val="my-treetbl-item-sel"/>
    <w:basedOn w:val="Normal"/>
    <w:rsid w:val="006C5B01"/>
    <w:pPr>
      <w:pBdr>
        <w:top w:color="9EB8ED" w:space="0" w:sz="6" w:val="dotted"/>
        <w:bottom w:color="9EB8ED" w:space="0" w:sz="6" w:val="dotted"/>
      </w:pBdr>
      <w:shd w:color="auto" w:fill="D9E1E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c" w:type="paragraph">
    <w:name w:val="x-panel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c" w:type="paragraph">
    <w:name w:val="x-window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info" w:type="paragraph">
    <w:name w:val="my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" w:type="paragraph">
    <w:name w:val="x-window"/>
    <w:basedOn w:val="Normal"/>
    <w:rsid w:val="006C5B01"/>
    <w:pPr>
      <w:pBdr>
        <w:top w:color="AAAAAA" w:space="0" w:sz="6" w:val="single"/>
        <w:left w:color="AAAAAA" w:space="0" w:sz="6" w:val="single"/>
        <w:bottom w:color="AAAAAA" w:space="0" w:sz="6" w:val="single"/>
        <w:right w:color="AAAAAA" w:space="0" w:sz="6" w:val="single"/>
      </w:pBdr>
      <w:shd w:color="auto" w:fill="E2E2E2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fo-icon" w:type="paragraph">
    <w:name w:val="x-form-info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heck-col-on-disabled" w:type="paragraph">
    <w:name w:val="x-grid3-check-col-on-disabl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ractpanel" w:type="paragraph">
    <w:name w:val="extractpanel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warning" w:type="paragraph">
    <w:name w:val="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nfotable" w:type="paragraph">
    <w:name w:val="info_table"/>
    <w:basedOn w:val="Normal"/>
    <w:rsid w:val="006C5B01"/>
    <w:pPr>
      <w:pBdr>
        <w:bottom w:color="BBBBBB" w:space="0" w:sz="6" w:val="single"/>
      </w:pBdr>
      <w:spacing w:after="150" w:before="6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ext-label-normal" w:type="paragraph">
    <w:name w:val="text-label-normal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text-normal" w:type="paragraph">
    <w:name w:val="text-normal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text-label-bold" w:type="paragraph">
    <w:name w:val="text-label-bold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sz w:val="17"/>
      <w:szCs w:val="17"/>
      <w:lang w:val="hr-HR"/>
    </w:rPr>
  </w:style>
  <w:style w:customStyle="1" w:styleId="text-bold" w:type="paragraph">
    <w:name w:val="text-bold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sz w:val="17"/>
      <w:szCs w:val="17"/>
      <w:lang w:val="hr-HR"/>
    </w:rPr>
  </w:style>
  <w:style w:customStyle="1" w:styleId="text-status" w:type="paragraph">
    <w:name w:val="text-status"/>
    <w:basedOn w:val="Normal"/>
    <w:rsid w:val="006C5B01"/>
    <w:pPr>
      <w:spacing w:after="100" w:afterAutospacing="1" w:before="100" w:beforeAutospacing="1" w:line="300" w:lineRule="atLeast"/>
    </w:pPr>
    <w:rPr>
      <w:rFonts w:ascii="Tahoma" w:cs="Tahoma" w:hAnsi="Tahoma"/>
      <w:sz w:val="17"/>
      <w:szCs w:val="17"/>
      <w:lang w:val="hr-HR"/>
    </w:rPr>
  </w:style>
  <w:style w:customStyle="1" w:styleId="mcecontentbody" w:type="paragraph">
    <w:name w:val="mcecontentbody"/>
    <w:basedOn w:val="Normal"/>
    <w:rsid w:val="006C5B01"/>
    <w:pPr>
      <w:spacing w:after="100" w:afterAutospacing="1" w:before="100" w:beforeAutospacing="1" w:line="300" w:lineRule="auto"/>
    </w:pPr>
    <w:rPr>
      <w:rFonts w:ascii="Times" w:cs="Times" w:hAnsi="Times"/>
      <w:szCs w:val="24"/>
      <w:lang w:val="hr-HR"/>
    </w:rPr>
  </w:style>
  <w:style w:customStyle="1" w:styleId="prefix1" w:type="paragraph">
    <w:name w:val="prefix_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2" w:type="paragraph">
    <w:name w:val="prefix_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3" w:type="paragraph">
    <w:name w:val="prefix_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4" w:type="paragraph">
    <w:name w:val="prefix_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5" w:type="paragraph">
    <w:name w:val="prefix_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6" w:type="paragraph">
    <w:name w:val="prefix_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7" w:type="paragraph">
    <w:name w:val="prefix_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8" w:type="paragraph">
    <w:name w:val="prefix_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9" w:type="paragraph">
    <w:name w:val="prefix_9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0" w:type="paragraph">
    <w:name w:val="prefix_10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1" w:type="paragraph">
    <w:name w:val="prefix_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" w:type="paragraph">
    <w:name w:val="suffix_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2" w:type="paragraph">
    <w:name w:val="suffix_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3" w:type="paragraph">
    <w:name w:val="suffix_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4" w:type="paragraph">
    <w:name w:val="suffix_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5" w:type="paragraph">
    <w:name w:val="suffix_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6" w:type="paragraph">
    <w:name w:val="suffix_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7" w:type="paragraph">
    <w:name w:val="suffix_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8" w:type="paragraph">
    <w:name w:val="suffix_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9" w:type="paragraph">
    <w:name w:val="suffix_9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0" w:type="paragraph">
    <w:name w:val="suffix_10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1" w:type="paragraph">
    <w:name w:val="suffix_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ont" w:type="paragraph">
    <w:name w:val="co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mage" w:type="paragraph">
    <w:name w:val="galleria-imag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shim" w:type="paragraph">
    <w:name w:val="ext-shi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c" w:type="paragraph">
    <w:name w:val="xs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c" w:type="paragraph">
    <w:name w:val="xs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l" w:type="paragraph">
    <w:name w:val="xs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r" w:type="paragraph">
    <w:name w:val="xs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l" w:type="paragraph">
    <w:name w:val="xs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r" w:type="paragraph">
    <w:name w:val="xs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c" w:type="paragraph">
    <w:name w:val="xs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l" w:type="paragraph">
    <w:name w:val="xs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r" w:type="paragraph">
    <w:name w:val="xs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c" w:type="paragraph">
    <w:name w:val="xsm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" w:type="paragraph">
    <w:name w:val="x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" w:type="paragraph">
    <w:name w:val="xsb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spacer" w:type="paragraph">
    <w:name w:val="x-tab-strip-spac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s-text" w:type="paragraph">
    <w:name w:val="x-tabs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right" w:type="paragraph">
    <w:name w:val="x-tab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" w:type="paragraph">
    <w:name w:val="x-tab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inner" w:type="paragraph">
    <w:name w:val="x-tab-strip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close" w:type="paragraph">
    <w:name w:val="x-tab-strip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" w:type="paragraph">
    <w:name w:val="x-form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date-trigger" w:type="paragraph">
    <w:name w:val="x-form-date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lear-trigger" w:type="paragraph">
    <w:name w:val="x-form-clear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search-trigger" w:type="paragraph">
    <w:name w:val="x-form-search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over" w:type="paragraph">
    <w:name w:val="x-form-trigger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click" w:type="paragraph">
    <w:name w:val="x-form-trigger-cli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box" w:type="paragraph">
    <w:name w:val="x-form-checkbox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num-field" w:type="paragraph">
    <w:name w:val="x-form-num-fie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text" w:type="paragraph">
    <w:name w:val="ytb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sep" w:type="paragraph">
    <w:name w:val="ytb-se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spacer" w:type="paragraph">
    <w:name w:val="ytb-spac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busy" w:type="paragraph">
    <w:name w:val="x-status-bus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text-panel" w:type="paragraph">
    <w:name w:val="x-status-text-pan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-hd" w:type="paragraph">
    <w:name w:val="x-grid3-marker-h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" w:type="paragraph">
    <w:name w:val="x-grid3-mar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" w:type="paragraph">
    <w:name w:val="x-grid3-cel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dd-wrap" w:type="paragraph">
    <w:name w:val="x-grid3-dd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expander" w:type="paragraph">
    <w:name w:val="x-grid3-td-expan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checker" w:type="paragraph">
    <w:name w:val="x-grid3-td-chec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umberer" w:type="paragraph">
    <w:name w:val="x-grid3-td-number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group-body" w:type="paragraph">
    <w:name w:val="x-grid-group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con" w:type="paragraph">
    <w:name w:val="x-tree-node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nline-icon" w:type="paragraph">
    <w:name w:val="x-tree-node-inline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over" w:type="paragraph">
    <w:name w:val="x-tree-node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selected" w:type="paragraph">
    <w:name w:val="x-tree-select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active" w:type="paragraph">
    <w:name w:val="x-date-activ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" w:type="paragraph">
    <w:name w:val="x-menu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close" w:type="paragraph">
    <w:name w:val="x-tip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c" w:type="paragraph">
    <w:name w:val="x-tip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l" w:type="paragraph">
    <w:name w:val="x-tip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r" w:type="paragraph">
    <w:name w:val="x-tip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c" w:type="paragraph">
    <w:name w:val="x-tip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l" w:type="paragraph">
    <w:name w:val="x-tip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r" w:type="paragraph">
    <w:name w:val="x-tip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c" w:type="paragraph">
    <w:name w:val="x-tip-m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l" w:type="paragraph">
    <w:name w:val="x-tip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r" w:type="paragraph">
    <w:name w:val="x-tip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header-text" w:type="paragraph">
    <w:name w:val="x-tip-header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ody" w:type="paragraph">
    <w:name w:val="x-tip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checked" w:type="paragraph">
    <w:name w:val="x-menu-item-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selected" w:type="paragraph">
    <w:name w:val="x-combo-select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icon" w:type="paragraph">
    <w:name w:val="x-panel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footer" w:type="paragraph">
    <w:name w:val="x-panel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tns-center" w:type="paragraph">
    <w:name w:val="x-panel-btns-cen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header" w:type="paragraph">
    <w:name w:val="x-window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footer" w:type="paragraph">
    <w:name w:val="x-window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text" w:type="paragraph">
    <w:name w:val="x-btn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-noborder" w:type="paragraph">
    <w:name w:val="x-panel-body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-noborder" w:type="paragraph">
    <w:name w:val="x-panel-header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ody-noborder" w:type="paragraph">
    <w:name w:val="x-window-body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noborder" w:type="paragraph">
    <w:name w:val="x-tab-panel-body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header-noborder" w:type="paragraph">
    <w:name w:val="x-tab-panel-header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footer-noborder" w:type="paragraph">
    <w:name w:val="x-tab-panel-footer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tools" w:type="paragraph">
    <w:name w:val="x-layout-collapsed-tool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" w:type="paragraph">
    <w:name w:val="ext-mb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header-text" w:type="paragraph">
    <w:name w:val="x-window-header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nput" w:type="paragraph">
    <w:name w:val="ext-mb-inpu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area" w:type="paragraph">
    <w:name w:val="ext-mb-textarea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sg-box-wait" w:type="paragraph">
    <w:name w:val="x-msg-box-wa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con" w:type="paragraph">
    <w:name w:val="ext-mb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nfo" w:type="paragraph">
    <w:name w:val="ext-mb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warning" w:type="paragraph">
    <w:name w:val="ext-mb-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question" w:type="paragraph">
    <w:name w:val="ext-mb-questi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error" w:type="paragraph">
    <w:name w:val="ext-mb-erro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end" w:type="paragraph">
    <w:name w:val="x-slider-en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inner" w:type="paragraph">
    <w:name w:val="x-slider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thumb" w:type="paragraph">
    <w:name w:val="x-slider-thumb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loat-right" w:type="paragraph">
    <w:name w:val="x-float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header" w:type="paragraph">
    <w:name w:val="x-date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" w:type="paragraph">
    <w:name w:val="x-form-fi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-text" w:type="paragraph">
    <w:name w:val="x-form-file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icon" w:type="paragraph">
    <w:name w:val="x-info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footer" w:type="paragraph">
    <w:name w:val="x-info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" w:type="paragraph">
    <w:name w:val="my-list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over" w:type="paragraph">
    <w:name w:val="my-list-item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sel" w:type="paragraph">
    <w:name w:val="my-list-item-s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overflow" w:type="paragraph">
    <w:name w:val="my-tbl-item-cell-overfl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text" w:type="paragraph">
    <w:name w:val="my-tbl-item-cell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widget" w:type="paragraph">
    <w:name w:val="my-tbl-item-cell-widg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con" w:type="paragraph">
    <w:name w:val="my-treetbl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" w:type="paragraph">
    <w:name w:val="my-treetbl-cel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overflow" w:type="paragraph">
    <w:name w:val="my-treetbl-cell-overfl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text" w:type="paragraph">
    <w:name w:val="my-treetbl-cell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" w:type="paragraph">
    <w:name w:val="x-tip-to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left" w:type="paragraph">
    <w:name w:val="x-tip-top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right" w:type="paragraph">
    <w:name w:val="x-tip-top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" w:type="paragraph">
    <w:name w:val="x-tip-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left" w:type="paragraph">
    <w:name w:val="x-tip-ft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right" w:type="paragraph">
    <w:name w:val="x-tip-ft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left" w:type="paragraph">
    <w:name w:val="x-tip-bd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right" w:type="paragraph">
    <w:name w:val="x-tip-bd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toggle" w:type="paragraph">
    <w:name w:val="x-tool-togg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btns-center" w:type="paragraph">
    <w:name w:val="x-form-btns-cen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ame" w:type="paragraph">
    <w:name w:val="x-grid3-td-nam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header" w:type="paragraph">
    <w:name w:val="x-tip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inner" w:type="paragraph">
    <w:name w:val="x-tip-bd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l" w:type="paragraph">
    <w:name w:val="my-list-item-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icon" w:type="paragraph">
    <w:name w:val="my-list-item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r" w:type="paragraph">
    <w:name w:val="my-list-item-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thumbnails" w:type="paragraph">
    <w:name w:val="galleria-thumbnail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" w:type="paragraph">
    <w:name w:val="galleria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hidden" w:type="paragraph">
    <w:name w:val="hidd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tbar-page-first" w:type="paragraph">
    <w:name w:val="x-tbar-page-fir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loading" w:type="paragraph">
    <w:name w:val="x-tbar-load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last" w:type="paragraph">
    <w:name w:val="x-tbar-page-l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next" w:type="paragraph">
    <w:name w:val="x-tbar-page-n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prev" w:type="paragraph">
    <w:name w:val="x-tbar-page-prev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ait" w:type="paragraph">
    <w:name w:val="icon-wa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top" w:type="paragraph">
    <w:name w:val="arrow-to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bottom" w:type="paragraph">
    <w:name w:val="arrow-botto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up" w:type="paragraph">
    <w:name w:val="arrow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down" w:type="paragraph">
    <w:name w:val="arrow-dow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left" w:type="paragraph">
    <w:name w:val="arrow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double-left" w:type="paragraph">
    <w:name w:val="arrow-double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right" w:type="paragraph">
    <w:name w:val="arrow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double-right" w:type="paragraph">
    <w:name w:val="arrow-double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icon-asc" w:type="paragraph">
    <w:name w:val="my-icon-as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icon-desc" w:type="paragraph">
    <w:name w:val="my-icon-des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sel" w:type="paragraph">
    <w:name w:val="my-tbl-item-sel"/>
    <w:basedOn w:val="Normal"/>
    <w:rsid w:val="006C5B01"/>
    <w:pPr>
      <w:pBdr>
        <w:top w:color="9EB8ED" w:space="0" w:sz="6" w:val="dotted"/>
        <w:bottom w:color="9EB8ED" w:space="0" w:sz="6" w:val="dotted"/>
      </w:pBdr>
      <w:shd w:color="auto" w:fill="D9E1E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panel" w:type="paragraph">
    <w:name w:val="x-grid-pan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inner" w:type="paragraph">
    <w:name w:val="x-grid3-header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scroller" w:type="paragraph">
    <w:name w:val="x-grid3-scroll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ter" w:type="paragraph">
    <w:name w:val="icon-fil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house" w:type="paragraph">
    <w:name w:val="icon-hou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house-link" w:type="paragraph">
    <w:name w:val="icon-house-lin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pplication-home" w:type="paragraph">
    <w:name w:val="icon-application-hom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humb-up" w:type="paragraph">
    <w:name w:val="icon-thumb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newspaper" w:type="paragraph">
    <w:name w:val="icon-newspap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ook" w:type="paragraph">
    <w:name w:val="icon-boo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gold-medal" w:type="paragraph">
    <w:name w:val="icon-gold-meda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orld-link" w:type="paragraph">
    <w:name w:val="icon-world-lin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icture" w:type="paragraph">
    <w:name w:val="icon-pictur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port" w:type="paragraph">
    <w:name w:val="icon-repor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m" w:type="paragraph">
    <w:name w:val="icon-fil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ick" w:type="paragraph">
    <w:name w:val="icon-ti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nk" w:type="paragraph">
    <w:name w:val="icon-lin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dd" w:type="paragraph">
    <w:name w:val="icon-a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dit" w:type="paragraph">
    <w:name w:val="icon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elete" w:type="paragraph">
    <w:name w:val="icon-de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able" w:type="paragraph">
    <w:name w:val="icon-tab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st" w:type="paragraph">
    <w:name w:val="icon-li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orm" w:type="paragraph">
    <w:name w:val="icon-for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search" w:type="paragraph">
    <w:name w:val="icon-searc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view" w:type="paragraph">
    <w:name w:val="icon-vie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ext-bullets" w:type="paragraph">
    <w:name w:val="icon-text-bullet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hangepasswd" w:type="paragraph">
    <w:name w:val="icon-changepassw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ser" w:type="paragraph">
    <w:name w:val="icon-us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group" w:type="paragraph">
    <w:name w:val="icon-gro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ock" w:type="paragraph">
    <w:name w:val="icon-lo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" w:type="paragraph">
    <w:name w:val="icon-fi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hart-bar" w:type="paragraph">
    <w:name w:val="icon-chart-b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-pdf" w:type="paragraph">
    <w:name w:val="icon-file-pdf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-shipment" w:type="paragraph">
    <w:name w:val="icon-file-ship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-edit" w:type="paragraph">
    <w:name w:val="icon-file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nked-file" w:type="paragraph">
    <w:name w:val="icon-linked-fi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" w:type="paragraph">
    <w:name w:val="icon-requ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-shipment" w:type="paragraph">
    <w:name w:val="icon-request-ship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-edit" w:type="paragraph">
    <w:name w:val="icon-request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-multiple" w:type="paragraph">
    <w:name w:val="icon-request-multip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information" w:type="paragraph">
    <w:name w:val="icon-informati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oney" w:type="paragraph">
    <w:name w:val="icon-mone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" w:type="paragraph">
    <w:name w:val="icon-m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rcel-identification" w:type="paragraph">
    <w:name w:val="icon-parcel-identificati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-world" w:type="paragraph">
    <w:name w:val="icon-page-wor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-stack" w:type="paragraph">
    <w:name w:val="icon-page-sta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rench" w:type="paragraph">
    <w:name w:val="icon-wrenc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older-user" w:type="paragraph">
    <w:name w:val="icon-folder-us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ocument" w:type="paragraph">
    <w:name w:val="icon-docu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ocument-download" w:type="paragraph">
    <w:name w:val="icon-document-downloa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ocument-upload" w:type="paragraph">
    <w:name w:val="icon-document-uploa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etter-open" w:type="paragraph">
    <w:name w:val="icon-letter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orld" w:type="paragraph">
    <w:name w:val="icon-wor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uilding" w:type="paragraph">
    <w:name w:val="icon-build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ricks" w:type="paragraph">
    <w:name w:val="icon-brick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fresh" w:type="paragraph">
    <w:name w:val="icon-refres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rint" w:type="paragraph">
    <w:name w:val="icon-pri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" w:type="paragraph">
    <w:name w:val="icon-pag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alendar" w:type="paragraph">
    <w:name w:val="icon-calend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ghtning" w:type="paragraph">
    <w:name w:val="icon-light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-find" w:type="paragraph">
    <w:name w:val="icon-page-fin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mail" w:type="paragraph">
    <w:name w:val="icon-emai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new-entry" w:type="paragraph">
    <w:name w:val="icon-new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nked-entry" w:type="paragraph">
    <w:name w:val="icon-linked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rint-entry" w:type="paragraph">
    <w:name w:val="icon-print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ctivate-entry" w:type="paragraph">
    <w:name w:val="icon-activate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ancel-entry" w:type="paragraph">
    <w:name w:val="icon-cancel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elete-entry" w:type="paragraph">
    <w:name w:val="icon-delete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dit-entry" w:type="paragraph">
    <w:name w:val="icon-edit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activate" w:type="paragraph">
    <w:name w:val="icon-unit-activa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add" w:type="paragraph">
    <w:name w:val="icon-unit-a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writeoff" w:type="paragraph">
    <w:name w:val="icon-unit-writeoff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delete" w:type="paragraph">
    <w:name w:val="icon-unit-de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transfer" w:type="paragraph">
    <w:name w:val="icon-unit-transf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" w:type="paragraph">
    <w:name w:val="icon-un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edit" w:type="paragraph">
    <w:name w:val="icon-unit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cancel" w:type="paragraph">
    <w:name w:val="icon-unit-canc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zoom-in" w:type="paragraph">
    <w:name w:val="icon-zoom-i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zoom-out" w:type="paragraph">
    <w:name w:val="icon-zoom-ou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1sheet" w:type="paragraph">
    <w:name w:val="icon-a1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2sheet" w:type="paragraph">
    <w:name w:val="icon-a2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sheet" w:type="paragraph">
    <w:name w:val="icon-b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sheet" w:type="paragraph">
    <w:name w:val="icon-c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sterisk" w:type="paragraph">
    <w:name w:val="icon-asteris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xpand" w:type="paragraph">
    <w:name w:val="icon-expan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ollapse" w:type="paragraph">
    <w:name w:val="icon-collap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go" w:type="paragraph">
    <w:name w:val="icon-map-g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delete" w:type="paragraph">
    <w:name w:val="icon-map-de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edit" w:type="paragraph">
    <w:name w:val="icon-map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magnify" w:type="paragraph">
    <w:name w:val="icon-map-magnif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rrow-up" w:type="paragraph">
    <w:name w:val="icon-arrow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rrow-down" w:type="paragraph">
    <w:name w:val="icon-arrow-dow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ullet-arrow-up" w:type="paragraph">
    <w:name w:val="icon-bullet-arrow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ullet-arrow-down" w:type="paragraph">
    <w:name w:val="icon-bullet-arrow-dow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ack" w:type="paragraph">
    <w:name w:val="icon-ba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omplete" w:type="paragraph">
    <w:name w:val="icon-comp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ontinue" w:type="paragraph">
    <w:name w:val="icon-continu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save" w:type="paragraph">
    <w:name w:val="icon-sav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ancel" w:type="paragraph">
    <w:name w:val="icon-canc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save-and-cancel" w:type="paragraph">
    <w:name w:val="icon-save-and-canc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erminate" w:type="paragraph">
    <w:name w:val="icon-termina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igital-signature" w:type="paragraph">
    <w:name w:val="icon-digital-signatur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group-add" w:type="paragraph">
    <w:name w:val="icon-group-a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ok" w:type="paragraph">
    <w:name w:val="icon-o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arning" w:type="paragraph">
    <w:name w:val="icon-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rror" w:type="paragraph">
    <w:name w:val="icon-erro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oading" w:type="paragraph">
    <w:name w:val="icon-load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dialog-warning" w:type="paragraph">
    <w:name w:val="dialog-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active-hover" w:type="paragraph">
    <w:name w:val="x-date-active-h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-text" w:type="paragraph">
    <w:name w:val="galleria-info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" w:type="character">
    <w:name w:val="x-tab-strip-text"/>
    <w:basedOn w:val="Zadanifontodlomka"/>
    <w:rsid w:val="006C5B01"/>
  </w:style>
  <w:style w:customStyle="1" w:styleId="grid13" w:type="paragraph">
    <w:name w:val="grid_13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21" w:type="paragraph">
    <w:name w:val="grid_2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31" w:type="paragraph">
    <w:name w:val="grid_3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41" w:type="paragraph">
    <w:name w:val="grid_4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51" w:type="paragraph">
    <w:name w:val="grid_5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61" w:type="paragraph">
    <w:name w:val="grid_6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71" w:type="paragraph">
    <w:name w:val="grid_7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81" w:type="paragraph">
    <w:name w:val="grid_8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91" w:type="paragraph">
    <w:name w:val="grid_9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01" w:type="paragraph">
    <w:name w:val="grid_10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11" w:type="paragraph">
    <w:name w:val="grid_11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21" w:type="paragraph">
    <w:name w:val="grid_12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prefix12" w:type="paragraph">
    <w:name w:val="prefix_1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21" w:type="paragraph">
    <w:name w:val="prefix_2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31" w:type="paragraph">
    <w:name w:val="prefix_3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41" w:type="paragraph">
    <w:name w:val="prefix_4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51" w:type="paragraph">
    <w:name w:val="prefix_5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61" w:type="paragraph">
    <w:name w:val="prefix_6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71" w:type="paragraph">
    <w:name w:val="prefix_7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81" w:type="paragraph">
    <w:name w:val="prefix_8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91" w:type="paragraph">
    <w:name w:val="prefix_9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01" w:type="paragraph">
    <w:name w:val="prefix_10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11" w:type="paragraph">
    <w:name w:val="prefix_1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2" w:type="paragraph">
    <w:name w:val="suffix_1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21" w:type="paragraph">
    <w:name w:val="suffix_2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31" w:type="paragraph">
    <w:name w:val="suffix_3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41" w:type="paragraph">
    <w:name w:val="suffix_4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51" w:type="paragraph">
    <w:name w:val="suffix_5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61" w:type="paragraph">
    <w:name w:val="suffix_6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71" w:type="paragraph">
    <w:name w:val="suffix_7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81" w:type="paragraph">
    <w:name w:val="suffix_8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91" w:type="paragraph">
    <w:name w:val="suffix_9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01" w:type="paragraph">
    <w:name w:val="suffix_10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11" w:type="paragraph">
    <w:name w:val="suffix_1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estimonial1" w:type="paragraph">
    <w:name w:val="testimonial1"/>
    <w:basedOn w:val="Normal"/>
    <w:rsid w:val="006C5B01"/>
    <w:pPr>
      <w:spacing w:after="300" w:before="30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ont1" w:type="paragraph">
    <w:name w:val="cont1"/>
    <w:basedOn w:val="Normal"/>
    <w:rsid w:val="006C5B01"/>
    <w:pPr>
      <w:pBdr>
        <w:top w:color="CCCCCC" w:space="5" w:sz="6" w:val="single"/>
        <w:left w:color="CCCCCC" w:space="5" w:sz="6" w:val="single"/>
        <w:bottom w:color="CCCCCC" w:space="5" w:sz="6" w:val="single"/>
        <w:right w:color="CCCCCC" w:space="5" w:sz="6" w:val="single"/>
      </w:pBdr>
      <w:shd w:color="auto" w:fill="F9F9F9" w:val="clear"/>
      <w:spacing w:after="180" w:before="100" w:beforeAutospacing="1" w:line="384" w:lineRule="atLeast"/>
    </w:pPr>
    <w:rPr>
      <w:rFonts w:ascii="Times New Roman" w:hAnsi="Times New Roman"/>
      <w:szCs w:val="24"/>
      <w:lang w:val="hr-HR"/>
    </w:rPr>
  </w:style>
  <w:style w:customStyle="1" w:styleId="galleria-image1" w:type="paragraph">
    <w:name w:val="galleria-image1"/>
    <w:basedOn w:val="Normal"/>
    <w:rsid w:val="006C5B01"/>
    <w:pPr>
      <w:shd w:color="auto" w:fill="CCCCCC" w:val="clear"/>
      <w:spacing w:after="100" w:afterAutospacing="1" w:before="100" w:beforeAutospacing="1" w:line="432" w:lineRule="atLeast"/>
      <w:ind w:right="150"/>
    </w:pPr>
    <w:rPr>
      <w:rFonts w:ascii="Times New Roman" w:hAnsi="Times New Roman"/>
      <w:sz w:val="26"/>
      <w:szCs w:val="26"/>
      <w:lang w:val="hr-HR"/>
    </w:rPr>
  </w:style>
  <w:style w:customStyle="1" w:styleId="galleria-image2" w:type="paragraph">
    <w:name w:val="galleria-image2"/>
    <w:basedOn w:val="Normal"/>
    <w:rsid w:val="006C5B01"/>
    <w:pPr>
      <w:shd w:color="auto" w:fill="CCCCCC" w:val="clear"/>
      <w:spacing w:after="100" w:afterAutospacing="1" w:before="100" w:beforeAutospacing="1" w:line="432" w:lineRule="atLeast"/>
      <w:ind w:right="120"/>
    </w:pPr>
    <w:rPr>
      <w:rFonts w:ascii="Times New Roman" w:hAnsi="Times New Roman"/>
      <w:sz w:val="26"/>
      <w:szCs w:val="26"/>
      <w:lang w:val="hr-HR"/>
    </w:rPr>
  </w:style>
  <w:style w:customStyle="1" w:styleId="galleria-thumbnails1" w:type="paragraph">
    <w:name w:val="galleria-thumbnails1"/>
    <w:basedOn w:val="Normal"/>
    <w:rsid w:val="006C5B01"/>
    <w:pPr>
      <w:spacing w:after="100" w:afterAutospacing="1" w:before="22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1" w:type="paragraph">
    <w:name w:val="galleria-info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-text1" w:type="paragraph">
    <w:name w:val="galleria-info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shim1" w:type="paragraph">
    <w:name w:val="ext-shim1"/>
    <w:basedOn w:val="Normal"/>
    <w:rsid w:val="006C5B01"/>
    <w:pPr>
      <w:spacing w:after="100" w:afterAutospacing="1" w:before="45" w:line="432" w:lineRule="atLeast"/>
      <w:ind w:left="75"/>
    </w:pPr>
    <w:rPr>
      <w:rFonts w:ascii="Times New Roman" w:hAnsi="Times New Roman"/>
      <w:sz w:val="26"/>
      <w:szCs w:val="26"/>
      <w:lang w:val="hr-HR"/>
    </w:rPr>
  </w:style>
  <w:style w:customStyle="1" w:styleId="xstc1" w:type="paragraph">
    <w:name w:val="xst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c1" w:type="paragraph">
    <w:name w:val="xsb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l1" w:type="paragraph">
    <w:name w:val="xs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r1" w:type="paragraph">
    <w:name w:val="xs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l1" w:type="paragraph">
    <w:name w:val="xs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r1" w:type="paragraph">
    <w:name w:val="xs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c1" w:type="paragraph">
    <w:name w:val="xs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l1" w:type="paragraph">
    <w:name w:val="xs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r1" w:type="paragraph">
    <w:name w:val="xs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c1" w:type="paragraph">
    <w:name w:val="xsm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1" w:type="paragraph">
    <w:name w:val="x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1" w:type="paragraph">
    <w:name w:val="xsb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spacer1" w:type="paragraph">
    <w:name w:val="x-tab-strip-spacer1"/>
    <w:basedOn w:val="Normal"/>
    <w:rsid w:val="006C5B01"/>
    <w:pPr>
      <w:pBdr>
        <w:left w:color="D0D0D0" w:space="0" w:sz="6" w:val="single"/>
        <w:bottom w:color="D0D0D0" w:space="0" w:sz="6" w:val="single"/>
        <w:right w:color="D0D0D0" w:space="0" w:sz="6" w:val="single"/>
      </w:pBdr>
      <w:shd w:color="auto" w:fill="EAEAEA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spacer2" w:type="paragraph">
    <w:name w:val="x-tab-strip-spacer2"/>
    <w:basedOn w:val="Normal"/>
    <w:rsid w:val="006C5B01"/>
    <w:pPr>
      <w:pBdr>
        <w:top w:color="8DB2E3" w:space="0" w:sz="6" w:val="single"/>
        <w:left w:color="8DB2E3" w:space="0" w:sz="6" w:val="single"/>
        <w:right w:color="8DB2E3" w:space="0" w:sz="6" w:val="single"/>
      </w:pBdr>
      <w:shd w:color="auto" w:fill="DEECFD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spacer3" w:type="paragraph">
    <w:name w:val="x-tab-strip-spacer3"/>
    <w:basedOn w:val="Normal"/>
    <w:rsid w:val="006C5B01"/>
    <w:pPr>
      <w:pBdr>
        <w:left w:color="D0D0D0" w:space="0" w:sz="6" w:val="single"/>
        <w:bottom w:color="D0D0D0" w:space="0" w:sz="6" w:val="single"/>
        <w:right w:color="D0D0D0" w:space="0" w:sz="6" w:val="single"/>
      </w:pBdr>
      <w:shd w:color="auto" w:fill="EAEAEA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spacer4" w:type="paragraph">
    <w:name w:val="x-tab-strip-spacer4"/>
    <w:basedOn w:val="Normal"/>
    <w:rsid w:val="006C5B01"/>
    <w:pPr>
      <w:pBdr>
        <w:top w:color="8DB2E3" w:space="0" w:sz="6" w:val="single"/>
        <w:left w:color="8DB2E3" w:space="0" w:sz="6" w:val="single"/>
        <w:right w:color="8DB2E3" w:space="0" w:sz="6" w:val="single"/>
      </w:pBdr>
      <w:shd w:color="auto" w:fill="DEECFD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text1" w:type="character">
    <w:name w:val="x-tab-strip-text1"/>
    <w:basedOn w:val="Zadanifontodlomka"/>
    <w:rsid w:val="006C5B01"/>
    <w:rPr>
      <w:rFonts w:ascii="Tahoma" w:cs="Tahoma" w:hAnsi="Tahoma" w:hint="default"/>
      <w:i w:val="0"/>
      <w:iCs w:val="0"/>
      <w:vanish w:val="0"/>
      <w:webHidden w:val="0"/>
      <w:color w:val="333333"/>
      <w:sz w:val="17"/>
      <w:szCs w:val="17"/>
      <w:specVanish w:val="0"/>
    </w:rPr>
  </w:style>
  <w:style w:customStyle="1" w:styleId="x-tab-right1" w:type="paragraph">
    <w:name w:val="x-tab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2" w:type="character">
    <w:name w:val="x-tab-strip-text2"/>
    <w:basedOn w:val="Zadanifontodlomka"/>
    <w:rsid w:val="006C5B01"/>
    <w:rPr>
      <w:rFonts w:ascii="Tahoma" w:cs="Tahoma" w:hAnsi="Tahoma" w:hint="default"/>
      <w:i w:val="0"/>
      <w:iCs w:val="0"/>
      <w:vanish w:val="0"/>
      <w:webHidden w:val="0"/>
      <w:color w:val="333333"/>
      <w:sz w:val="17"/>
      <w:szCs w:val="17"/>
      <w:specVanish w:val="0"/>
    </w:rPr>
  </w:style>
  <w:style w:customStyle="1" w:styleId="x-tab-strip-text3" w:type="character">
    <w:name w:val="x-tab-strip-text3"/>
    <w:basedOn w:val="Zadanifontodlomka"/>
    <w:rsid w:val="006C5B01"/>
    <w:rPr>
      <w:color w:val="111111"/>
    </w:rPr>
  </w:style>
  <w:style w:customStyle="1" w:styleId="x-tab-strip-text4" w:type="character">
    <w:name w:val="x-tab-strip-text4"/>
    <w:basedOn w:val="Zadanifontodlomka"/>
    <w:rsid w:val="006C5B01"/>
    <w:rPr>
      <w:b/>
      <w:bCs/>
      <w:color w:val="333333"/>
    </w:rPr>
  </w:style>
  <w:style w:customStyle="1" w:styleId="x-tabs-text1" w:type="paragraph">
    <w:name w:val="x-tabs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AAAAAA"/>
      <w:sz w:val="26"/>
      <w:szCs w:val="26"/>
      <w:lang w:val="hr-HR"/>
    </w:rPr>
  </w:style>
  <w:style w:customStyle="1" w:styleId="x-tab-right2" w:type="paragraph">
    <w:name w:val="x-tab-right2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5" w:type="character">
    <w:name w:val="x-tab-strip-text5"/>
    <w:basedOn w:val="Zadanifontodlomka"/>
    <w:rsid w:val="006C5B01"/>
    <w:rPr>
      <w:b/>
      <w:bCs/>
      <w:color w:val="333333"/>
    </w:rPr>
  </w:style>
  <w:style w:customStyle="1" w:styleId="x-tab-right3" w:type="paragraph">
    <w:name w:val="x-tab-right3"/>
    <w:basedOn w:val="Normal"/>
    <w:rsid w:val="006C5B01"/>
    <w:pPr>
      <w:spacing w:after="100" w:after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6" w:type="character">
    <w:name w:val="x-tab-strip-text6"/>
    <w:basedOn w:val="Zadanifontodlomka"/>
    <w:rsid w:val="006C5B01"/>
    <w:rPr>
      <w:b/>
      <w:bCs/>
      <w:color w:val="333333"/>
    </w:rPr>
  </w:style>
  <w:style w:customStyle="1" w:styleId="x-tab-right4" w:type="paragraph">
    <w:name w:val="x-tab-right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1" w:type="paragraph">
    <w:name w:val="x-tab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inner1" w:type="paragraph">
    <w:name w:val="x-tab-strip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right5" w:type="paragraph">
    <w:name w:val="x-tab-right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2" w:type="paragraph">
    <w:name w:val="x-tab-lef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3" w:type="paragraph">
    <w:name w:val="x-tab-left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close1" w:type="paragraph">
    <w:name w:val="x-tab-strip-clos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tab-left4" w:type="paragraph">
    <w:name w:val="x-tab-left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wrap1" w:type="paragraph">
    <w:name w:val="x-tab-strip-wrap1"/>
    <w:basedOn w:val="Normal"/>
    <w:rsid w:val="006C5B01"/>
    <w:pPr>
      <w:spacing w:after="100" w:afterAutospacing="1" w:before="100" w:beforeAutospacing="1" w:line="432" w:lineRule="atLeast"/>
      <w:ind w:left="270" w:right="270"/>
    </w:pPr>
    <w:rPr>
      <w:rFonts w:ascii="Times New Roman" w:hAnsi="Times New Roman"/>
      <w:sz w:val="26"/>
      <w:szCs w:val="26"/>
      <w:lang w:val="hr-HR"/>
    </w:rPr>
  </w:style>
  <w:style w:customStyle="1" w:styleId="x-toolbar1" w:type="paragraph">
    <w:name w:val="x-toolbar1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2" w:type="paragraph">
    <w:name w:val="x-toolbar2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ext1" w:type="paragraph">
    <w:name w:val="x-form-text1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2" w:type="paragraph">
    <w:name w:val="x-form-text2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3" w:type="paragraph">
    <w:name w:val="x-form-text3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4" w:type="paragraph">
    <w:name w:val="x-form-text4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panel-body1" w:type="paragraph">
    <w:name w:val="x-panel-body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2" w:type="paragraph">
    <w:name w:val="x-panel-body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1" w:type="paragraph">
    <w:name w:val="x-form-check-wrap1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1" w:type="paragraph">
    <w:name w:val="x-form-radio-wrap1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2" w:type="paragraph">
    <w:name w:val="x-form-check-wrap2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2" w:type="paragraph">
    <w:name w:val="x-form-radio-wrap2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1" w:type="paragraph">
    <w:name w:val="x-form-radio1"/>
    <w:basedOn w:val="Normal"/>
    <w:rsid w:val="006C5B01"/>
    <w:pPr>
      <w:spacing w:after="30" w:before="100" w:beforeAutospacing="1" w:line="432" w:lineRule="atLeast"/>
      <w:textAlignment w:val="bottom"/>
    </w:pPr>
    <w:rPr>
      <w:rFonts w:ascii="Times New Roman" w:hAnsi="Times New Roman"/>
      <w:sz w:val="26"/>
      <w:szCs w:val="26"/>
      <w:lang w:val="hr-HR"/>
    </w:rPr>
  </w:style>
  <w:style w:customStyle="1" w:styleId="x-form-trigger1" w:type="paragraph">
    <w:name w:val="x-form-trigger1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2" w:type="paragraph">
    <w:name w:val="x-form-trigger2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date-trigger1" w:type="paragraph">
    <w:name w:val="x-form-date-trigg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lear-trigger1" w:type="paragraph">
    <w:name w:val="x-form-clear-trigg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search-trigger1" w:type="paragraph">
    <w:name w:val="x-form-search-trigg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3" w:type="paragraph">
    <w:name w:val="x-form-trigger3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form-trigger4" w:type="paragraph">
    <w:name w:val="x-form-trigger4"/>
    <w:basedOn w:val="Normal"/>
    <w:rsid w:val="006C5B01"/>
    <w:pPr>
      <w:pBdr>
        <w:bottom w:color="7EADD9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over1" w:type="paragraph">
    <w:name w:val="x-form-trigger-over1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click1" w:type="paragraph">
    <w:name w:val="x-form-trigger-click1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1" w:type="paragraph">
    <w:name w:val="x-form-invalid1"/>
    <w:basedOn w:val="Normal"/>
    <w:rsid w:val="006C5B01"/>
    <w:pPr>
      <w:pBdr>
        <w:top w:color="FF7870" w:space="0" w:sz="6" w:val="single"/>
        <w:left w:color="FF7870" w:space="0" w:sz="6" w:val="single"/>
        <w:bottom w:color="FF7870" w:space="0" w:sz="6" w:val="single"/>
        <w:right w:color="FF7870" w:space="0" w:sz="6" w:val="single"/>
      </w:pBdr>
      <w:shd w:color="auto" w:fill="FF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3" w:type="paragraph">
    <w:name w:val="x-form-check-wrap3"/>
    <w:basedOn w:val="Normal"/>
    <w:rsid w:val="006C5B01"/>
    <w:pPr>
      <w:shd w:color="auto" w:fill="FFFFFF" w:val="clear"/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3" w:type="paragraph">
    <w:name w:val="x-form-radio-wrap3"/>
    <w:basedOn w:val="Normal"/>
    <w:rsid w:val="006C5B01"/>
    <w:pPr>
      <w:shd w:color="auto" w:fill="FFFFFF" w:val="clear"/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box1" w:type="paragraph">
    <w:name w:val="x-form-checkbox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element1" w:type="paragraph">
    <w:name w:val="x-form-elemen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tem1" w:type="paragraph">
    <w:name w:val="x-form-item1"/>
    <w:basedOn w:val="Normal"/>
    <w:rsid w:val="006C5B01"/>
    <w:pPr>
      <w:spacing w:after="30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field1" w:type="paragraph">
    <w:name w:val="x-form-field1"/>
    <w:basedOn w:val="Normal"/>
    <w:rsid w:val="006C5B01"/>
    <w:pPr>
      <w:spacing w:line="432" w:lineRule="atLeast"/>
    </w:pPr>
    <w:rPr>
      <w:rFonts w:cs="Arial"/>
      <w:sz w:val="17"/>
      <w:szCs w:val="17"/>
      <w:lang w:val="hr-HR"/>
    </w:rPr>
  </w:style>
  <w:style w:customStyle="1" w:styleId="x-form-text5" w:type="paragraph">
    <w:name w:val="x-form-text5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field2" w:type="paragraph">
    <w:name w:val="x-form-field2"/>
    <w:basedOn w:val="Normal"/>
    <w:rsid w:val="006C5B01"/>
    <w:pPr>
      <w:spacing w:line="432" w:lineRule="atLeast"/>
    </w:pPr>
    <w:rPr>
      <w:rFonts w:cs="Arial"/>
      <w:sz w:val="18"/>
      <w:szCs w:val="18"/>
      <w:lang w:val="hr-HR"/>
    </w:rPr>
  </w:style>
  <w:style w:customStyle="1" w:styleId="x-form-text6" w:type="paragraph">
    <w:name w:val="x-form-text6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7" w:type="paragraph">
    <w:name w:val="x-form-text7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select-one1" w:type="paragraph">
    <w:name w:val="x-form-select-one1"/>
    <w:basedOn w:val="Normal"/>
    <w:rsid w:val="006C5B01"/>
    <w:pPr>
      <w:pBdr>
        <w:top w:color="B5B8C8" w:space="0" w:sz="6" w:val="single"/>
        <w:left w:color="B5B8C8" w:space="0" w:sz="6" w:val="single"/>
        <w:bottom w:color="B5B8C8" w:space="0" w:sz="6" w:val="single"/>
        <w:right w:color="B5B8C8" w:space="0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num-field1" w:type="paragraph">
    <w:name w:val="x-form-num-field1"/>
    <w:basedOn w:val="Normal"/>
    <w:rsid w:val="006C5B01"/>
    <w:pPr>
      <w:spacing w:after="100" w:afterAutospacing="1" w:before="100" w:beforeAutospacing="1" w:line="432" w:lineRule="atLeast"/>
      <w:jc w:val="right"/>
    </w:pPr>
    <w:rPr>
      <w:rFonts w:ascii="Times New Roman" w:hAnsi="Times New Roman"/>
      <w:sz w:val="26"/>
      <w:szCs w:val="26"/>
      <w:lang w:val="hr-HR"/>
    </w:rPr>
  </w:style>
  <w:style w:customStyle="1" w:styleId="x-form-trigger5" w:type="paragraph">
    <w:name w:val="x-form-trigger5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1" w:type="paragraph">
    <w:name w:val="x-btn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form-btns-center1" w:type="paragraph">
    <w:name w:val="x-form-btns-center1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sz w:val="26"/>
      <w:szCs w:val="26"/>
      <w:lang w:val="hr-HR"/>
    </w:rPr>
  </w:style>
  <w:style w:customStyle="1" w:styleId="x-fieldset1" w:type="paragraph">
    <w:name w:val="x-fieldset1"/>
    <w:basedOn w:val="Normal"/>
    <w:rsid w:val="006C5B01"/>
    <w:pPr>
      <w:pBdr>
        <w:top w:color="D6D6D6" w:space="8" w:sz="6" w:val="single"/>
        <w:left w:color="D6D6D6" w:space="8" w:sz="6" w:val="single"/>
        <w:bottom w:color="D6D6D6" w:space="8" w:sz="6" w:val="single"/>
        <w:right w:color="D6D6D6" w:space="8" w:sz="6" w:val="single"/>
      </w:pBdr>
      <w:spacing w:after="150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toggle1" w:type="paragraph">
    <w:name w:val="x-tool-toggle1"/>
    <w:basedOn w:val="Normal"/>
    <w:rsid w:val="006C5B01"/>
    <w:pPr>
      <w:spacing w:after="100" w:afterAutospacing="1" w:before="100" w:beforeAutospacing="1" w:line="432" w:lineRule="atLeast"/>
      <w:ind w:right="45"/>
    </w:pPr>
    <w:rPr>
      <w:rFonts w:ascii="Times New Roman" w:hAnsi="Times New Roman"/>
      <w:sz w:val="26"/>
      <w:szCs w:val="26"/>
      <w:lang w:val="hr-HR"/>
    </w:rPr>
  </w:style>
  <w:style w:customStyle="1" w:styleId="x-btn-text1" w:type="paragraph">
    <w:name w:val="x-btn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center1" w:type="paragraph">
    <w:name w:val="x-btn-center1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text2" w:type="paragraph">
    <w:name w:val="x-btn-tex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text3" w:type="paragraph">
    <w:name w:val="x-btn-text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center2" w:type="paragraph">
    <w:name w:val="x-btn-center2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3" w:type="paragraph">
    <w:name w:val="x-btn-center3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4" w:type="paragraph">
    <w:name w:val="x-btn-center4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left1" w:type="paragraph">
    <w:name w:val="x-btn-left1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1" w:type="paragraph">
    <w:name w:val="x-btn-right1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5" w:type="paragraph">
    <w:name w:val="x-btn-center5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toolbar3" w:type="paragraph">
    <w:name w:val="x-toolbar3"/>
    <w:basedOn w:val="Normal"/>
    <w:rsid w:val="006C5B01"/>
    <w:pP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4" w:type="paragraph">
    <w:name w:val="x-toolbar4"/>
    <w:basedOn w:val="Normal"/>
    <w:rsid w:val="006C5B01"/>
    <w:pP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tem-disabled1" w:type="paragraph">
    <w:name w:val="x-item-disabled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808080"/>
      <w:sz w:val="26"/>
      <w:szCs w:val="26"/>
      <w:lang w:val="hr-HR"/>
    </w:rPr>
  </w:style>
  <w:style w:customStyle="1" w:styleId="x-btn-left2" w:type="paragraph">
    <w:name w:val="x-btn-left2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2" w:type="paragraph">
    <w:name w:val="x-btn-right2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6" w:type="paragraph">
    <w:name w:val="x-btn-center6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left3" w:type="paragraph">
    <w:name w:val="x-btn-left3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3" w:type="paragraph">
    <w:name w:val="x-btn-right3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7" w:type="paragraph">
    <w:name w:val="x-btn-center7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CCCCCC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left4" w:type="paragraph">
    <w:name w:val="x-btn-left4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left5" w:type="paragraph">
    <w:name w:val="x-btn-left5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left6" w:type="paragraph">
    <w:name w:val="x-btn-left6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4" w:type="paragraph">
    <w:name w:val="x-btn-right4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5" w:type="paragraph">
    <w:name w:val="x-btn-right5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6" w:type="paragraph">
    <w:name w:val="x-btn-right6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8" w:type="paragraph">
    <w:name w:val="x-btn-center8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9" w:type="paragraph">
    <w:name w:val="x-btn-center9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10" w:type="paragraph">
    <w:name w:val="x-btn-center10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ytb-text1" w:type="paragraph">
    <w:name w:val="ytb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sep1" w:type="paragraph">
    <w:name w:val="ytb-sep1"/>
    <w:basedOn w:val="Normal"/>
    <w:rsid w:val="006C5B01"/>
    <w:pPr>
      <w:spacing w:line="432" w:lineRule="atLeast"/>
      <w:ind w:left="30" w:right="30"/>
    </w:pPr>
    <w:rPr>
      <w:rFonts w:ascii="Times New Roman" w:hAnsi="Times New Roman"/>
      <w:sz w:val="2"/>
      <w:szCs w:val="2"/>
      <w:lang w:val="hr-HR"/>
    </w:rPr>
  </w:style>
  <w:style w:customStyle="1" w:styleId="ytb-spacer1" w:type="paragraph">
    <w:name w:val="ytb-spac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loading1" w:type="paragraph">
    <w:name w:val="x-tbar-loading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first1" w:type="paragraph">
    <w:name w:val="x-tbar-page-fir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last1" w:type="paragraph">
    <w:name w:val="x-tbar-page-la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next1" w:type="paragraph">
    <w:name w:val="x-tbar-page-n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prev1" w:type="paragraph">
    <w:name w:val="x-tbar-page-prev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text1" w:type="paragraph">
    <w:name w:val="x-status-text1"/>
    <w:basedOn w:val="Normal"/>
    <w:rsid w:val="006C5B01"/>
    <w:pPr>
      <w:spacing w:line="315" w:lineRule="atLeast"/>
    </w:pPr>
    <w:rPr>
      <w:rFonts w:ascii="Tahoma" w:cs="Tahoma" w:hAnsi="Tahoma"/>
      <w:color w:val="000000"/>
      <w:sz w:val="18"/>
      <w:szCs w:val="18"/>
      <w:lang w:val="hr-HR"/>
    </w:rPr>
  </w:style>
  <w:style w:customStyle="1" w:styleId="x-status-busy1" w:type="paragraph">
    <w:name w:val="x-status-busy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text-panel1" w:type="paragraph">
    <w:name w:val="x-status-text-panel1"/>
    <w:basedOn w:val="Normal"/>
    <w:rsid w:val="006C5B01"/>
    <w:pPr>
      <w:pBdr>
        <w:top w:color="99BBE8" w:space="2" w:sz="6" w:val="single"/>
        <w:left w:color="99BBE8" w:space="4" w:sz="6" w:val="single"/>
        <w:bottom w:color="FFFFFF" w:space="2" w:sz="6" w:val="single"/>
        <w:right w:color="FFFFFF" w:space="6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east1" w:type="paragraph">
    <w:name w:val="x-resizable-handle-east1"/>
    <w:basedOn w:val="Normal"/>
    <w:rsid w:val="006C5B01"/>
    <w:pPr>
      <w:spacing w:after="100" w:afterAutospacing="1" w:before="100" w:beforeAutospacing="1" w:line="432" w:lineRule="atLeast"/>
      <w:ind w:right="-15"/>
    </w:pPr>
    <w:rPr>
      <w:rFonts w:ascii="Times New Roman" w:hAnsi="Times New Roman"/>
      <w:sz w:val="26"/>
      <w:szCs w:val="26"/>
      <w:lang w:val="hr-HR"/>
    </w:rPr>
  </w:style>
  <w:style w:customStyle="1" w:styleId="x-resizable-handle-south1" w:type="paragraph">
    <w:name w:val="x-resizable-handle-south1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east2" w:type="paragraph">
    <w:name w:val="x-resizable-handle-ea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east3" w:type="paragraph">
    <w:name w:val="x-resizable-handle-east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west1" w:type="paragraph">
    <w:name w:val="x-resizable-handle-we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west2" w:type="paragraph">
    <w:name w:val="x-resizable-handle-we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2" w:type="paragraph">
    <w:name w:val="x-resizable-handle-south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3" w:type="paragraph">
    <w:name w:val="x-resizable-handle-south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1" w:type="paragraph">
    <w:name w:val="x-resizable-handle-north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2" w:type="paragraph">
    <w:name w:val="x-resizable-handle-north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east1" w:type="paragraph">
    <w:name w:val="x-resizable-handle-southea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east2" w:type="paragraph">
    <w:name w:val="x-resizable-handle-southea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west1" w:type="paragraph">
    <w:name w:val="x-resizable-handle-northwe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west2" w:type="paragraph">
    <w:name w:val="x-resizable-handle-northwe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east1" w:type="paragraph">
    <w:name w:val="x-resizable-handle-northea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east2" w:type="paragraph">
    <w:name w:val="x-resizable-handle-northea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west1" w:type="paragraph">
    <w:name w:val="x-resizable-handle-southwe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west2" w:type="paragraph">
    <w:name w:val="x-resizable-handle-southwe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3" w:type="paragraph">
    <w:name w:val="x-panel-body3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-hd1" w:type="paragraph">
    <w:name w:val="x-grid3-marker-hd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1" w:type="paragraph">
    <w:name w:val="x-grid3-mark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1" w:type="paragraph">
    <w:name w:val="x-grid3-cell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1" w:type="paragraph">
    <w:name w:val="x-grid3-hd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2" w:type="paragraph">
    <w:name w:val="x-grid3-cell-inn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2" w:type="paragraph">
    <w:name w:val="x-grid3-hd-inn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-inner1" w:type="paragraph">
    <w:name w:val="x-grid3-header-pop-inner1"/>
    <w:basedOn w:val="Normal"/>
    <w:rsid w:val="006C5B01"/>
    <w:pPr>
      <w:pBdr>
        <w:lef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-inner2" w:type="paragraph">
    <w:name w:val="x-grid3-header-pop-inner2"/>
    <w:basedOn w:val="Normal"/>
    <w:rsid w:val="006C5B01"/>
    <w:pPr>
      <w:pBdr>
        <w:lef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3" w:type="paragraph">
    <w:name w:val="x-grid3-hd-inner3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4" w:type="paragraph">
    <w:name w:val="x-grid3-hd-inner4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5" w:type="paragraph">
    <w:name w:val="x-grid3-hd-inner5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6" w:type="paragraph">
    <w:name w:val="x-grid3-hd-inner6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sort-icon1" w:type="paragraph">
    <w:name w:val="x-grid3-sort-icon1"/>
    <w:basedOn w:val="Normal"/>
    <w:rsid w:val="006C5B01"/>
    <w:pPr>
      <w:spacing w:after="100" w:afterAutospacing="1" w:before="100" w:beforeAutospacing="1" w:line="432" w:lineRule="atLeast"/>
      <w:ind w:left="45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grid3-sort-icon2" w:type="paragraph">
    <w:name w:val="x-grid3-sort-icon2"/>
    <w:basedOn w:val="Normal"/>
    <w:rsid w:val="006C5B01"/>
    <w:pPr>
      <w:spacing w:after="100" w:afterAutospacing="1" w:before="100" w:beforeAutospacing="1" w:line="432" w:lineRule="atLeast"/>
      <w:ind w:left="45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grid3-hd-inner7" w:type="paragraph">
    <w:name w:val="x-grid3-hd-inner7"/>
    <w:basedOn w:val="Normal"/>
    <w:rsid w:val="006C5B01"/>
    <w:pPr>
      <w:pBdr>
        <w:top w:color="AACCF6" w:space="2" w:sz="6" w:val="single"/>
        <w:left w:color="AACCF6" w:space="2" w:sz="6" w:val="single"/>
        <w:bottom w:color="AACCF6" w:space="2" w:sz="6" w:val="single"/>
        <w:right w:color="AACCF6" w:space="2" w:sz="6" w:val="single"/>
      </w:pBd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text1" w:type="paragraph">
    <w:name w:val="x-grid3-cell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toolbar5" w:type="paragraph">
    <w:name w:val="x-toolbar5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6" w:type="paragraph">
    <w:name w:val="x-toolbar6"/>
    <w:basedOn w:val="Normal"/>
    <w:rsid w:val="006C5B01"/>
    <w:pPr>
      <w:pBdr>
        <w:top w:color="A9BFD3" w:space="2" w:sz="6" w:val="single"/>
        <w:lef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1" w:type="paragraph">
    <w:name w:val="x-grid3-cel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3" w:type="paragraph">
    <w:name w:val="x-grid3-cell-inner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ame1" w:type="paragraph">
    <w:name w:val="x-grid3-td-name1"/>
    <w:basedOn w:val="Normal"/>
    <w:rsid w:val="006C5B01"/>
    <w:pPr>
      <w:pBdr>
        <w:righ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icon1" w:type="paragraph">
    <w:name w:val="x-menu-item-icon1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2" w:type="paragraph">
    <w:name w:val="x-menu-item-icon2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3" w:type="paragraph">
    <w:name w:val="x-menu-item-icon3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4" w:type="paragraph">
    <w:name w:val="x-menu-item-icon4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grid3-dd-wrap1" w:type="paragraph">
    <w:name w:val="x-grid3-dd-wrap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btn1" w:type="paragraph">
    <w:name w:val="x-grid3-hd-btn1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btn2" w:type="paragraph">
    <w:name w:val="x-grid3-hd-btn2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expander1" w:type="paragraph">
    <w:name w:val="x-grid3-td-expan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checker1" w:type="paragraph">
    <w:name w:val="x-grid3-td-check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umberer1" w:type="paragraph">
    <w:name w:val="x-grid3-td-number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4" w:type="paragraph">
    <w:name w:val="x-grid3-cell-inner4"/>
    <w:basedOn w:val="Normal"/>
    <w:rsid w:val="006C5B01"/>
    <w:pPr>
      <w:spacing w:after="100" w:afterAutospacing="1" w:before="100" w:beforeAutospacing="1" w:line="432" w:lineRule="atLeast"/>
      <w:jc w:val="right"/>
    </w:pPr>
    <w:rPr>
      <w:rFonts w:ascii="Times New Roman" w:hAnsi="Times New Roman"/>
      <w:color w:val="444444"/>
      <w:sz w:val="26"/>
      <w:szCs w:val="26"/>
      <w:lang w:val="hr-HR"/>
    </w:rPr>
  </w:style>
  <w:style w:customStyle="1" w:styleId="x-grid3-td-numberer2" w:type="paragraph">
    <w:name w:val="x-grid3-td-number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checker2" w:type="paragraph">
    <w:name w:val="x-grid3-td-check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expander2" w:type="paragraph">
    <w:name w:val="x-grid3-td-expand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group-body1" w:type="paragraph">
    <w:name w:val="x-grid-group-body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dd-drag-ghost1" w:type="paragraph">
    <w:name w:val="x-dd-drag-ghost1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x-dd-drop-icon1" w:type="paragraph">
    <w:name w:val="x-dd-drop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2" w:type="paragraph">
    <w:name w:val="x-dd-drop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3" w:type="paragraph">
    <w:name w:val="x-dd-drop-icon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4" w:type="paragraph">
    <w:name w:val="x-panel-body4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con1" w:type="paragraph">
    <w:name w:val="x-tree-node-icon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con2" w:type="paragraph">
    <w:name w:val="x-tree-node-icon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con3" w:type="paragraph">
    <w:name w:val="x-tree-node-icon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con4" w:type="paragraph">
    <w:name w:val="x-tree-node-icon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con5" w:type="paragraph">
    <w:name w:val="x-tree-node-icon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elbow1" w:type="paragraph">
    <w:name w:val="x-tree-elbow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1" w:type="paragraph">
    <w:name w:val="x-tree-elbow-pl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1" w:type="paragraph">
    <w:name w:val="x-tree-elbow-min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1" w:type="paragraph">
    <w:name w:val="x-tree-elbow-end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1" w:type="paragraph">
    <w:name w:val="x-tree-elbow-end-pl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1" w:type="paragraph">
    <w:name w:val="x-tree-elbow-end-min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1" w:type="paragraph">
    <w:name w:val="x-tree-elbow-line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2" w:type="paragraph">
    <w:name w:val="x-tree-elbow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2" w:type="paragraph">
    <w:name w:val="x-tree-elbow-pl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2" w:type="paragraph">
    <w:name w:val="x-tree-elbow-min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2" w:type="paragraph">
    <w:name w:val="x-tree-elbow-end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2" w:type="paragraph">
    <w:name w:val="x-tree-elbow-end-pl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2" w:type="paragraph">
    <w:name w:val="x-tree-elbow-end-min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2" w:type="paragraph">
    <w:name w:val="x-tree-elbow-line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3" w:type="paragraph">
    <w:name w:val="x-tree-elbow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3" w:type="paragraph">
    <w:name w:val="x-tree-elbow-pl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3" w:type="paragraph">
    <w:name w:val="x-tree-elbow-min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3" w:type="paragraph">
    <w:name w:val="x-tree-elbow-end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3" w:type="paragraph">
    <w:name w:val="x-tree-elbow-end-pl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3" w:type="paragraph">
    <w:name w:val="x-tree-elbow-end-min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3" w:type="paragraph">
    <w:name w:val="x-tree-elbow-line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nline-icon1" w:type="paragraph">
    <w:name w:val="x-tree-node-inline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over1" w:type="paragraph">
    <w:name w:val="x-tree-node-over1"/>
    <w:basedOn w:val="Normal"/>
    <w:rsid w:val="006C5B01"/>
    <w:pP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selected1" w:type="paragraph">
    <w:name w:val="x-tree-selected1"/>
    <w:basedOn w:val="Normal"/>
    <w:rsid w:val="006C5B01"/>
    <w:pPr>
      <w:shd w:color="auto" w:fill="D9E8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4" w:type="paragraph">
    <w:name w:val="x-dd-drop-icon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5" w:type="paragraph">
    <w:name w:val="x-dd-drop-icon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6" w:type="paragraph">
    <w:name w:val="x-dd-drop-icon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7" w:type="paragraph">
    <w:name w:val="x-dd-drop-icon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left7" w:type="paragraph">
    <w:name w:val="x-btn-left7"/>
    <w:basedOn w:val="Normal"/>
    <w:rsid w:val="006C5B01"/>
    <w:pPr>
      <w:spacing w:after="100" w:afterAutospacing="1" w:before="100" w:beforeAutospacing="1" w:line="15" w:lineRule="atLeast"/>
      <w:textAlignment w:val="center"/>
    </w:pPr>
    <w:rPr>
      <w:rFonts w:ascii="Times New Roman" w:hAnsi="Times New Roman"/>
      <w:sz w:val="2"/>
      <w:szCs w:val="2"/>
      <w:lang w:val="hr-HR"/>
    </w:rPr>
  </w:style>
  <w:style w:customStyle="1" w:styleId="x-btn-center11" w:type="paragraph">
    <w:name w:val="x-btn-center11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right7" w:type="paragraph">
    <w:name w:val="x-btn-right7"/>
    <w:basedOn w:val="Normal"/>
    <w:rsid w:val="006C5B01"/>
    <w:pPr>
      <w:spacing w:after="100" w:afterAutospacing="1" w:before="100" w:beforeAutospacing="1" w:line="15" w:lineRule="atLeast"/>
      <w:textAlignment w:val="center"/>
    </w:pPr>
    <w:rPr>
      <w:rFonts w:ascii="Times New Roman" w:hAnsi="Times New Roman"/>
      <w:sz w:val="2"/>
      <w:szCs w:val="2"/>
      <w:lang w:val="hr-HR"/>
    </w:rPr>
  </w:style>
  <w:style w:customStyle="1" w:styleId="x-btn-text4" w:type="paragraph">
    <w:name w:val="x-btn-text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FFFFFF"/>
      <w:sz w:val="26"/>
      <w:szCs w:val="26"/>
      <w:lang w:val="hr-HR"/>
    </w:rPr>
  </w:style>
  <w:style w:customStyle="1" w:styleId="x-date-active1" w:type="paragraph">
    <w:name w:val="x-date-activ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menu-item1" w:type="paragraph">
    <w:name w:val="x-menu-item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15"/>
      <w:szCs w:val="15"/>
      <w:lang w:val="hr-HR"/>
    </w:rPr>
  </w:style>
  <w:style w:customStyle="1" w:styleId="x-menu-item-icon5" w:type="paragraph">
    <w:name w:val="x-menu-item-icon5"/>
    <w:basedOn w:val="Normal"/>
    <w:rsid w:val="006C5B01"/>
    <w:pPr>
      <w:spacing w:line="432" w:lineRule="atLeast"/>
      <w:ind w:right="75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ip-close1" w:type="paragraph">
    <w:name w:val="x-tip-close1"/>
    <w:basedOn w:val="Normal"/>
    <w:rsid w:val="006C5B01"/>
    <w:pPr>
      <w:spacing w:after="30" w:line="432" w:lineRule="atLeast"/>
      <w:ind w:left="30"/>
    </w:pPr>
    <w:rPr>
      <w:rFonts w:ascii="Times New Roman" w:hAnsi="Times New Roman"/>
      <w:vanish/>
      <w:sz w:val="26"/>
      <w:szCs w:val="26"/>
      <w:lang w:val="hr-HR"/>
    </w:rPr>
  </w:style>
  <w:style w:customStyle="1" w:styleId="x-tip-tc1" w:type="paragraph">
    <w:name w:val="x-tip-t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l1" w:type="paragraph">
    <w:name w:val="x-tip-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r1" w:type="paragraph">
    <w:name w:val="x-tip-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c1" w:type="paragraph">
    <w:name w:val="x-tip-b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l1" w:type="paragraph">
    <w:name w:val="x-tip-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r1" w:type="paragraph">
    <w:name w:val="x-tip-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c1" w:type="paragraph">
    <w:name w:val="x-tip-mc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tip-ml1" w:type="paragraph">
    <w:name w:val="x-tip-ml1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r1" w:type="paragraph">
    <w:name w:val="x-tip-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header1" w:type="paragraph">
    <w:name w:val="x-tip-header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tip-tc2" w:type="paragraph">
    <w:name w:val="x-tip-tc2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tip-header-text1" w:type="paragraph">
    <w:name w:val="x-tip-header-text1"/>
    <w:basedOn w:val="Normal"/>
    <w:rsid w:val="006C5B01"/>
    <w:pPr>
      <w:spacing w:after="30" w:line="432" w:lineRule="atLeast"/>
    </w:pPr>
    <w:rPr>
      <w:rFonts w:ascii="Tahoma" w:cs="Tahoma" w:hAnsi="Tahoma"/>
      <w:b/>
      <w:bCs/>
      <w:color w:val="444444"/>
      <w:sz w:val="17"/>
      <w:szCs w:val="17"/>
      <w:lang w:val="hr-HR"/>
    </w:rPr>
  </w:style>
  <w:style w:customStyle="1" w:styleId="x-tip-body1" w:type="paragraph">
    <w:name w:val="x-tip-body1"/>
    <w:basedOn w:val="Normal"/>
    <w:rsid w:val="006C5B01"/>
    <w:pPr>
      <w:spacing w:after="100" w:afterAutospacing="1" w:before="100" w:beforeAutospacing="1" w:line="210" w:lineRule="atLeast"/>
    </w:pPr>
    <w:rPr>
      <w:rFonts w:ascii="Tahoma" w:cs="Tahoma" w:hAnsi="Tahoma"/>
      <w:color w:val="444444"/>
      <w:sz w:val="17"/>
      <w:szCs w:val="17"/>
      <w:lang w:val="hr-HR"/>
    </w:rPr>
  </w:style>
  <w:style w:customStyle="1" w:styleId="loading-indicator1" w:type="paragraph">
    <w:name w:val="loading-indicator1"/>
    <w:basedOn w:val="Normal"/>
    <w:rsid w:val="006C5B01"/>
    <w:pPr>
      <w:spacing w:line="240" w:lineRule="atLeast"/>
    </w:pPr>
    <w:rPr>
      <w:rFonts w:ascii="Times New Roman" w:hAnsi="Times New Roman"/>
      <w:sz w:val="17"/>
      <w:szCs w:val="17"/>
      <w:lang w:val="hr-HR"/>
    </w:rPr>
  </w:style>
  <w:style w:customStyle="1" w:styleId="x-tip-tc3" w:type="paragraph">
    <w:name w:val="x-tip-tc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l2" w:type="paragraph">
    <w:name w:val="x-tip-t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r2" w:type="paragraph">
    <w:name w:val="x-tip-t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c2" w:type="paragraph">
    <w:name w:val="x-tip-bc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l2" w:type="paragraph">
    <w:name w:val="x-tip-b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l2" w:type="paragraph">
    <w:name w:val="x-tip-m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r2" w:type="paragraph">
    <w:name w:val="x-tip-m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ody2" w:type="paragraph">
    <w:name w:val="x-tip-body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icon6" w:type="paragraph">
    <w:name w:val="x-menu-item-icon6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7" w:type="paragraph">
    <w:name w:val="x-menu-item-icon7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8" w:type="paragraph">
    <w:name w:val="x-menu-item-icon8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9" w:type="paragraph">
    <w:name w:val="x-menu-item-icon9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color-palette1" w:type="paragraph">
    <w:name w:val="x-color-palette1"/>
    <w:basedOn w:val="Normal"/>
    <w:rsid w:val="006C5B01"/>
    <w:pPr>
      <w:spacing w:after="100" w:afterAutospacing="1" w:before="100" w:beforeAutospacing="1" w:line="432" w:lineRule="atLeast"/>
      <w:ind w:left="390" w:right="60"/>
    </w:pPr>
    <w:rPr>
      <w:rFonts w:ascii="Times New Roman" w:hAnsi="Times New Roman"/>
      <w:sz w:val="26"/>
      <w:szCs w:val="26"/>
      <w:lang w:val="hr-HR"/>
    </w:rPr>
  </w:style>
  <w:style w:customStyle="1" w:styleId="x-date-picker1" w:type="paragraph">
    <w:name w:val="x-date-picker1"/>
    <w:basedOn w:val="Normal"/>
    <w:rsid w:val="006C5B01"/>
    <w:pPr>
      <w:pBdr>
        <w:top w:color="A3BAD9" w:space="0" w:sz="6" w:val="single"/>
        <w:left w:color="A3BAD9" w:space="0" w:sz="6" w:val="single"/>
        <w:bottom w:color="A3BAD9" w:space="0" w:sz="6" w:val="single"/>
        <w:right w:color="A3BAD9" w:space="0" w:sz="6" w:val="single"/>
      </w:pBdr>
      <w:shd w:color="auto" w:fill="FFFFFF" w:val="clear"/>
      <w:spacing w:after="30" w:before="30" w:line="432" w:lineRule="atLeast"/>
      <w:ind w:left="390" w:right="60"/>
    </w:pPr>
    <w:rPr>
      <w:rFonts w:ascii="Times New Roman" w:hAnsi="Times New Roman"/>
      <w:sz w:val="17"/>
      <w:szCs w:val="17"/>
      <w:lang w:val="hr-HR"/>
    </w:rPr>
  </w:style>
  <w:style w:customStyle="1" w:styleId="x-color-palette2" w:type="paragraph">
    <w:name w:val="x-color-palette2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picker2" w:type="paragraph">
    <w:name w:val="x-date-picker2"/>
    <w:basedOn w:val="Normal"/>
    <w:rsid w:val="006C5B01"/>
    <w:pPr>
      <w:shd w:color="auto" w:fill="FFFFFF" w:val="clear"/>
      <w:spacing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x-menu-item-checked1" w:type="paragraph">
    <w:name w:val="x-menu-item-checked1"/>
    <w:basedOn w:val="Normal"/>
    <w:rsid w:val="006C5B01"/>
    <w:pP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l1" w:type="paragraph">
    <w:name w:val="x-box-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r1" w:type="paragraph">
    <w:name w:val="x-box-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l1" w:type="paragraph">
    <w:name w:val="x-box-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r1" w:type="paragraph">
    <w:name w:val="x-box-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c1" w:type="paragraph">
    <w:name w:val="x-box-b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c1" w:type="paragraph">
    <w:name w:val="x-box-mc1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ahoma" w:cs="Tahoma" w:hAnsi="Tahoma"/>
      <w:color w:val="393939"/>
      <w:sz w:val="18"/>
      <w:szCs w:val="18"/>
      <w:lang w:val="hr-HR"/>
    </w:rPr>
  </w:style>
  <w:style w:customStyle="1" w:styleId="x-box-tc1" w:type="paragraph">
    <w:name w:val="x-box-t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l1" w:type="paragraph">
    <w:name w:val="x-box-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r1" w:type="paragraph">
    <w:name w:val="x-box-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inner1" w:type="paragraph">
    <w:name w:val="x-combo-list-inner1"/>
    <w:basedOn w:val="Normal"/>
    <w:rsid w:val="006C5B01"/>
    <w:pPr>
      <w:pBdr>
        <w:bottom w:color="98C0F4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selected1" w:type="paragraph">
    <w:name w:val="x-combo-selected1"/>
    <w:basedOn w:val="Normal"/>
    <w:rsid w:val="006C5B01"/>
    <w:pP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7" w:type="paragraph">
    <w:name w:val="x-toolbar7"/>
    <w:basedOn w:val="Normal"/>
    <w:rsid w:val="006C5B01"/>
    <w:pPr>
      <w:pBdr>
        <w:top w:color="98C0F4" w:space="2" w:sz="6" w:val="single"/>
        <w:left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item1" w:type="paragraph">
    <w:name w:val="x-combo-list-item1"/>
    <w:basedOn w:val="Normal"/>
    <w:rsid w:val="006C5B01"/>
    <w:pPr>
      <w:pBdr>
        <w:top w:color="FFFFFF" w:space="2" w:sz="6" w:val="single"/>
        <w:left w:color="FFFFFF" w:space="2" w:sz="6" w:val="single"/>
        <w:bottom w:color="FFFFFF" w:space="2" w:sz="6" w:val="single"/>
        <w:right w:color="FFFFFF" w:space="2" w:sz="6" w:val="single"/>
      </w:pBd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toolbar8" w:type="paragraph">
    <w:name w:val="x-toolbar8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9" w:type="paragraph">
    <w:name w:val="x-toolbar9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0" w:type="paragraph">
    <w:name w:val="x-toolbar10"/>
    <w:basedOn w:val="Normal"/>
    <w:rsid w:val="006C5B01"/>
    <w:pPr>
      <w:pBdr>
        <w:top w:color="D0D0D0" w:space="2" w:sz="6" w:val="single"/>
        <w:left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1" w:type="paragraph">
    <w:name w:val="x-toolbar11"/>
    <w:basedOn w:val="Normal"/>
    <w:rsid w:val="006C5B01"/>
    <w:pPr>
      <w:pBdr>
        <w:top w:color="D0D0D0" w:space="2" w:sz="6" w:val="single"/>
        <w:left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5" w:type="paragraph">
    <w:name w:val="x-panel-body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1" w:type="paragraph">
    <w:name w:val="x-panel-header1"/>
    <w:basedOn w:val="Normal"/>
    <w:rsid w:val="006C5B01"/>
    <w:pPr>
      <w:spacing w:after="100" w:afterAutospacing="1" w:before="100" w:beforeAutospacing="1" w:line="225" w:lineRule="atLeast"/>
    </w:pPr>
    <w:rPr>
      <w:rFonts w:ascii="Tahoma" w:cs="Tahoma" w:hAnsi="Tahoma"/>
      <w:b/>
      <w:bCs/>
      <w:color w:val="333333"/>
      <w:sz w:val="17"/>
      <w:szCs w:val="17"/>
      <w:lang w:val="hr-HR"/>
    </w:rPr>
  </w:style>
  <w:style w:customStyle="1" w:styleId="x-panel-icon1" w:type="paragraph">
    <w:name w:val="x-panel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icon2" w:type="paragraph">
    <w:name w:val="x-panel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footer1" w:type="paragraph">
    <w:name w:val="x-panel-foot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c1" w:type="paragraph">
    <w:name w:val="x-panel-bc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window-bc1" w:type="paragraph">
    <w:name w:val="x-window-bc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resizable-handle1" w:type="paragraph">
    <w:name w:val="x-resizable-handle1"/>
    <w:basedOn w:val="Normal"/>
    <w:rsid w:val="006C5B01"/>
    <w:pPr>
      <w:shd w:color="auto" w:fill="FFFFFF" w:val="clear"/>
      <w:spacing w:after="100" w:afterAutospacing="1" w:before="100" w:beforeAutospacing="1" w:line="90" w:lineRule="atLeast"/>
    </w:pPr>
    <w:rPr>
      <w:rFonts w:ascii="Times New Roman" w:hAnsi="Times New Roman"/>
      <w:vanish/>
      <w:sz w:val="2"/>
      <w:szCs w:val="2"/>
      <w:lang w:val="hr-HR"/>
    </w:rPr>
  </w:style>
  <w:style w:customStyle="1" w:styleId="x-toolbar12" w:type="paragraph">
    <w:name w:val="x-toolbar12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3" w:type="paragraph">
    <w:name w:val="x-toolbar13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2" w:type="paragraph">
    <w:name w:val="x-btn2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panel-btns-center1" w:type="paragraph">
    <w:name w:val="x-panel-btns-center1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sz w:val="26"/>
      <w:szCs w:val="26"/>
      <w:lang w:val="hr-HR"/>
    </w:rPr>
  </w:style>
  <w:style w:customStyle="1" w:styleId="x-window-header1" w:type="paragraph">
    <w:name w:val="x-window-header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color w:val="555555"/>
      <w:sz w:val="17"/>
      <w:szCs w:val="17"/>
      <w:lang w:val="hr-HR"/>
    </w:rPr>
  </w:style>
  <w:style w:customStyle="1" w:styleId="x-window-footer1" w:type="paragraph">
    <w:name w:val="x-window-footer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window-bl1" w:type="paragraph">
    <w:name w:val="x-window-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r1" w:type="paragraph">
    <w:name w:val="x-window-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l1" w:type="paragraph">
    <w:name w:val="x-window-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r1" w:type="paragraph">
    <w:name w:val="x-window-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1" w:type="paragraph">
    <w:name w:val="x-window-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r1" w:type="paragraph">
    <w:name w:val="x-window-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footer2" w:type="paragraph">
    <w:name w:val="x-window-foot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c1" w:type="paragraph">
    <w:name w:val="x-window-tc1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1" w:type="paragraph">
    <w:name w:val="x-window-mc1"/>
    <w:basedOn w:val="Normal"/>
    <w:rsid w:val="006C5B01"/>
    <w:pP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toolbar14" w:type="paragraph">
    <w:name w:val="x-toolbar14"/>
    <w:basedOn w:val="Normal"/>
    <w:rsid w:val="006C5B01"/>
    <w:pPr>
      <w:pBdr>
        <w:top w:color="D0D0D0" w:space="2" w:sz="2" w:val="single"/>
        <w:bottom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5" w:type="paragraph">
    <w:name w:val="x-toolbar15"/>
    <w:basedOn w:val="Normal"/>
    <w:rsid w:val="006C5B01"/>
    <w:pPr>
      <w:pBdr>
        <w:top w:color="99BBE8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2" w:type="paragraph">
    <w:name w:val="x-window-tl2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3" w:type="paragraph">
    <w:name w:val="x-window-tl3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2" w:type="paragraph">
    <w:name w:val="x-resizable-handle2"/>
    <w:basedOn w:val="Normal"/>
    <w:rsid w:val="006C5B01"/>
    <w:pPr>
      <w:shd w:color="auto" w:fill="FFFFFF" w:val="clear"/>
      <w:spacing w:after="100" w:afterAutospacing="1" w:before="100" w:beforeAutospacing="1" w:line="90" w:lineRule="atLeast"/>
    </w:pPr>
    <w:rPr>
      <w:rFonts w:ascii="Times New Roman" w:hAnsi="Times New Roman"/>
      <w:vanish/>
      <w:sz w:val="2"/>
      <w:szCs w:val="2"/>
      <w:lang w:val="hr-HR"/>
    </w:rPr>
  </w:style>
  <w:style w:customStyle="1" w:styleId="x-window-mc2" w:type="paragraph">
    <w:name w:val="x-window-mc2"/>
    <w:basedOn w:val="Normal"/>
    <w:rsid w:val="006C5B01"/>
    <w:pPr>
      <w:pBdr>
        <w:top w:color="D0D0D0" w:space="0" w:sz="6" w:val="single"/>
        <w:left w:color="D0D0D0" w:space="0" w:sz="6" w:val="single"/>
        <w:bottom w:color="EEEEEE" w:space="0" w:sz="6" w:val="single"/>
        <w:right w:color="EEEEEE" w:space="0" w:sz="6" w:val="single"/>
      </w:pBdr>
      <w:shd w:color="auto" w:fill="E8E8E8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window-body1" w:type="paragraph">
    <w:name w:val="x-window-body1"/>
    <w:basedOn w:val="Normal"/>
    <w:rsid w:val="006C5B01"/>
    <w:pPr>
      <w:pBdr>
        <w:top w:color="EEEEEE" w:space="0" w:sz="6" w:val="single"/>
        <w:left w:color="EEEEEE" w:space="0" w:sz="6" w:val="single"/>
        <w:bottom w:color="D0D0D0" w:space="0" w:sz="6" w:val="single"/>
        <w:righ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3" w:type="paragraph">
    <w:name w:val="x-window-mc3"/>
    <w:basedOn w:val="Normal"/>
    <w:rsid w:val="006C5B01"/>
    <w:pPr>
      <w:pBdr>
        <w:top w:color="D0D0D0" w:space="0" w:sz="6" w:val="single"/>
        <w:left w:color="D0D0D0" w:space="0" w:sz="6" w:val="single"/>
        <w:bottom w:color="EEEEEE" w:space="0" w:sz="6" w:val="single"/>
        <w:right w:color="EEEEEE" w:space="0" w:sz="6" w:val="single"/>
      </w:pBdr>
      <w:shd w:color="auto" w:fill="E4E4E4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btn-text5" w:type="paragraph">
    <w:name w:val="x-btn-text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inner1" w:type="paragraph">
    <w:name w:val="x-tip-bd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-noborder1" w:type="paragraph">
    <w:name w:val="x-panel-body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-noborder1" w:type="paragraph">
    <w:name w:val="x-panel-header-noborder1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6" w:type="paragraph">
    <w:name w:val="x-toolbar16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7" w:type="paragraph">
    <w:name w:val="x-toolbar17"/>
    <w:basedOn w:val="Normal"/>
    <w:rsid w:val="006C5B01"/>
    <w:pPr>
      <w:pBdr>
        <w:top w:color="D0D0D0" w:space="2" w:sz="6" w:val="single"/>
        <w:left w:color="D0D0D0" w:space="2" w:sz="2" w:val="single"/>
        <w:bottom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4" w:type="paragraph">
    <w:name w:val="x-window-mc4"/>
    <w:basedOn w:val="Normal"/>
    <w:rsid w:val="006C5B01"/>
    <w:pP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window-body-noborder1" w:type="paragraph">
    <w:name w:val="x-window-body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noborder1" w:type="paragraph">
    <w:name w:val="x-tab-panel-body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header-noborder1" w:type="paragraph">
    <w:name w:val="x-tab-panel-header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footer-noborder1" w:type="paragraph">
    <w:name w:val="x-tab-panel-footer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8" w:type="paragraph">
    <w:name w:val="x-toolbar18"/>
    <w:basedOn w:val="Normal"/>
    <w:rsid w:val="006C5B01"/>
    <w:pPr>
      <w:pBdr>
        <w:top w:color="D0D0D0" w:space="2" w:sz="6" w:val="single"/>
        <w:left w:color="D0D0D0" w:space="2" w:sz="2" w:val="single"/>
        <w:bottom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9" w:type="paragraph">
    <w:name w:val="x-toolbar19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1" w:type="paragraph">
    <w:name w:val="x-layout-collapsed1"/>
    <w:basedOn w:val="Normal"/>
    <w:rsid w:val="006C5B01"/>
    <w:pPr>
      <w:pBdr>
        <w:top w:color="E0E0E0" w:space="0" w:sz="6" w:val="single"/>
        <w:left w:color="E0E0E0" w:space="0" w:sz="6" w:val="single"/>
        <w:bottom w:color="E0E0E0" w:space="0" w:sz="6" w:val="single"/>
        <w:right w:color="E0E0E0" w:space="0" w:sz="6" w:val="single"/>
      </w:pBd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tools1" w:type="paragraph">
    <w:name w:val="x-layout-collapsed-tools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tools2" w:type="paragraph">
    <w:name w:val="x-layout-collapsed-tools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1" w:type="paragraph">
    <w:name w:val="x-layout-mini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2" w:type="paragraph">
    <w:name w:val="x-layout-mini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3" w:type="paragraph">
    <w:name w:val="x-layout-mini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4" w:type="paragraph">
    <w:name w:val="x-layout-mini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5" w:type="paragraph">
    <w:name w:val="x-layout-mini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6" w:type="paragraph">
    <w:name w:val="x-layout-mini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7" w:type="paragraph">
    <w:name w:val="x-layout-mini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8" w:type="paragraph">
    <w:name w:val="x-layout-mini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text-back1" w:type="paragraph">
    <w:name w:val="x-progress-text-back1"/>
    <w:basedOn w:val="Normal"/>
    <w:rsid w:val="006C5B01"/>
    <w:pPr>
      <w:spacing w:after="100" w:afterAutospacing="1" w:before="100" w:beforeAutospacing="1" w:line="225" w:lineRule="atLeast"/>
    </w:pPr>
    <w:rPr>
      <w:rFonts w:ascii="Times New Roman" w:hAnsi="Times New Roman"/>
      <w:color w:val="396095"/>
      <w:sz w:val="26"/>
      <w:szCs w:val="26"/>
      <w:lang w:val="hr-HR"/>
    </w:rPr>
  </w:style>
  <w:style w:customStyle="1" w:styleId="x-window-body2" w:type="paragraph">
    <w:name w:val="x-window-body2"/>
    <w:basedOn w:val="Normal"/>
    <w:rsid w:val="006C5B01"/>
    <w:pPr>
      <w:pBdr>
        <w:top w:color="CCCCCC" w:space="0" w:sz="6" w:val="single"/>
        <w:bottom w:color="CCCCCC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1" w:type="paragraph">
    <w:name w:val="ext-mb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8"/>
      <w:szCs w:val="18"/>
      <w:lang w:val="hr-HR"/>
    </w:rPr>
  </w:style>
  <w:style w:customStyle="1" w:styleId="x-window-header-text1" w:type="paragraph">
    <w:name w:val="x-window-header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8"/>
      <w:szCs w:val="18"/>
      <w:lang w:val="hr-HR"/>
    </w:rPr>
  </w:style>
  <w:style w:customStyle="1" w:styleId="ext-mb-input1" w:type="paragraph">
    <w:name w:val="ext-mb-input1"/>
    <w:basedOn w:val="Normal"/>
    <w:rsid w:val="006C5B01"/>
    <w:pPr>
      <w:spacing w:after="100" w:afterAutospacing="1" w:before="6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area1" w:type="paragraph">
    <w:name w:val="ext-mb-textarea1"/>
    <w:basedOn w:val="Normal"/>
    <w:rsid w:val="006C5B01"/>
    <w:pPr>
      <w:spacing w:after="100" w:afterAutospacing="1" w:before="60" w:line="432" w:lineRule="atLeast"/>
    </w:pPr>
    <w:rPr>
      <w:rFonts w:ascii="Tahoma" w:cs="Tahoma" w:hAnsi="Tahoma"/>
      <w:sz w:val="18"/>
      <w:szCs w:val="18"/>
      <w:lang w:val="hr-HR"/>
    </w:rPr>
  </w:style>
  <w:style w:customStyle="1" w:styleId="x-progress-wrap1" w:type="paragraph">
    <w:name w:val="x-progress-wrap1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pacing w:after="100" w:afterAutospacing="1" w:before="6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wrap2" w:type="paragraph">
    <w:name w:val="x-progress-wrap2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pacing w:after="100" w:afterAutospacing="1" w:before="9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sg-box-wait1" w:type="paragraph">
    <w:name w:val="x-msg-box-wait1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ext-mb-icon1" w:type="paragraph">
    <w:name w:val="ext-mb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con2" w:type="paragraph">
    <w:name w:val="ext-mb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nfo1" w:type="paragraph">
    <w:name w:val="ext-mb-info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warning1" w:type="paragraph">
    <w:name w:val="ext-mb-warning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question1" w:type="paragraph">
    <w:name w:val="ext-mb-questi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error1" w:type="paragraph">
    <w:name w:val="ext-mb-erro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end1" w:type="paragraph">
    <w:name w:val="x-slider-end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inner1" w:type="paragraph">
    <w:name w:val="x-slider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thumb1" w:type="paragraph">
    <w:name w:val="x-slider-thumb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end2" w:type="paragraph">
    <w:name w:val="x-slider-end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inner2" w:type="paragraph">
    <w:name w:val="x-slider-inn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thumb2" w:type="paragraph">
    <w:name w:val="x-slider-thumb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loat-right1" w:type="paragraph">
    <w:name w:val="x-float-right1"/>
    <w:basedOn w:val="Normal"/>
    <w:rsid w:val="006C5B01"/>
    <w:pPr>
      <w:spacing w:after="100" w:afterAutospacing="1" w:before="100" w:beforeAutospacing="1" w:line="432" w:lineRule="atLeast"/>
      <w:ind w:right="60"/>
    </w:pPr>
    <w:rPr>
      <w:rFonts w:ascii="Times New Roman" w:hAnsi="Times New Roman"/>
      <w:sz w:val="26"/>
      <w:szCs w:val="26"/>
      <w:lang w:val="hr-HR"/>
    </w:rPr>
  </w:style>
  <w:style w:customStyle="1" w:styleId="x-panel-header2" w:type="paragraph">
    <w:name w:val="x-panel-header2"/>
    <w:basedOn w:val="Normal"/>
    <w:rsid w:val="006C5B01"/>
    <w:pPr>
      <w:pBdr>
        <w:bottom w:color="D0D0D0" w:space="3" w:sz="6" w:val="single"/>
      </w:pBdr>
      <w:spacing w:after="100" w:afterAutospacing="1" w:before="100" w:beforeAutospacing="1" w:line="225" w:lineRule="atLeast"/>
    </w:pPr>
    <w:rPr>
      <w:rFonts w:ascii="Tahoma" w:cs="Tahoma" w:hAnsi="Tahoma"/>
      <w:b/>
      <w:bCs/>
      <w:color w:val="333333"/>
      <w:sz w:val="17"/>
      <w:szCs w:val="17"/>
      <w:lang w:val="hr-HR"/>
    </w:rPr>
  </w:style>
  <w:style w:customStyle="1" w:styleId="x-tool1" w:type="paragraph">
    <w:name w:val="x-tool1"/>
    <w:basedOn w:val="Normal"/>
    <w:rsid w:val="006C5B01"/>
    <w:pPr>
      <w:spacing w:line="432" w:lineRule="atLeast"/>
      <w:ind w:left="-60"/>
    </w:pPr>
    <w:rPr>
      <w:rFonts w:ascii="Times New Roman" w:hAnsi="Times New Roman"/>
      <w:sz w:val="26"/>
      <w:szCs w:val="26"/>
      <w:lang w:val="hr-HR"/>
    </w:rPr>
  </w:style>
  <w:style w:customStyle="1" w:styleId="x-date-header1" w:type="paragraph">
    <w:name w:val="x-date-hea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text6" w:type="paragraph">
    <w:name w:val="x-btn-text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FFFFFF"/>
      <w:sz w:val="26"/>
      <w:szCs w:val="26"/>
      <w:lang w:val="hr-HR"/>
    </w:rPr>
  </w:style>
  <w:style w:customStyle="1" w:styleId="x-toolbar20" w:type="paragraph">
    <w:name w:val="x-toolbar20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active-hover1" w:type="paragraph">
    <w:name w:val="x-date-active-hover1"/>
    <w:basedOn w:val="Normal"/>
    <w:rsid w:val="006C5B01"/>
    <w:pPr>
      <w:shd w:color="auto" w:fill="DDECF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ext8" w:type="paragraph">
    <w:name w:val="x-form-text8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check-wrap4" w:type="paragraph">
    <w:name w:val="x-form-check-wrap4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4" w:type="paragraph">
    <w:name w:val="x-form-radio-wrap4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file1" w:type="paragraph">
    <w:name w:val="x-form-fil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-text1" w:type="paragraph">
    <w:name w:val="x-form-file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777777"/>
      <w:sz w:val="26"/>
      <w:szCs w:val="26"/>
      <w:lang w:val="hr-HR"/>
    </w:rPr>
  </w:style>
  <w:style w:customStyle="1" w:styleId="x-info-header1" w:type="paragraph">
    <w:name w:val="x-info-header1"/>
    <w:basedOn w:val="Normal"/>
    <w:rsid w:val="006C5B01"/>
    <w:pPr>
      <w:spacing w:after="100" w:afterAutospacing="1" w:before="100" w:beforeAutospacing="1"/>
    </w:pPr>
    <w:rPr>
      <w:rFonts w:ascii="Tahoma" w:cs="Tahoma" w:hAnsi="Tahoma"/>
      <w:b/>
      <w:bCs/>
      <w:color w:val="555555"/>
      <w:sz w:val="20"/>
      <w:lang w:val="hr-HR"/>
    </w:rPr>
  </w:style>
  <w:style w:customStyle="1" w:styleId="x-info-icon1" w:type="paragraph">
    <w:name w:val="x-info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icon2" w:type="paragraph">
    <w:name w:val="x-info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ody1" w:type="paragraph">
    <w:name w:val="x-info-body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color w:val="555555"/>
      <w:sz w:val="18"/>
      <w:szCs w:val="18"/>
      <w:lang w:val="hr-HR"/>
    </w:rPr>
  </w:style>
  <w:style w:customStyle="1" w:styleId="x-info-footer1" w:type="paragraph">
    <w:name w:val="x-info-foot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c1" w:type="paragraph">
    <w:name w:val="x-info-bc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info-bc2" w:type="paragraph">
    <w:name w:val="x-info-bc2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my-list-notchecked1" w:type="paragraph">
    <w:name w:val="my-list-notchecked1"/>
    <w:basedOn w:val="Normal"/>
    <w:rsid w:val="006C5B01"/>
    <w:pPr>
      <w:spacing w:before="3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checked1" w:type="paragraph">
    <w:name w:val="my-list-checked1"/>
    <w:basedOn w:val="Normal"/>
    <w:rsid w:val="006C5B01"/>
    <w:pPr>
      <w:spacing w:before="3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1" w:type="paragraph">
    <w:name w:val="my-list-item1"/>
    <w:basedOn w:val="Normal"/>
    <w:rsid w:val="006C5B01"/>
    <w:pPr>
      <w:pBdr>
        <w:top w:color="FFFFFF" w:space="0" w:sz="6" w:val="single"/>
        <w:left w:color="FFFFFF" w:space="0" w:sz="6" w:val="single"/>
        <w:bottom w:color="FFFFFF" w:space="0" w:sz="6" w:val="single"/>
        <w:right w:color="FFFFFF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over1" w:type="paragraph">
    <w:name w:val="my-list-item-over1"/>
    <w:basedOn w:val="Normal"/>
    <w:rsid w:val="006C5B01"/>
    <w:pPr>
      <w:pBdr>
        <w:top w:color="B5B4B4" w:space="0" w:sz="6" w:val="dotted"/>
        <w:left w:color="B5B4B4" w:space="0" w:sz="6" w:val="dotted"/>
        <w:bottom w:color="B5B4B4" w:space="0" w:sz="6" w:val="dotted"/>
        <w:right w:color="B5B4B4" w:space="0" w:sz="6" w:val="dotted"/>
      </w:pBdr>
      <w:shd w:color="auto" w:fill="F1F1F1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sel1" w:type="paragraph">
    <w:name w:val="my-list-item-sel1"/>
    <w:basedOn w:val="Normal"/>
    <w:rsid w:val="006C5B01"/>
    <w:pPr>
      <w:pBdr>
        <w:top w:color="9EB8ED" w:space="0" w:sz="6" w:val="dotted"/>
        <w:left w:color="9EB8ED" w:space="0" w:sz="6" w:val="dotted"/>
        <w:bottom w:color="9EB8ED" w:space="0" w:sz="6" w:val="dotted"/>
        <w:right w:color="9EB8ED" w:space="0" w:sz="6" w:val="dotted"/>
      </w:pBd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l1" w:type="paragraph">
    <w:name w:val="my-list-item-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icon1" w:type="paragraph">
    <w:name w:val="my-list-item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ml1" w:type="paragraph">
    <w:name w:val="my-list-item-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c1" w:type="paragraph">
    <w:name w:val="my-list-item-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r1" w:type="paragraph">
    <w:name w:val="my-list-item-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l2" w:type="paragraph">
    <w:name w:val="my-list-item-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icon2" w:type="paragraph">
    <w:name w:val="my-list-item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ml2" w:type="paragraph">
    <w:name w:val="my-list-item-m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c2" w:type="paragraph">
    <w:name w:val="my-list-item-c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r2" w:type="paragraph">
    <w:name w:val="my-list-item-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overflow1" w:type="paragraph">
    <w:name w:val="my-tbl-item-cell-overflow1"/>
    <w:basedOn w:val="Normal"/>
    <w:rsid w:val="006C5B01"/>
    <w:pPr>
      <w:pBdr>
        <w:right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overflow2" w:type="paragraph">
    <w:name w:val="my-tbl-item-cell-overflow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text1" w:type="paragraph">
    <w:name w:val="my-tbl-item-cell-text1"/>
    <w:basedOn w:val="Normal"/>
    <w:rsid w:val="006C5B01"/>
    <w:pPr>
      <w:spacing w:after="100" w:afterAutospacing="1" w:before="100" w:beforeAutospacing="1" w:line="432" w:lineRule="atLeast"/>
    </w:pPr>
    <w:rPr>
      <w:rFonts w:cs="Arial"/>
      <w:sz w:val="17"/>
      <w:szCs w:val="17"/>
      <w:lang w:val="hr-HR"/>
    </w:rPr>
  </w:style>
  <w:style w:customStyle="1" w:styleId="my-tbl-item-cell-widget1" w:type="paragraph">
    <w:name w:val="my-tbl-item-cell-widge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open1" w:type="paragraph">
    <w:name w:val="my-tree-ope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close1" w:type="paragraph">
    <w:name w:val="my-tree-clos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1" w:type="paragraph">
    <w:name w:val="tree-fol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con1" w:type="paragraph">
    <w:name w:val="my-treetbl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open1" w:type="paragraph">
    <w:name w:val="my-treetbl-ope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lose1" w:type="paragraph">
    <w:name w:val="my-treetbl-clos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2" w:type="paragraph">
    <w:name w:val="tree-fold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1" w:type="paragraph">
    <w:name w:val="my-treetbl-cel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overflow1" w:type="paragraph">
    <w:name w:val="my-treetbl-cell-overflow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text1" w:type="paragraph">
    <w:name w:val="my-treetbl-cell-text1"/>
    <w:basedOn w:val="Normal"/>
    <w:rsid w:val="006C5B01"/>
    <w:pPr>
      <w:spacing w:after="100" w:afterAutospacing="1" w:before="100" w:beforeAutospacing="1" w:line="432" w:lineRule="atLeast"/>
    </w:pPr>
    <w:rPr>
      <w:rFonts w:cs="Arial"/>
      <w:sz w:val="18"/>
      <w:szCs w:val="18"/>
      <w:lang w:val="hr-HR"/>
    </w:rPr>
  </w:style>
  <w:style w:customStyle="1" w:styleId="x-tip-top1" w:type="paragraph">
    <w:name w:val="x-tip-top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left1" w:type="paragraph">
    <w:name w:val="x-tip-top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right1" w:type="paragraph">
    <w:name w:val="x-tip-top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1" w:type="paragraph">
    <w:name w:val="x-tip-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left1" w:type="paragraph">
    <w:name w:val="x-tip-ft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right1" w:type="paragraph">
    <w:name w:val="x-tip-ft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left1" w:type="paragraph">
    <w:name w:val="x-tip-bd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right1" w:type="paragraph">
    <w:name w:val="x-tip-bd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5" w:type="paragraph">
    <w:name w:val="x-window-mc5"/>
    <w:basedOn w:val="Normal"/>
    <w:rsid w:val="006C5B01"/>
    <w:pPr>
      <w:shd w:color="auto" w:fill="E4E4E4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btn-center12" w:type="paragraph">
    <w:name w:val="x-btn-center12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CCCCCC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13" w:type="paragraph">
    <w:name w:val="x-btn-center13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window-mc6" w:type="paragraph">
    <w:name w:val="x-window-mc6"/>
    <w:basedOn w:val="Normal"/>
    <w:rsid w:val="006C5B01"/>
    <w:pPr>
      <w:pBdr>
        <w:top w:color="CCCCCC" w:space="0" w:sz="6" w:val="single"/>
        <w:bottom w:color="CCCCCC" w:space="0" w:sz="6" w:val="single"/>
      </w:pBd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form-trigger6" w:type="paragraph">
    <w:name w:val="x-form-trigger6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5" w:type="paragraph">
    <w:name w:val="x-grid3-cell-inner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8" w:type="paragraph">
    <w:name w:val="x-grid3-hd-inner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styleId="Reetkatablice" w:type="table">
    <w:name w:val="Table Grid"/>
    <w:basedOn w:val="Obinatablica"/>
    <w:rsid w:val="00F63F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190421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90421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2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6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6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6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6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69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4661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14949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6521725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5463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01434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501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6858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0227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7894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534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697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05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St-730/2012-80</izvorni_sadrzaj>
    <derivirana_varijabla naziv="DomainObject.Oznaka_1">St-730/2012-80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izvorni_sadrzaj>
    <derivirana_varijabla naziv="DomainObject.Predmet.Opis_1"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St-730/2012</izvorni_sadrzaj>
    <derivirana_varijabla naziv="DomainObject.Predmet.OznakaBroj_1">St-730/2012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AUTOCENTAR - RIZZITELLI društvo s ograničenom odgovornošću za unutarnju i vanjsku trgovinu u stečaju</izvorni_sadrzaj>
    <derivirana_varijabla naziv="DomainObject.Predmet.ProtustrankaFormated_1">  Stečajna masa iza AUTOCENTAR - RIZZITELLI društvo s ograničenom odgovornošću za unutarnju i vanjsku trgovinu u stečaju</derivirana_varijabla>
  </DomainObject.Predmet.ProtustrankaFormated>
  <DomainObject.Predmet.ProtustrankaFormatedOIB>
    <izvorni_sadrzaj>  Stečajna masa iza AUTOCENTAR - RIZZITELLI društvo s ograničenom odgovornošću za unutarnju i vanjsku trgovinu u stečaju, OIB 54905468870</izvorni_sadrzaj>
    <derivirana_varijabla naziv="DomainObject.Predmet.ProtustrankaFormatedOIB_1">  Stečajna masa iza AUTOCENTAR - RIZZITELLI društvo s ograničenom odgovornošću za unutarnju i vanjsku trgovinu u stečaju, OIB 54905468870</derivirana_varijabla>
  </DomainObject.Predmet.ProtustrankaFormatedOIB>
  <DomainObject.Predmet.ProtustrankaFormatedWithAdress>
    <izvorni_sadrzaj> Stečajna masa iza AUTOCENTAR - RIZZITELLI društvo s ograničenom odgovornošću za unutarnju i vanjsku trgovinu u stečaju, Jordanovac 113, 10000 Zagreb</izvorni_sadrzaj>
    <derivirana_varijabla naziv="DomainObject.Predmet.ProtustrankaFormatedWithAdress_1"> Stečajna masa iza AUTOCENTAR - RIZZITELLI društvo s ograničenom odgovornošću za unutarnju i vanjsku trgovinu u stečaju, Jordanovac 113, 10000 Zagreb</derivirana_varijabla>
  </DomainObject.Predmet.ProtustrankaFormatedWithAdress>
  <DomainObject.Predmet.ProtustrankaFormatedWithAdressOIB>
    <izvorni_sadrzaj> Stečajna masa iza AUTOCENTAR - RIZZITELLI društvo s ograničenom odgovornošću za unutarnju i vanjsku trgovinu u stečaju, OIB 54905468870, Jordanovac 113, 10000 Zagreb</izvorni_sadrzaj>
    <derivirana_varijabla naziv="DomainObject.Predmet.ProtustrankaFormatedWithAdressOIB_1"> Stečajna masa iza AUTOCENTAR - RIZZITELLI društvo s ograničenom odgovornošću za unutarnju i vanjsku trgovinu u stečaju, OIB 54905468870, Jordanovac 113, 10000 Zagreb</derivirana_varijabla>
  </DomainObject.Predmet.ProtustrankaFormatedWithAdressOIB>
  <DomainObject.Predmet.ProtustrankaWithAdress>
    <izvorni_sadrzaj>Stečajna masa iza AUTOCENTAR - RIZZITELLI društvo s ograničenom odgovornošću za unutarnju i vanjsku trgovinu u stečaju Jordanovac 113, 10000 Zagreb</izvorni_sadrzaj>
    <derivirana_varijabla naziv="DomainObject.Predmet.ProtustrankaWithAdress_1">Stečajna masa iza AUTOCENTAR - RIZZITELLI društvo s ograničenom odgovornošću za unutarnju i vanjsku trgovinu u stečaju Jordanovac 113, 10000 Zagreb</derivirana_varijabla>
  </DomainObject.Predmet.ProtustrankaWithAdress>
  <DomainObject.Predmet.ProtustrankaWithAdressOIB>
    <izvorni_sadrzaj>Stečajna masa iza AUTOCENTAR - RIZZITELLI društvo s ograničenom odgovornošću za unutarnju i vanjsku trgovinu u stečaju, OIB 54905468870, Jordanovac 113, 10000 Zagreb</izvorni_sadrzaj>
    <derivirana_varijabla naziv="DomainObject.Predmet.ProtustrankaWithAdressOIB_1">Stečajna masa iza AUTOCENTAR - RIZZITELLI društvo s ograničenom odgovornošću za unutarnju i vanjsku trgovinu u stečaju, OIB 54905468870, Jordanovac 113, 10000 Zagreb</derivirana_varijabla>
  </DomainObject.Predmet.ProtustrankaWithAdressOIB>
  <DomainObject.Predmet.ProtustrankaNazivFormated>
    <izvorni_sadrzaj>Stečajna masa iza AUTOCENTAR - RIZZITELLI društvo s ograničenom odgovornošću za unutarnju i vanjsku trgovinu u stečaju</izvorni_sadrzaj>
    <derivirana_varijabla naziv="DomainObject.Predmet.ProtustrankaNazivFormated_1">Stečajna masa iza AUTOCENTAR - RIZZITELLI društvo s ograničenom odgovornošću za unutarnju i vanjsku trgovinu u stečaju</derivirana_varijabla>
  </DomainObject.Predmet.ProtustrankaNazivFormated>
  <DomainObject.Predmet.ProtustrankaNazivFormatedOIB>
    <izvorni_sadrzaj>Stečajna masa iza AUTOCENTAR - RIZZITELLI društvo s ograničenom odgovornošću za unutarnju i vanjsku trgovinu u stečaju, OIB 54905468870</izvorni_sadrzaj>
    <derivirana_varijabla naziv="DomainObject.Predmet.ProtustrankaNazivFormatedOIB_1">Stečajna masa iza AUTOCENTAR - RIZZITELLI društvo s ograničenom odgovornošću za unutarnju i vanjsku trgovinu u stečaju, OIB 54905468870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AUTOCENTAR - RIZZITELLI društvo s ograničenom odgovornošću za unutarnju i vanjsku trgovinu u stečaju</item>
    </izvorni_sadrzaj>
    <derivirana_varijabla naziv="DomainObject.Predmet.ProtuStrankaListFormated_1">
      <item>Stečajna masa iza AUTOCENTAR - RIZZITELLI društvo s ograničenom odgovornošću za unutarnju i vanjsku trgovinu u stečaju</item>
    </derivirana_varijabla>
  </DomainObject.Predmet.ProtuStrankaListFormated>
  <DomainObject.Predmet.ProtuStrankaListFormatedOIB>
    <izvorni_sadrzaj>
      <item>Stečajna masa iza AUTOCENTAR - RIZZITELLI društvo s ograničenom odgovornošću za unutarnju i vanjsku trgovinu u stečaju, OIB 54905468870</item>
    </izvorni_sadrzaj>
    <derivirana_varijabla naziv="DomainObject.Predmet.ProtuStrankaListFormatedOIB_1">
      <item>Stečajna masa iza AUTOCENTAR - RIZZITELLI društvo s ograničenom odgovornošću za unutarnju i vanjsku trgovinu u stečaju, OIB 54905468870</item>
    </derivirana_varijabla>
  </DomainObject.Predmet.ProtuStrankaListFormatedOIB>
  <DomainObject.Predmet.ProtuStrankaListFormatedWithAdress>
    <izvorni_sadrzaj>
      <item>Stečajna masa iza AUTOCENTAR - RIZZITELLI društvo s ograničenom odgovornošću za unutarnju i vanjsku trgovinu u stečaju, Jordanovac 113, 10000 Zagreb</item>
    </izvorni_sadrzaj>
    <derivirana_varijabla naziv="DomainObject.Predmet.ProtuStrankaListFormatedWithAdress_1">
      <item>Stečajna masa iza AUTOCENTAR - RIZZITELLI društvo s ograničenom odgovornošću za unutarnju i vanjsku trgovinu u stečaju, Jordanovac 113, 10000 Zagreb</item>
    </derivirana_varijabla>
  </DomainObject.Predmet.ProtuStrankaListFormatedWithAdress>
  <DomainObject.Predmet.ProtuStrankaListFormatedWithAdressOIB>
    <izvorni_sadrzaj>
      <item>Stečajna masa iza AUTOCENTAR - RIZZITELLI društvo s ograničenom odgovornošću za unutarnju i vanjsku trgovinu u stečaju, OIB 54905468870, Jordanovac 113, 10000 Zagreb</item>
    </izvorni_sadrzaj>
    <derivirana_varijabla naziv="DomainObject.Predmet.ProtuStrankaListFormatedWithAdressOIB_1">
      <item>Stečajna masa iza AUTOCENTAR - RIZZITELLI društvo s ograničenom odgovornošću za unutarnju i vanjsku trgovinu u stečaju, OIB 54905468870, Jordanovac 113, 10000 Zagreb</item>
    </derivirana_varijabla>
  </DomainObject.Predmet.ProtuStrankaListFormatedWithAdressOIB>
  <DomainObject.Predmet.ProtuStrankaListNazivFormated>
    <izvorni_sadrzaj>
      <item>Stečajna masa iza AUTOCENTAR - RIZZITELLI društvo s ograničenom odgovornošću za unutarnju i vanjsku trgovinu u stečaju</item>
    </izvorni_sadrzaj>
    <derivirana_varijabla naziv="DomainObject.Predmet.ProtuStrankaListNazivFormated_1">
      <item>Stečajna masa iza AUTOCENTAR - RIZZITELLI društvo s ograničenom odgovornošću za unutarnju i vanjsku trgovinu u stečaju</item>
    </derivirana_varijabla>
  </DomainObject.Predmet.ProtuStrankaListNazivFormated>
  <DomainObject.Predmet.ProtuStrankaListNazivFormatedOIB>
    <izvorni_sadrzaj>
      <item>Stečajna masa iza AUTOCENTAR - RIZZITELLI društvo s ograničenom odgovornošću za unutarnju i vanjsku trgovinu u stečaju, OIB 54905468870</item>
    </izvorni_sadrzaj>
    <derivirana_varijabla naziv="DomainObject.Predmet.ProtuStrankaListNazivFormatedOIB_1">
      <item>Stečajna masa iza AUTOCENTAR - RIZZITELLI društvo s ograničenom odgovornošću za unutarnju i vanjsku trgovinu u stečaju, OIB 54905468870</item>
    </derivirana_varijabla>
  </DomainObject.Predmet.ProtuStrankaListNazivFormatedOIB>
  <DomainObject.Predmet.OstaliListFormated>
    <izvorni_sadrzaj>
      <item>Eduard Miščević</item>
      <item>Erste&amp;SteiermÄrkische bank  dioničko društvo</item>
      <item>RH, MF, Porezna uprava</item>
    </izvorni_sadrzaj>
    <derivirana_varijabla naziv="DomainObject.Predmet.OstaliListFormated_1">
      <item>Eduard Miščević</item>
      <item>Erste&amp;SteiermÄrkische bank  dioničko društvo</item>
      <item>RH, MF, Porezna uprava</item>
    </derivirana_varijabla>
  </DomainObject.Predmet.OstaliListFormated>
  <DomainObject.Predmet.OstaliListFormatedOIB>
    <izvorni_sadrzaj>
      <item>Eduard Miščević, OIB 71636383634</item>
      <item>Erste&amp;SteiermÄrkische bank  dioničko društvo, OIB 23057039320</item>
      <item>RH, MF, Porezna uprava</item>
    </izvorni_sadrzaj>
    <derivirana_varijabla naziv="DomainObject.Predmet.OstaliListFormatedOIB_1">
      <item>Eduard Miščević, OIB 71636383634</item>
      <item>Erste&amp;SteiermÄrkische bank  dioničko društvo, OIB 23057039320</item>
      <item>RH, MF, Porezna uprava</item>
    </derivirana_varijabla>
  </DomainObject.Predmet.OstaliListFormatedOIB>
  <DomainObject.Predmet.OstaliListFormatedWithAdress>
    <izvorni_sadrzaj>
      <item>Eduard Miščević, Iblerov trg 9, 10000 Zagreb</item>
      <item>Erste&amp;SteiermÄrkische bank  dioničko društvo, Jadranski Trg 3/a, 51000 Rijeka</item>
      <item>RH, MF, Porezna uprava</item>
    </izvorni_sadrzaj>
    <derivirana_varijabla naziv="DomainObject.Predmet.OstaliListFormatedWithAdress_1">
      <item>Eduard Miščević, Iblerov trg 9, 10000 Zagreb</item>
      <item>Erste&amp;SteiermÄrkische bank  dioničko društvo, Jadranski Trg 3/a, 51000 Rijeka</item>
      <item>RH, MF, Porezna uprava</item>
    </derivirana_varijabla>
  </DomainObject.Predmet.OstaliListFormatedWithAdress>
  <DomainObject.Predmet.OstaliListFormatedWithAdressOIB>
    <izvorni_sadrzaj>
      <item>Eduard Miščević, OIB 71636383634, Iblerov trg 9, 10000 Zagreb</item>
      <item>Erste&amp;SteiermÄrkische bank  dioničko društvo, OIB 23057039320, Jadranski Trg 3/a, 51000 Rijeka</item>
      <item>RH, MF, Porezna uprava</item>
    </izvorni_sadrzaj>
    <derivirana_varijabla naziv="DomainObject.Predmet.OstaliListFormatedWithAdressOIB_1">
      <item>Eduard Miščević, OIB 71636383634, Iblerov trg 9, 10000 Zagreb</item>
      <item>Erste&amp;SteiermÄrkische bank  dioničko društvo, OIB 23057039320, Jadranski Trg 3/a, 51000 Rijeka</item>
      <item>RH, MF, Porezna uprava</item>
    </derivirana_varijabla>
  </DomainObject.Predmet.OstaliListFormatedWithAdressOIB>
  <DomainObject.Predmet.OstaliListNazivFormated>
    <izvorni_sadrzaj>
      <item>Eduard Miščević</item>
      <item>Erste&amp;SteiermÄrkische bank  dioničko društvo</item>
      <item>RH, MF, Porezna uprava</item>
    </izvorni_sadrzaj>
    <derivirana_varijabla naziv="DomainObject.Predmet.OstaliListNazivFormated_1">
      <item>Eduard Miščević</item>
      <item>Erste&amp;SteiermÄrkische bank  dioničko društvo</item>
      <item>RH, MF, Porezna uprava</item>
    </derivirana_varijabla>
  </DomainObject.Predmet.OstaliListNazivFormated>
  <DomainObject.Predmet.OstaliListNazivFormatedOIB>
    <izvorni_sadrzaj>
      <item>Eduard Miščević, OIB 71636383634</item>
      <item>Erste&amp;SteiermÄrkische bank  dioničko društvo, OIB 23057039320</item>
      <item>RH, MF, Porezna uprava</item>
    </izvorni_sadrzaj>
    <derivirana_varijabla naziv="DomainObject.Predmet.OstaliListNazivFormatedOIB_1">
      <item>Eduard Miščević, OIB 71636383634</item>
      <item>Erste&amp;SteiermÄrkische bank  dioničko društvo, OIB 23057039320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St-730/2012-80</izvorni_sadrzaj>
    <derivirana_varijabla naziv="DomainObject.PoslovniBrojDokumenta_1">St-730/2012-80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AUTOCENTAR - RIZZITELLI društvo s ograničenom odgovornošću za unutarnju i vanjsku trgovinu u stečaju</izvorni_sadrzaj>
    <derivirana_varijabla naziv="DomainObject.Predmet.ProtustrankaIDrugi_1">Stečajna masa iza AUTOCENTAR - RIZZITELLI društvo s ograničenom odgovornošću za unutarnju i vanjsku trgovinu u stečaju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AUTOCENTAR - RIZZITELLI društvo s ograničenom odgovornošću za unutarnju i vanjsku trgovinu u stečaju, OIB 54905468870, Jordanovac 113, 10000 Zagreb</izvorni_sadrzaj>
    <derivirana_varijabla naziv="DomainObject.Predmet.ProtustrankaIDrugiAdressOIB_1">Stečajna masa iza AUTOCENTAR - RIZZITELLI društvo s ograničenom odgovornošću za unutarnju i vanjsku trgovinu u stečaju, OIB 54905468870, Jordanovac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- RIZZITELLI društvo s ograničenom odgovornošću za unutarnju i vanjsku trgovinu u stečaju</item>
      <item>Po službenoj dužnosti / - Po službenoj dužnosti</item>
      <item>Eduard Miščević</item>
      <item>Erste&amp;SteiermÄrkische bank  dioničko društvo</item>
      <item>RH, MF, Porezna uprava</item>
    </izvorni_sadrzaj>
    <derivirana_varijabla naziv="DomainObject.Predmet.SudioniciListNaziv_1">
      <item>Stečajna masa iza AUTOCENTAR - RIZZITELLI društvo s ograničenom odgovornošću za unutarnju i vanjsku trgovinu u stečaju</item>
      <item>Po službenoj dužnosti / - Po službenoj dužnosti</item>
      <item>Eduard Miščević</item>
      <item>Erste&amp;SteiermÄrkische bank  dioničko društvo</item>
      <item>RH, MF, Porezna uprava</item>
    </derivirana_varijabla>
  </DomainObject.Predmet.SudioniciListNaziv>
  <DomainObject.Predmet.SudioniciListAdressOIB>
    <izvorni_sadrzaj>
      <item>Stečajna masa iza AUTOCENTAR - RIZZITELLI društvo s ograničenom odgovornošću za unutarnju i vanjsku trgovinu u stečaju, OIB 54905468870, Jordanovac 113,10000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</item>
    </izvorni_sadrzaj>
    <derivirana_varijabla naziv="DomainObject.Predmet.SudioniciListAdressOIB_1">
      <item>Stečajna masa iza AUTOCENTAR - RIZZITELLI društvo s ograničenom odgovornošću za unutarnju i vanjsku trgovinu u stečaju, OIB 54905468870, Jordanovac 113,10000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54905468870</item>
      <item>, OIB null</item>
      <item>, OIB 71636383634</item>
      <item>, OIB 23057039320</item>
      <item>, OIB null</item>
    </izvorni_sadrzaj>
    <derivirana_varijabla naziv="DomainObject.Predmet.SudioniciListNazivOIB_1">
      <item>, OIB 54905468870</item>
      <item>, OIB null</item>
      <item>, OIB 71636383634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2428</properties:Characters>
  <properties:Lines>67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2016-09-19T13:36:00Z</dcterms:created>
  <dc:creator>rsticn</dc:creator>
  <cp:lastModifiedBy>Ana Brlek</cp:lastModifiedBy>
  <cp:lastPrinted>2016-09-20T11:16:00Z</cp:lastPrinted>
  <dcterms:modified xmlns:xsi="http://www.w3.org/2001/XMLSchema-instance" xsi:type="dcterms:W3CDTF">2016-09-20T11:21:00Z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St-730/2012-80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