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c4e5" w14:paraId="a1bc4e5" w:rsidRDefault="0094581A" w:rsidP="00FF6E51" w:rsidR="00FF6E51">
      <w:pPr>
        <w15:collapsed w:val="false"/>
      </w:pPr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F6E51" w:rsidP="00FF6E51" w:rsidR="00AA5237" w:rsidRPr="00E258B9">
      <w:pPr>
        <w:ind w:firstLine="708"/>
      </w:pPr>
      <w:r>
        <w:t xml:space="preserve">     </w:t>
      </w:r>
      <w:r w:rsidR="00E258B9">
        <w:t>Republika H</w:t>
      </w:r>
      <w:r w:rsidR="00E258B9" w:rsidRPr="00E258B9">
        <w:t>rvatska</w:t>
      </w:r>
    </w:p>
    <w:p w:rsidRDefault="00FF6E51" w:rsidP="006634BC" w:rsidR="00AA5237">
      <w:pPr>
        <w:ind w:firstLine="708"/>
      </w:pPr>
      <w:r>
        <w:t xml:space="preserve">   </w:t>
      </w:r>
      <w:r w:rsidR="00E258B9">
        <w:t>Trgovački sud u Z</w:t>
      </w:r>
      <w:r w:rsidR="00E258B9" w:rsidRPr="008C3132">
        <w:t>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F92D80">
        <w:t>15</w:t>
      </w:r>
      <w:r w:rsidR="004A2884">
        <w:t xml:space="preserve">. </w:t>
      </w:r>
      <w:r w:rsidR="00F92D80">
        <w:t>travnja</w:t>
      </w:r>
      <w:r w:rsidR="002B2706">
        <w:t xml:space="preserve"> 2016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F92D80">
        <w:t>MATAK</w:t>
      </w:r>
      <w:r w:rsidR="004A2884">
        <w:t xml:space="preserve"> </w:t>
      </w:r>
      <w:r w:rsidR="00F92D80">
        <w:t>j.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F92D80">
        <w:t>Ražancu</w:t>
      </w:r>
      <w:r w:rsidR="00BB29D6">
        <w:t xml:space="preserve">, </w:t>
      </w:r>
      <w:proofErr w:type="spellStart"/>
      <w:r w:rsidR="00F92D80">
        <w:t>Podvršje</w:t>
      </w:r>
      <w:proofErr w:type="spellEnd"/>
      <w:r w:rsidR="00F92D80">
        <w:t xml:space="preserve"> 183</w:t>
      </w:r>
      <w:r w:rsidR="00597EAD">
        <w:t>,</w:t>
      </w:r>
      <w:r w:rsidR="00A01095">
        <w:t xml:space="preserve"> OIB</w:t>
      </w:r>
      <w:r w:rsidR="0079567A">
        <w:t>:</w:t>
      </w:r>
      <w:r w:rsidR="003B071C">
        <w:t xml:space="preserve"> </w:t>
      </w:r>
      <w:r w:rsidR="00F92D80">
        <w:t>94400094235</w:t>
      </w:r>
      <w:r>
        <w:t xml:space="preserve">, </w:t>
      </w:r>
      <w:r w:rsidR="00E258B9">
        <w:t>19</w:t>
      </w:r>
      <w:r w:rsidR="009D1DB8">
        <w:t xml:space="preserve">. </w:t>
      </w:r>
      <w:r w:rsidR="00F92D80">
        <w:t xml:space="preserve">ožujka </w:t>
      </w:r>
      <w:r w:rsidR="002B2706">
        <w:t>201</w:t>
      </w:r>
      <w:r w:rsidR="00F92D80">
        <w:t>8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E258B9" w:rsidR="00193657" w:rsidRPr="00570BA5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258B9">
        <w:t xml:space="preserve">MATAK j.d.o.o., Ražanac, </w:t>
      </w:r>
      <w:proofErr w:type="spellStart"/>
      <w:r w:rsidR="00F92D80">
        <w:t>Podvršje</w:t>
      </w:r>
      <w:proofErr w:type="spellEnd"/>
      <w:r w:rsidR="00F92D80">
        <w:t xml:space="preserve"> 183, OIB: 94400094235</w:t>
      </w:r>
      <w:r w:rsidR="00BB29D6">
        <w:t xml:space="preserve"> </w:t>
      </w:r>
      <w:r w:rsidR="00F92D80">
        <w:t xml:space="preserve">s danom </w:t>
      </w:r>
      <w:r w:rsidR="00E258B9">
        <w:t>19. ožujka</w:t>
      </w:r>
      <w:r w:rsidR="002B2706">
        <w:t xml:space="preserve"> 201</w:t>
      </w:r>
      <w:r w:rsidR="00F92D80">
        <w:t>8</w:t>
      </w:r>
      <w:r w:rsidR="003825AE">
        <w:t xml:space="preserve">. </w:t>
      </w:r>
      <w:r>
        <w:t>u</w:t>
      </w:r>
      <w:r w:rsidR="003825AE">
        <w:t xml:space="preserve"> </w:t>
      </w:r>
      <w:r w:rsidR="008F572C">
        <w:t>8</w:t>
      </w:r>
      <w:r w:rsidR="00E258B9">
        <w:t>,</w:t>
      </w:r>
      <w:r w:rsidR="008F572C">
        <w:t>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9D1DB8" w:rsidP="00E258B9" w:rsidR="00FE603C" w:rsidRPr="00E258B9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E258B9">
        <w:t xml:space="preserve">imenuje se Josip Jadran </w:t>
      </w:r>
      <w:proofErr w:type="spellStart"/>
      <w:r w:rsidR="00E258B9">
        <w:t>Sekso</w:t>
      </w:r>
      <w:proofErr w:type="spellEnd"/>
      <w:r w:rsidR="00E258B9">
        <w:t xml:space="preserve"> iz Šibenika, Ulica Bože </w:t>
      </w:r>
      <w:proofErr w:type="spellStart"/>
      <w:r w:rsidR="00E258B9">
        <w:t>Peričića</w:t>
      </w:r>
      <w:proofErr w:type="spellEnd"/>
      <w:r w:rsidR="00E258B9">
        <w:t xml:space="preserve"> 26, OIB: 56627311158. </w:t>
      </w:r>
    </w:p>
    <w:p w:rsidRDefault="007C62EB" w:rsidP="00E258B9" w:rsidR="00386298">
      <w:pPr>
        <w:pStyle w:val="Odlomakpopisa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E258B9">
        <w:t xml:space="preserve">MATAK j.d.o.o., Ražanac, </w:t>
      </w:r>
      <w:proofErr w:type="spellStart"/>
      <w:r w:rsidR="00F92D80">
        <w:t>Podvršje</w:t>
      </w:r>
      <w:proofErr w:type="spellEnd"/>
      <w:r w:rsidR="00F92D80">
        <w:t xml:space="preserve"> 183, OIB: 94400094235.</w:t>
      </w:r>
    </w:p>
    <w:p w:rsidRDefault="007C62EB" w:rsidP="00E258B9" w:rsidR="00C81F50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E258B9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E258B9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C81F50" w:rsidP="00E258B9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258B9" w:rsidP="00E258B9" w:rsidR="00E258B9" w:rsidRPr="005E6D46">
      <w:pPr>
        <w:ind w:firstLine="708"/>
        <w:jc w:val="both"/>
      </w:pPr>
      <w:r w:rsidRPr="005E6D46">
        <w:t>VIII. Na</w:t>
      </w:r>
      <w:r>
        <w:t xml:space="preserve">laže se nadležnoj jedinici Financijske agencije </w:t>
      </w:r>
      <w:r w:rsidRPr="005E6D46">
        <w:t>u roku od 8 dana od objave ovog rješenja na e-oglasnoj ploči sudova</w:t>
      </w:r>
      <w:r>
        <w:t xml:space="preserve">, naložiti </w:t>
      </w:r>
      <w:r w:rsidRPr="005E6D46">
        <w:t xml:space="preserve">banci prijenos zaplijenjenog predujma u iznosu od </w:t>
      </w:r>
      <w:r>
        <w:t>1.325,00 k</w:t>
      </w:r>
      <w:r w:rsidRPr="005E6D46">
        <w:t>una na račun Trgovačkog suda u Zadru broj HR4323900011300000857, model plaćanja 05, s pozivom na broj 1</w:t>
      </w:r>
      <w:r>
        <w:t>00</w:t>
      </w:r>
      <w:r w:rsidRPr="005E6D46">
        <w:t>-</w:t>
      </w:r>
      <w:r w:rsidR="00FF6E51">
        <w:t xml:space="preserve">542-2016 (Fond za namirenje troškova stečajnoga postupka). </w:t>
      </w:r>
    </w:p>
    <w:p w:rsidRDefault="00E258B9" w:rsidP="00E258B9" w:rsidR="00E258B9">
      <w:pPr>
        <w:ind w:firstLine="705"/>
        <w:jc w:val="both"/>
      </w:pPr>
    </w:p>
    <w:p w:rsidRDefault="00EE0861" w:rsidP="00FF6E51" w:rsidR="00EE0861"/>
    <w:p w:rsidRDefault="00FF6E51" w:rsidP="00FF6E51" w:rsidR="00FF6E51"/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F92D80">
        <w:t>15</w:t>
      </w:r>
      <w:r w:rsidR="00BB29D6" w:rsidRPr="003D4467">
        <w:t>.</w:t>
      </w:r>
      <w:r w:rsidR="00F92D80">
        <w:t xml:space="preserve"> travnja </w:t>
      </w:r>
      <w:r w:rsidR="002B2706" w:rsidRPr="003D4467">
        <w:t>2016</w:t>
      </w:r>
      <w:r w:rsidR="00303683" w:rsidRPr="003D4467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894966" w:rsidRPr="003D4467">
        <w:t>4</w:t>
      </w:r>
      <w:r w:rsidR="008F572C">
        <w:t>29</w:t>
      </w:r>
      <w:r w:rsidRPr="003D4467">
        <w:t xml:space="preserve">. st.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79567A" w:rsidRPr="003D4467">
        <w:t>1</w:t>
      </w:r>
      <w:r w:rsidR="00F92D80">
        <w:t>3</w:t>
      </w:r>
      <w:r w:rsidR="0079567A" w:rsidRPr="003D4467">
        <w:t xml:space="preserve">. </w:t>
      </w:r>
      <w:r w:rsidR="00F92D80">
        <w:t>travnja</w:t>
      </w:r>
      <w:r w:rsidR="0079567A" w:rsidRPr="003D4467">
        <w:t xml:space="preserve"> 201</w:t>
      </w:r>
      <w:r w:rsidR="00F92D80">
        <w:t>6</w:t>
      </w:r>
      <w:r w:rsidR="00193657" w:rsidRPr="003D4467">
        <w:t xml:space="preserve">. u Očevidniku redoslijeda osnova za plaćanje ima evidentirane neizvršene osnove za plaćanje u neprekinutom razdoblju od </w:t>
      </w:r>
      <w:r w:rsidR="00F92D80">
        <w:t>120</w:t>
      </w:r>
      <w:r w:rsidR="00D41763" w:rsidRPr="003D4467">
        <w:t xml:space="preserve"> </w:t>
      </w:r>
      <w:r w:rsidR="00193657" w:rsidRPr="003D4467">
        <w:t>dan</w:t>
      </w:r>
      <w:r w:rsidR="00D75141" w:rsidRPr="003D4467">
        <w:t>a</w:t>
      </w:r>
      <w:r w:rsidR="00193657" w:rsidRPr="003D4467">
        <w:t xml:space="preserve"> u ukupnom iznosu od </w:t>
      </w:r>
      <w:r w:rsidR="00F92D80">
        <w:t>6.906,70</w:t>
      </w:r>
      <w:r w:rsidR="00E258B9">
        <w:t xml:space="preserve"> kuna, da nema zaposlenih </w:t>
      </w:r>
      <w:r w:rsidR="00B84B6D" w:rsidRPr="003D4467">
        <w:t xml:space="preserve">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F92D80">
        <w:t>3</w:t>
      </w:r>
      <w:r w:rsidR="004A2884">
        <w:t xml:space="preserve">. </w:t>
      </w:r>
      <w:r w:rsidR="00F92D80">
        <w:t>svibnja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</w:t>
      </w:r>
      <w:r w:rsidR="00EE4915" w:rsidRPr="003D4467">
        <w:t xml:space="preserve"> oglasom određenom roku, te</w:t>
      </w:r>
      <w:r w:rsidRPr="003D4467">
        <w:t xml:space="preserve"> da iz potvrde Financijske agencije od </w:t>
      </w:r>
      <w:r w:rsidR="00F92D80">
        <w:t>2</w:t>
      </w:r>
      <w:r w:rsidR="003575DD" w:rsidRPr="003D4467">
        <w:t xml:space="preserve">. </w:t>
      </w:r>
      <w:r w:rsidR="00F92D80">
        <w:t>ožujka</w:t>
      </w:r>
      <w:r w:rsidR="003575DD" w:rsidRPr="003D4467">
        <w:t xml:space="preserve"> 201</w:t>
      </w:r>
      <w:r w:rsidR="00F92D80">
        <w:t>8</w:t>
      </w:r>
      <w:r w:rsidRPr="003D4467">
        <w:t xml:space="preserve">. proizlazi da je račun dužnika </w:t>
      </w:r>
      <w:r w:rsidR="00EE0861" w:rsidRPr="003D4467">
        <w:t>i dalje u blokadi zbog neizvršenih osnova za plaćanje u</w:t>
      </w:r>
      <w:r w:rsidR="003D4467" w:rsidRPr="003D4467">
        <w:t xml:space="preserve"> naprijed iznosu</w:t>
      </w:r>
      <w:r w:rsidR="00EE0861" w:rsidRPr="003D4467">
        <w:t xml:space="preserve"> </w:t>
      </w:r>
      <w:r w:rsidR="00E258B9">
        <w:t xml:space="preserve">od 12.412,75 kuna </w:t>
      </w:r>
      <w:r w:rsidR="003D4467" w:rsidRPr="003D4467">
        <w:t xml:space="preserve">u </w:t>
      </w:r>
      <w:r w:rsidR="00EE0861" w:rsidRPr="003D4467">
        <w:t xml:space="preserve">neprekinutom razdoblju od </w:t>
      </w:r>
      <w:r w:rsidR="00F92D80">
        <w:t>807</w:t>
      </w:r>
      <w:r w:rsidR="009D1DB8" w:rsidRPr="003D4467">
        <w:t xml:space="preserve"> dana</w:t>
      </w:r>
      <w:r w:rsidR="003D4467" w:rsidRPr="003D4467">
        <w:t xml:space="preserve">,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FF6E51" w:rsidR="00FF6E51" w:rsidRPr="00FF6E51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  <w:r w:rsidR="00FF6E51">
        <w:rPr>
          <w:rFonts w:hAnsi="HelveticaNeueLT Com 47 LtCn" w:ascii="HelveticaNeueLT Com 47 LtCn"/>
        </w:rPr>
        <w:t xml:space="preserve"> </w:t>
      </w: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  <w:r w:rsidR="00FF6E51" w:rsidRPr="005E6D46">
        <w:t xml:space="preserve">S obzirom da iz navedenog </w:t>
      </w:r>
      <w:r w:rsidR="00FF6E51">
        <w:t xml:space="preserve">zahtjeva </w:t>
      </w:r>
      <w:r w:rsidR="00FF6E51" w:rsidRPr="005E6D46">
        <w:t xml:space="preserve">Financijske agencije proizlazi da je s računa dužnika zaplijenila iznos od </w:t>
      </w:r>
      <w:r w:rsidR="00FF6E51">
        <w:t>1.325,00</w:t>
      </w:r>
      <w:r w:rsidR="00FF6E51" w:rsidRPr="005E6D46">
        <w:t xml:space="preserve"> kuna na ime predujma za namirenje troškova stečajnoga p</w:t>
      </w:r>
      <w:r w:rsidR="00FF6E51">
        <w:t>ostupka, to se nalog suda iz točke</w:t>
      </w:r>
      <w:r w:rsidR="00FF6E51" w:rsidRPr="005E6D46">
        <w:t xml:space="preserve"> VIII. izreke ovog rješenja temelji na odredbi čl. 112. st. 6. SZ-a. </w:t>
      </w:r>
    </w:p>
    <w:p w:rsidRDefault="00F30942" w:rsidP="00FF6E51" w:rsidR="00F30942"/>
    <w:p w:rsidRDefault="00C81F50" w:rsidP="00C81F50" w:rsidR="00C81F50" w:rsidRPr="00240F6B">
      <w:pPr>
        <w:jc w:val="center"/>
      </w:pPr>
      <w:r>
        <w:t xml:space="preserve">U Zadru </w:t>
      </w:r>
      <w:r w:rsidR="00E258B9">
        <w:t>19</w:t>
      </w:r>
      <w:r w:rsidR="009D1DB8">
        <w:t xml:space="preserve">. </w:t>
      </w:r>
      <w:r w:rsidR="00F92D80">
        <w:t>ožujka</w:t>
      </w:r>
      <w:r>
        <w:t xml:space="preserve"> 201</w:t>
      </w:r>
      <w:r w:rsidR="00F92D80">
        <w:t>8</w:t>
      </w:r>
      <w:r>
        <w:t xml:space="preserve">.  </w:t>
      </w:r>
    </w:p>
    <w:p w:rsidRDefault="00C81F50" w:rsidP="00F30942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F30942" w:rsidP="002B2706" w:rsidR="00F30942">
      <w:pPr>
        <w:jc w:val="right"/>
      </w:pPr>
    </w:p>
    <w:p w:rsidRDefault="00F30942" w:rsidP="003D4467" w:rsidR="00050593" w:rsidRPr="00240F6B">
      <w:pPr>
        <w:ind w:firstLine="708"/>
      </w:pPr>
      <w:r>
        <w:t xml:space="preserve">Za točnost otpravka-ovlaštena službenica:                                              </w:t>
      </w:r>
      <w:r w:rsidR="00050593">
        <w:t>Sutkinja:</w:t>
      </w:r>
    </w:p>
    <w:p w:rsidRDefault="00F30942" w:rsidP="00FF6E51" w:rsidR="004A2884">
      <w:pPr>
        <w:ind w:firstLine="708"/>
      </w:pPr>
      <w:r>
        <w:t xml:space="preserve">Nena Mužanović                                                                                      </w:t>
      </w:r>
      <w:r w:rsidR="00050593">
        <w:t>Tina Grg</w:t>
      </w:r>
      <w:r w:rsidR="002B2706">
        <w:t>as</w:t>
      </w:r>
      <w:r>
        <w:t>, v.r.</w:t>
      </w:r>
    </w:p>
    <w:p w:rsidRDefault="0094581A" w:rsidP="00FF6E51" w:rsidR="0094581A">
      <w:pPr>
        <w:ind w:firstLine="708"/>
        <w:jc w:val="both"/>
      </w:pPr>
    </w:p>
    <w:p w:rsidRDefault="0094581A" w:rsidP="00FF6E51" w:rsidR="0094581A">
      <w:pPr>
        <w:ind w:firstLine="708"/>
        <w:jc w:val="both"/>
      </w:pPr>
    </w:p>
    <w:p w:rsidRDefault="00FF6E51" w:rsidP="00FF6E51" w:rsidR="00FF6E51" w:rsidRPr="00240F6B">
      <w:pPr>
        <w:ind w:firstLine="708"/>
        <w:jc w:val="both"/>
      </w:pPr>
      <w:bookmarkStart w:name="_GoBack" w:id="0"/>
      <w:bookmarkEnd w:id="0"/>
      <w:r>
        <w:t>UPUTA</w:t>
      </w:r>
      <w:r w:rsidRPr="00240F6B">
        <w:t xml:space="preserve"> O PRAVNOM LIJEKU</w:t>
      </w:r>
      <w:r>
        <w:t>:</w:t>
      </w:r>
    </w:p>
    <w:p w:rsidRDefault="00FF6E51" w:rsidP="00FF6E51" w:rsidR="00FF6E51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F6E51" w:rsidP="00FF6E51" w:rsidR="00FF6E51">
      <w:pPr>
        <w:ind w:firstLine="708"/>
        <w:jc w:val="both"/>
      </w:pPr>
    </w:p>
    <w:p w:rsidRDefault="00FF6E51" w:rsidP="00FF6E51" w:rsidR="00FF6E51">
      <w:pPr>
        <w:ind w:firstLine="708"/>
        <w:jc w:val="both"/>
      </w:pPr>
    </w:p>
    <w:p w:rsidRDefault="00FF6E51" w:rsidP="00FF6E51" w:rsidR="00FF6E51" w:rsidRPr="00050593">
      <w:pPr>
        <w:ind w:firstLine="360"/>
        <w:jc w:val="both"/>
      </w:pPr>
      <w:r>
        <w:t xml:space="preserve">Dostaviti: 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FF6E51" w:rsidP="00FF6E51" w:rsidR="00FF6E51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FF6E51" w:rsidP="00FF6E51" w:rsidR="00FF6E51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FF6E51" w:rsidP="00FF6E51" w:rsidR="00FF6E51">
      <w:pPr>
        <w:numPr>
          <w:ilvl w:val="0"/>
          <w:numId w:val="4"/>
        </w:numPr>
        <w:jc w:val="both"/>
      </w:pPr>
      <w:r>
        <w:t xml:space="preserve">Računovodstvo </w:t>
      </w:r>
    </w:p>
    <w:p w:rsidRDefault="00FF6E51" w:rsidP="00FF6E51" w:rsidR="00FF6E51" w:rsidRPr="00050593">
      <w:pPr>
        <w:jc w:val="both"/>
      </w:pPr>
    </w:p>
    <w:p w:rsidRDefault="00FF6E51" w:rsidP="00FF6E51" w:rsidR="00FF6E51"/>
    <w:p w:rsidRDefault="00FF6E51" w:rsidP="00FF6E51" w:rsidR="00FF6E51"/>
    <w:p w:rsidRDefault="00FF6E51" w:rsidP="00FF6E51" w:rsidR="00FF6E51"/>
    <w:p w:rsidRDefault="005B6B39" w:rsidP="00050593" w:rsidR="005B6B39">
      <w:pPr>
        <w:jc w:val="both"/>
      </w:pPr>
    </w:p>
    <w:sectPr w:rsidSect="00BE1154" w:rsidR="005B6B3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9D6" w:rsidR="00BB29D6">
      <w:r>
        <w:separator/>
      </w:r>
    </w:p>
  </w:endnote>
  <w:endnote w:id="0" w:type="continuationSeparator">
    <w:p w:rsidRDefault="00BB29D6" w:rsidR="00BB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9D6" w:rsidR="00BB29D6">
      <w:r>
        <w:separator/>
      </w:r>
    </w:p>
  </w:footnote>
  <w:footnote w:id="0" w:type="continuationSeparator">
    <w:p w:rsidRDefault="00BB29D6" w:rsidR="00BB2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9D6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9D6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81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29D6" w:rsidP="008C3132" w:rsidR="00BB29D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E258B9">
      <w:t>.</w:t>
    </w:r>
    <w:r w:rsidRPr="00BE1154">
      <w:t xml:space="preserve"> St-</w:t>
    </w:r>
    <w:r w:rsidR="00F92D80">
      <w:t>542</w:t>
    </w:r>
    <w:r>
      <w:t>/16-1</w:t>
    </w:r>
    <w:r w:rsidR="00F92D80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D80" w:rsidP="00F92D80" w:rsidR="00F92D80" w:rsidRPr="008C3132">
    <w:pPr>
      <w:ind w:left="5664"/>
    </w:pPr>
    <w:r>
      <w:t xml:space="preserve">         Poslovni broj: 3.</w:t>
    </w:r>
    <w:r w:rsidRPr="008C3132">
      <w:t>St-</w:t>
    </w:r>
    <w:r>
      <w:t>542/16-14</w:t>
    </w:r>
  </w:p>
  <w:p w:rsidRDefault="00F92D80" w:rsidR="00F92D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674EB"/>
    <w:rsid w:val="000700D0"/>
    <w:rsid w:val="0007209E"/>
    <w:rsid w:val="000764A2"/>
    <w:rsid w:val="00082765"/>
    <w:rsid w:val="00086EBE"/>
    <w:rsid w:val="0008729C"/>
    <w:rsid w:val="00087797"/>
    <w:rsid w:val="00091D5A"/>
    <w:rsid w:val="00091DC5"/>
    <w:rsid w:val="000931FC"/>
    <w:rsid w:val="000A0DAE"/>
    <w:rsid w:val="000C6F34"/>
    <w:rsid w:val="000D04CB"/>
    <w:rsid w:val="000E466C"/>
    <w:rsid w:val="000E7980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42A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8F572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581A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258B9"/>
    <w:rsid w:val="00E3022A"/>
    <w:rsid w:val="00E35E1B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92D80"/>
    <w:rsid w:val="00FA4F6A"/>
    <w:rsid w:val="00FA6E11"/>
    <w:rsid w:val="00FB2E35"/>
    <w:rsid w:val="00FE603C"/>
    <w:rsid w:val="00FF07D3"/>
    <w:rsid w:val="00FF46A1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St-542/2016-12</izvorni_sadrzaj>
    <derivirana_varijabla naziv="DomainObject.Oznaka_1">St-542/2016-12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MATAK j.d.o.o. za trgovinu i usluge</izvorni_sadrzaj>
    <derivirana_varijabla naziv="DomainObject.Predmet.ProtustrankaFormated_1">  MATAK j.d.o.o. za trgovinu i usluge</derivirana_varijabla>
  </DomainObject.Predmet.ProtustrankaFormated>
  <DomainObject.Predmet.ProtustrankaFormatedOIB>
    <izvorni_sadrzaj>  MATAK j.d.o.o. za trgovinu i usluge, OIB 94400094235</izvorni_sadrzaj>
    <derivirana_varijabla naziv="DomainObject.Predmet.ProtustrankaFormatedOIB_1">  MATAK j.d.o.o. za trgovinu i usluge, OIB 94400094235</derivirana_varijabla>
  </DomainObject.Predmet.ProtustrankaFormatedOIB>
  <DomainObject.Predmet.ProtustrankaFormatedWithAdress>
    <izvorni_sadrzaj> MATAK j.d.o.o. za trgovinu i usluge, Podvršje 183, 23248 Ražanac</izvorni_sadrzaj>
    <derivirana_varijabla naziv="DomainObject.Predmet.ProtustrankaFormatedWithAdress_1"> MATAK j.d.o.o. za trgovinu i usluge, Podvršje 183, 23248 Ražanac</derivirana_varijabla>
  </DomainObject.Predmet.ProtustrankaFormatedWithAdress>
  <DomainObject.Predmet.ProtustrankaFormatedWithAdressOIB>
    <izvorni_sadrzaj> MATAK j.d.o.o. za trgovinu i usluge, OIB 94400094235, Podvršje 183, 23248 Ražanac</izvorni_sadrzaj>
    <derivirana_varijabla naziv="DomainObject.Predmet.ProtustrankaFormatedWithAdressOIB_1"> MATAK j.d.o.o. za trgovinu i usluge, OIB 94400094235, Podvršje 183, 23248 Ražanac</derivirana_varijabla>
  </DomainObject.Predmet.ProtustrankaFormatedWithAdressOIB>
  <DomainObject.Predmet.ProtustrankaWithAdress>
    <izvorni_sadrzaj>MATAK j.d.o.o. za trgovinu i usluge Podvršje 183, 23248 Ražanac</izvorni_sadrzaj>
    <derivirana_varijabla naziv="DomainObject.Predmet.ProtustrankaWithAdress_1">MATAK j.d.o.o. za trgovinu i usluge Podvršje 183, 23248 Ražanac</derivirana_varijabla>
  </DomainObject.Predmet.ProtustrankaWithAdress>
  <DomainObject.Predmet.ProtustrankaWithAdressOIB>
    <izvorni_sadrzaj>MATAK j.d.o.o. za trgovinu i usluge, OIB 94400094235, Podvršje 183, 23248 Ražanac</izvorni_sadrzaj>
    <derivirana_varijabla naziv="DomainObject.Predmet.ProtustrankaWithAdressOIB_1">MATAK j.d.o.o. za trgovinu i usluge, OIB 94400094235, Podvršje 183, 23248 Ražanac</derivirana_varijabla>
  </DomainObject.Predmet.ProtustrankaWithAdressOIB>
  <DomainObject.Predmet.ProtustrankaNazivFormated>
    <izvorni_sadrzaj>MATAK j.d.o.o. za trgovinu i usluge</izvorni_sadrzaj>
    <derivirana_varijabla naziv="DomainObject.Predmet.ProtustrankaNazivFormated_1">MATAK j.d.o.o. za trgovinu i usluge</derivirana_varijabla>
  </DomainObject.Predmet.ProtustrankaNazivFormated>
  <DomainObject.Predmet.ProtustrankaNazivFormatedOIB>
    <izvorni_sadrzaj>MATAK j.d.o.o. za trgovinu i usluge, OIB 94400094235</izvorni_sadrzaj>
    <derivirana_varijabla naziv="DomainObject.Predmet.ProtustrankaNazivFormatedOIB_1">MATAK j.d.o.o. za trgovinu i usluge, OIB 94400094235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6906.70</izvorni_sadrzaj>
    <derivirana_varijabla naziv="DomainObject.Predmet.TrenutnaVrijednost_1">6906.70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MATAK j.d.o.o. za trgovinu i usluge</item>
    </izvorni_sadrzaj>
    <derivirana_varijabla naziv="DomainObject.Predmet.ProtuStrankaListFormated_1">
      <item>MATAK j.d.o.o. za trgovinu i usluge</item>
    </derivirana_varijabla>
  </DomainObject.Predmet.ProtuStrankaListFormated>
  <DomainObject.Predmet.ProtuStrankaListFormatedOIB>
    <izvorni_sadrzaj>
      <item>MATAK j.d.o.o. za trgovinu i usluge, OIB 94400094235</item>
    </izvorni_sadrzaj>
    <derivirana_varijabla naziv="DomainObject.Predmet.ProtuStrankaListFormatedOIB_1">
      <item>MATAK j.d.o.o. za trgovinu i usluge, OIB 94400094235</item>
    </derivirana_varijabla>
  </DomainObject.Predmet.ProtuStrankaListFormatedOIB>
  <DomainObject.Predmet.ProtuStrankaListFormatedWithAdress>
    <izvorni_sadrzaj>
      <item>MATAK j.d.o.o. za trgovinu i usluge, Podvršje 183, 23248 Ražanac</item>
    </izvorni_sadrzaj>
    <derivirana_varijabla naziv="DomainObject.Predmet.ProtuStrankaListFormatedWithAdress_1">
      <item>MATAK j.d.o.o. za trgovinu i usluge, Podvršje 183, 23248 Ražanac</item>
    </derivirana_varijabla>
  </DomainObject.Predmet.ProtuStrankaListFormatedWithAdress>
  <DomainObject.Predmet.ProtuStrankaListFormatedWithAdressOIB>
    <izvorni_sadrzaj>
      <item>MATAK j.d.o.o. za trgovinu i usluge, OIB 94400094235, Podvršje 183, 23248 Ražanac</item>
    </izvorni_sadrzaj>
    <derivirana_varijabla naziv="DomainObject.Predmet.ProtuStrankaListFormatedWithAdressOIB_1">
      <item>MATAK j.d.o.o. za trgovinu i usluge, OIB 94400094235, Podvršje 183, 23248 Ražanac</item>
    </derivirana_varijabla>
  </DomainObject.Predmet.ProtuStrankaListFormatedWithAdressOIB>
  <DomainObject.Predmet.ProtuStrankaListNazivFormated>
    <izvorni_sadrzaj>
      <item>MATAK j.d.o.o. za trgovinu i usluge</item>
    </izvorni_sadrzaj>
    <derivirana_varijabla naziv="DomainObject.Predmet.ProtuStrankaListNazivFormated_1">
      <item>MATAK j.d.o.o. za trgovinu i usluge</item>
    </derivirana_varijabla>
  </DomainObject.Predmet.ProtuStrankaListNazivFormated>
  <DomainObject.Predmet.ProtuStrankaListNazivFormatedOIB>
    <izvorni_sadrzaj>
      <item>MATAK j.d.o.o. za trgovinu i usluge, OIB 94400094235</item>
    </izvorni_sadrzaj>
    <derivirana_varijabla naziv="DomainObject.Predmet.ProtuStrankaListNazivFormatedOIB_1">
      <item>MATAK j.d.o.o. za trgovinu i usluge, OIB 94400094235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St-542/2016-12</izvorni_sadrzaj>
    <derivirana_varijabla naziv="DomainObject.PoslovniBrojDokumenta_1">St-542/2016-12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MATAK j.d.o.o. za trgovinu i usluge</izvorni_sadrzaj>
    <derivirana_varijabla naziv="DomainObject.Predmet.ProtustrankaIDrugi_1">MATAK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MATAK j.d.o.o. za trgovinu i usluge, OIB 94400094235, Podvršje 183, 23248 Ražanac</izvorni_sadrzaj>
    <derivirana_varijabla naziv="DomainObject.Predmet.ProtustrankaIDrugiAdressOIB_1">MATAK j.d.o.o. za trgovinu i usluge, OIB 94400094235, Podvršje 183,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MATAK j.d.o.o. za trgovinu i usluge</item>
    </izvorni_sadrzaj>
    <derivirana_varijabla naziv="DomainObject.Predmet.SudioniciListNaziv_1">
      <item>Financijska agencija</item>
      <item>MATAK j.d.o.o. za trgovinu i usluge</item>
    </derivirana_varijabla>
  </DomainObject.Predmet.SudioniciListNaziv>
  <DomainObject.Predmet.SudioniciListAdressOIB>
    <izvorni_sadrzaj>
      <item>Financijska agencija, OIB 85821130368, Ivana Danila 4,23000 Zadar</item>
      <item>MATAK j.d.o.o. za trgovinu i usluge, OIB 94400094235, Podvršje 183,23248 Ražanac</item>
    </izvorni_sadrzaj>
    <derivirana_varijabla naziv="DomainObject.Predmet.SudioniciListAdressOIB_1">
      <item>Financijska agencija, OIB 85821130368, Ivana Danila 4,23000 Zadar</item>
      <item>MATAK j.d.o.o. za trgovinu i usluge, OIB 94400094235, Podvršje 183,23248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94400094235</item>
    </izvorni_sadrzaj>
    <derivirana_varijabla naziv="DomainObject.Predmet.SudioniciListNazivOIB_1">
      <item>, OIB 85821130368</item>
      <item>, OIB 94400094235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1117</properties:Words>
  <properties:Characters>6116</properties:Characters>
  <properties:Lines>129</properties:Lines>
  <properties:Paragraphs>41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2017-02-06T12:40:00Z</dcterms:created>
  <dc:creator>Administrator</dc:creator>
  <cp:lastModifiedBy>Nena Mužanović</cp:lastModifiedBy>
  <cp:lastPrinted>2017-02-06T13:21:00Z</cp:lastPrinted>
  <dcterms:modified xmlns:xsi="http://www.w3.org/2001/XMLSchema-instance" xsi:type="dcterms:W3CDTF">2018-03-19T07:28:00Z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St-542/2016-12 / Odluka - Rješenje o otvaranju i zaključenju skraćenog stečajnog postupka (3St-542-16.docx)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