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5756" w14:paraId="d5a575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0A65" w:rsidP="00560A65" w:rsidR="00560A6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St-197/2016-18.</w:t>
      </w:r>
    </w:p>
    <w:p w:rsidRDefault="00560A65" w:rsidP="00560A65" w:rsidR="00560A65">
      <w:pPr>
        <w:jc w:val="center"/>
        <w:rPr>
          <w:rFonts w:hAnsi="Arial" w:ascii="Arial"/>
          <w:b/>
        </w:rPr>
      </w:pPr>
    </w:p>
    <w:p w:rsidRDefault="00560A65" w:rsidP="00560A65" w:rsidR="00560A6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60A65" w:rsidP="00560A65" w:rsidR="00560A65">
      <w:pPr>
        <w:jc w:val="center"/>
        <w:rPr>
          <w:rFonts w:hAnsi="Arial" w:ascii="Arial"/>
          <w:b/>
        </w:rPr>
      </w:pPr>
    </w:p>
    <w:p w:rsidRDefault="00560A65" w:rsidP="00560A65" w:rsidR="00560A6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560A65" w:rsidP="00560A65" w:rsidR="00560A65">
      <w:pPr>
        <w:jc w:val="both"/>
        <w:rPr>
          <w:rFonts w:hAnsi="Arial" w:ascii="Arial"/>
        </w:rPr>
      </w:pP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FIRST SHOP j.d.o.o. za trgovinu i usluge iz Bjelovara, Trg hrvatskih branitelja 11, OIB 33296589439, dana 09. svibnja 2017. godine</w:t>
      </w:r>
    </w:p>
    <w:p w:rsidRDefault="00560A65" w:rsidP="00560A65" w:rsidR="00560A65">
      <w:pPr>
        <w:jc w:val="both"/>
        <w:rPr>
          <w:rFonts w:hAnsi="Arial" w:ascii="Arial"/>
        </w:rPr>
      </w:pPr>
    </w:p>
    <w:p w:rsidRDefault="00560A65" w:rsidP="00560A65" w:rsidR="00560A6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Perici Medaković iz Daruvara, Ivana Mažuranića 2/D, OIB 37577204378,  u bruto iznosu od 3.000,00 kuna.</w:t>
      </w:r>
    </w:p>
    <w:p w:rsidRDefault="00560A65" w:rsidP="00560A65" w:rsidR="00560A6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Perica Medaković podnio je ovom sudu dana 18. travnja 2016. godine izvješće o poslovanju dužnika s mišljenjem mogu li se imovinom dužnika pokriti troškovi postupka.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12. travnja 2017. godine privremeni stečajni upravitelj pisanim podneskom zatražio je da mu se odobri i isplati nagrada za obavljanje dužnosti u prethodnom postupku.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</w:t>
      </w:r>
      <w:r>
        <w:rPr>
          <w:rFonts w:hAnsi="Arial" w:ascii="Arial"/>
        </w:rPr>
        <w:lastRenderedPageBreak/>
        <w:t xml:space="preserve">čl.111.st.3.SZ-a, jer se ti troškovi ne mogu namiriti iz imovine dužnika i osiguranja predujma za namirenje troškova stečajnog postupka. </w:t>
      </w:r>
    </w:p>
    <w:p w:rsidRDefault="00560A65" w:rsidP="00560A65" w:rsidR="00560A65">
      <w:pPr>
        <w:jc w:val="both"/>
        <w:rPr>
          <w:rFonts w:hAnsi="Arial" w:ascii="Arial"/>
        </w:rPr>
      </w:pPr>
    </w:p>
    <w:p w:rsidRDefault="00560A65" w:rsidP="00560A65" w:rsidR="00560A6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09. svibnja 2017. godine</w:t>
      </w:r>
    </w:p>
    <w:p w:rsidRDefault="00560A65" w:rsidP="00560A65" w:rsidR="00560A65">
      <w:pPr>
        <w:ind w:firstLine="720"/>
        <w:jc w:val="center"/>
        <w:rPr>
          <w:rFonts w:hAnsi="Arial" w:ascii="Arial"/>
        </w:rPr>
      </w:pPr>
    </w:p>
    <w:p w:rsidRDefault="00560A65" w:rsidP="00560A65" w:rsidR="00560A6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560A65" w:rsidP="00560A65" w:rsidR="00560A6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560A65" w:rsidP="00560A65" w:rsidR="00560A6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560A65" w:rsidP="00560A65" w:rsidR="00560A65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560A65" w:rsidP="00560A65" w:rsidR="00560A6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560A65" w:rsidP="00560A65" w:rsidR="00560A6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60A65" w:rsidP="00560A65" w:rsidR="00560A65">
      <w:pPr>
        <w:jc w:val="both"/>
        <w:rPr>
          <w:rFonts w:hAnsi="Arial" w:ascii="Arial"/>
        </w:rPr>
      </w:pPr>
      <w:r>
        <w:rPr>
          <w:rFonts w:hAnsi="Arial" w:ascii="Arial"/>
        </w:rPr>
        <w:t>Bj.09.05.2017.g.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0A65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2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St-197/2016-18</izvorni_sadrzaj>
    <derivirana_varijabla naziv="DomainObject.Oznaka_1">St-197/2016-18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hr.ibm.icms.common.model.sluzbeneosobe.Referada@79e079e0[id=5725, dbStatus=null, naziv=Referada 7, oznaka=null, sudac=null] &lt;-hr.ibm.icms.common.model.sluzbeneosobe.Referada@79e079e0[status dodjele: =false]</izvorni_sadrzaj>
    <derivirana_varijabla naziv="DomainObject.Predmet.MjestoCuvanja_1">hr.ibm.icms.common.model.sluzbeneosobe.Referada@79e079e0[id=5725, dbStatus=null, naziv=Referada 7, oznaka=null, sudac=null] &lt;-hr.ibm.icms.common.model.sluzbeneosobe.Referada@79e079e0[status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SHOP jednostavno društvo s ograničenom odgovornošću za trgovinu i usluge, Bjelovar zastupanog po punomoćniku Želimir Polaček</izvorni_sadrzaj>
    <derivirana_varijabla naziv="DomainObject.Predmet.ProtustrankaFormated_1">  FIRST SHOP jednostavno društvo s ograničenom odgovornošću za trgovinu i usluge, Bjelovar zastupanog po punomoćniku Želimir Polaček</derivirana_varijabla>
  </DomainObject.Predmet.ProtustrankaFormated>
  <DomainObject.Predmet.ProtustrankaFormatedOIB>
    <izvorni_sadrzaj>  FIRST SHOP jednostavno društvo s ograničenom odgovornošću za trgovinu i usluge, Bjelovar, OIB 33296589439 zastupanog po punomoćniku Želimir Polaček</izvorni_sadrzaj>
    <derivirana_varijabla naziv="DomainObject.Predmet.ProtustrankaFormatedOIB_1">  FIRST SHOP jednostavno društvo s ograničenom odgovornošću za trgovinu i usluge, Bjelovar, OIB 33296589439 zastupanog po punomoćniku Želimir Polaček</derivirana_varijabla>
  </DomainObject.Predmet.ProtustrankaFormatedOIB>
  <DomainObject.Predmet.ProtustrankaFormatedWithAdress>
    <izvorni_sadrzaj> FIRST SHOP jednostavno društvo s ograničenom odgovornošću za trgovinu i usluge, Bjelovar, Trg hrvatskih branitelja 11, 43000 Bjelovar zastupanog po punomoćniku Želimir Polaček</izvorni_sadrzaj>
    <derivirana_varijabla naziv="DomainObject.Predmet.ProtustrankaFormatedWithAdress_1"> FIRST SHOP jednostavno društvo s ograničenom odgovornošću za trgovinu i usluge, Bjelovar, Trg hrvatskih branitelja 11, 43000 Bjelovar zastupanog po punomoćniku Želimir Polaček</derivirana_varijabla>
  </DomainObject.Predmet.ProtustrankaFormatedWithAdress>
  <DomainObject.Predmet.ProtustrankaFormatedWithAdressOIB>
    <izvorni_sadrzaj> FIRST SHOP jednostavno društvo s ograničenom odgovornošću za trgovinu i usluge, Bjelovar, OIB 33296589439, Trg hrvatskih branitelja 11, 43000 Bjelovar zastupanog po punomoćniku Želimir Polaček</izvorni_sadrzaj>
    <derivirana_varijabla naziv="DomainObject.Predmet.ProtustrankaFormatedWithAdressOIB_1"> FIRST SHOP jednostavno društvo s ograničenom odgovornošću za trgovinu i usluge, Bjelovar, OIB 33296589439, Trg hrvatskih branitelja 11, 43000 Bjelovar zastupanog po punomoćniku Želimir Polaček</derivirana_varijabla>
  </DomainObject.Predmet.ProtustrankaFormatedWithAdressOIB>
  <DomainObject.Predmet.ProtustrankaWithAdress>
    <izvorni_sadrzaj>FIRST SHOP jednostavno društvo s ograničenom odgovornošću za trgovinu i usluge, Bjelovar Trg hrvatskih branitelja 11, 43000 Bjelovar</izvorni_sadrzaj>
    <derivirana_varijabla naziv="DomainObject.Predmet.ProtustrankaWithAdress_1">FIRST SHOP jednostavno društvo s ograničenom odgovornošću za trgovinu i usluge, Bjelovar Trg hrvatskih branitelja 11, 43000 Bjelovar</derivirana_varijabla>
  </DomainObject.Predmet.ProtustrankaWithAdress>
  <DomainObject.Predmet.ProtustrankaWithAdressOIB>
    <izvorni_sadrzaj>FIRST SHOP jednostavno društvo s ograničenom odgovornošću za trgovinu i usluge, Bjelovar, OIB 33296589439, Trg hrvatskih branitelja 11, 43000 Bjelovar</izvorni_sadrzaj>
    <derivirana_varijabla naziv="DomainObject.Predmet.ProtustrankaWithAdressOIB_1">FIRST SHOP jednostavno društvo s ograničenom odgovornošću za trgovinu i usluge, Bjelovar, OIB 33296589439, Trg hrvatskih branitelja 11, 43000 Bjelovar</derivirana_varijabla>
  </DomainObject.Predmet.ProtustrankaWithAdressOIB>
  <DomainObject.Predmet.ProtustrankaNazivFormated>
    <izvorni_sadrzaj>FIRST SHOP jednostavno društvo s ograničenom odgovornošću za trgovinu i usluge, Bjelovar</izvorni_sadrzaj>
    <derivirana_varijabla naziv="DomainObject.Predmet.ProtustrankaNazivFormated_1">FIRST SHOP jednostavno društvo s ograničenom odgovornošću za trgovinu i usluge, Bjelovar</derivirana_varijabla>
  </DomainObject.Predmet.ProtustrankaNazivFormated>
  <DomainObject.Predmet.ProtustrankaNazivFormatedOIB>
    <izvorni_sadrzaj>FIRST SHOP jednostavno društvo s ograničenom odgovornošću za trgovinu i usluge, Bjelovar, OIB 33296589439</izvorni_sadrzaj>
    <derivirana_varijabla naziv="DomainObject.Predmet.ProtustrankaNazivFormatedOIB_1">FIRST SHOP jednostavno društvo s ograničenom odgovornošću za trgovinu i usluge, Bjelovar, OIB 33296589439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FIRST SHOP jednostavno društvo s ograničenom odgovornošću za trgovinu i usluge, Bjelovar zastupanog po punomoćniku Želimir Polaček</item>
    </izvorni_sadrzaj>
    <derivirana_varijabla naziv="DomainObject.Predmet.ProtuStrankaListFormated_1">
      <item>FIRST SHOP jednostavno društvo s ograničenom odgovornošću za trgovinu i usluge, Bjelovar zastupanog po punomoćniku Želimir Polaček</item>
    </derivirana_varijabla>
  </DomainObject.Predmet.ProtuStrankaListFormated>
  <DomainObject.Predmet.ProtuStrankaListFormatedOIB>
    <izvorni_sadrzaj>
      <item>FIRST SHOP jednostavno društvo s ograničenom odgovornošću za trgovinu i usluge, Bjelovar, OIB 33296589439 zastupanog po punomoćniku Želimir Polaček</item>
    </izvorni_sadrzaj>
    <derivirana_varijabla naziv="DomainObject.Predmet.ProtuStrankaListFormatedOIB_1">
      <item>FIRST SHOP jednostavno društvo s ograničenom odgovornošću za trgovinu i usluge, Bjelovar, OIB 33296589439 zastupanog po punomoćniku Želimir Polaček</item>
    </derivirana_varijabla>
  </DomainObject.Predmet.ProtuStrankaListFormatedOIB>
  <DomainObject.Predmet.ProtuStrankaListFormatedWithAdress>
    <izvorni_sadrzaj>
      <item>FIRST SHOP jednostavno društvo s ograničenom odgovornošću za trgovinu i usluge, Bjelovar, Trg hrvatskih branitelja 11, 43000 Bjelovar zastupanog po punomoćniku Želimir Polaček</item>
    </izvorni_sadrzaj>
    <derivirana_varijabla naziv="DomainObject.Predmet.ProtuStrankaListFormatedWithAdress_1">
      <item>FIRST SHOP jednostavno društvo s ograničenom odgovornošću za trgovinu i usluge, Bjelovar, Trg hrvatskih branitelja 11, 43000 Bjelovar zastupanog po punomoćniku Želimir Polaček</item>
    </derivirana_varijabla>
  </DomainObject.Predmet.ProtuStrankaListFormatedWithAdress>
  <DomainObject.Predmet.ProtuStrankaListFormatedWithAdressOIB>
    <izvorni_sadrzaj>
      <item>FIRST SHOP jednostavno društvo s ograničenom odgovornošću za trgovinu i usluge, Bjelovar, OIB 33296589439, Trg hrvatskih branitelja 11, 43000 Bjelovar zastupanog po punomoćniku Želimir Polaček</item>
    </izvorni_sadrzaj>
    <derivirana_varijabla naziv="DomainObject.Predmet.ProtuStrankaListFormatedWithAdressOIB_1">
      <item>FIRST SHOP jednostavno društvo s ograničenom odgovornošću za trgovinu i usluge, Bjelovar, OIB 33296589439, Trg hrvatskih branitelja 11, 43000 Bjelovar zastupanog po punomoćniku Želimir Polaček</item>
    </derivirana_varijabla>
  </DomainObject.Predmet.ProtuStrankaListFormatedWithAdressOIB>
  <DomainObject.Predmet.ProtuStrankaListNazivFormated>
    <izvorni_sadrzaj>
      <item>FIRST SHOP jednostavno društvo s ograničenom odgovornošću za trgovinu i usluge, Bjelovar</item>
    </izvorni_sadrzaj>
    <derivirana_varijabla naziv="DomainObject.Predmet.ProtuStrankaListNazivFormated_1">
      <item>FIRST SHOP jednostavno društvo s ograničenom odgovornošću za trgovinu i usluge, Bjelovar</item>
    </derivirana_varijabla>
  </DomainObject.Predmet.ProtuStrankaListNazivFormated>
  <DomainObject.Predmet.ProtuStrankaListNazivFormatedOIB>
    <izvorni_sadrzaj>
      <item>FIRST SHOP jednostavno društvo s ograničenom odgovornošću za trgovinu i usluge, Bjelovar, OIB 33296589439</item>
    </izvorni_sadrzaj>
    <derivirana_varijabla naziv="DomainObject.Predmet.ProtuStrankaListNazivFormatedOIB_1">
      <item>FIRST SHOP jednostavno društvo s ograničenom odgovornošću za trgovinu i usluge, Bjelovar, OIB 33296589439</item>
    </derivirana_varijabla>
  </DomainObject.Predmet.ProtuStrankaListNazivFormatedOIB>
  <DomainObject.Predmet.OstaliListFormated>
    <izvorni_sadrzaj>
      <item>Želimir Polaček punomoćnik sudionika u postupku FIRST SHOP jednostavno društvo s ograničenom odgovornošću za trgovinu i usluge, Bjelovar</item>
    </izvorni_sadrzaj>
    <derivirana_varijabla naziv="DomainObject.Predmet.OstaliListFormated_1">
      <item>Želimir Polaček punomoćnik sudionika u postupku FIRST SHOP jednostavno društvo s ograničenom odgovornošću za trgovinu i usluge, Bjelovar</item>
    </derivirana_varijabla>
  </DomainObject.Predmet.OstaliListFormated>
  <DomainObject.Predmet.OstaliListFormatedOIB>
    <izvorni_sadrzaj>
      <item>Želimir Polaček, OIB 18729532184 punomoćnik sudionika u postupku FIRST SHOP jednostavno društvo s ograničenom odgovornošću za trgovinu i usluge, Bjelovar</item>
    </izvorni_sadrzaj>
    <derivirana_varijabla naziv="DomainObject.Predmet.OstaliListFormatedOIB_1">
      <item>Želimir Polaček, OIB 18729532184 punomoćnik sudionika u postupku FIRST SHOP jednostavno društvo s ograničenom odgovornošću za trgovinu i usluge, Bjelovar</item>
    </derivirana_varijabla>
  </DomainObject.Predmet.OstaliListFormatedOIB>
  <DomainObject.Predmet.OstaliListFormatedWithAdress>
    <izvorni_sadrzaj>
      <item>Želimir Polaček, Milana Šufflaya 21/D., 43000 Bjelovar punomoćnik sudionika u postupku FIRST SHOP jednostavno društvo s ograničenom odgovornošću za trgovinu i usluge, Bjelovar</item>
    </izvorni_sadrzaj>
    <derivirana_varijabla naziv="DomainObject.Predmet.OstaliListFormatedWithAdress_1">
      <item>Želimir Polaček, Milana Šufflaya 21/D., 43000 Bjelovar punomoćnik sudionika u postupku FIRST SHOP jednostavno društvo s ograničenom odgovornošću za trgovinu i usluge, Bjelovar</item>
    </derivirana_varijabla>
  </DomainObject.Predmet.OstaliListFormatedWithAdress>
  <DomainObject.Predmet.OstaliListFormatedWithAdressOIB>
    <izvorni_sadrzaj>
      <item>Želimir Polaček, OIB 18729532184, Milana Šufflaya 21/D., 43000 Bjelovar punomoćnik sudionika u postupku FIRST SHOP jednostavno društvo s ograničenom odgovornošću za trgovinu i usluge, Bjelovar</item>
    </izvorni_sadrzaj>
    <derivirana_varijabla naziv="DomainObject.Predmet.OstaliListFormatedWithAdressOIB_1">
      <item>Želimir Polaček, OIB 18729532184, Milana Šufflaya 21/D., 43000 Bjelovar punomoćnik sudionika u postupku FIRST SHOP jednostavno društvo s ograničenom odgovornošću za trgovinu i usluge, Bjelovar</item>
    </derivirana_varijabla>
  </DomainObject.Predmet.OstaliListFormatedWithAdressOIB>
  <DomainObject.Predmet.OstaliListNazivFormated>
    <izvorni_sadrzaj>
      <item>Želimir Polaček</item>
    </izvorni_sadrzaj>
    <derivirana_varijabla naziv="DomainObject.Predmet.OstaliListNazivFormated_1">
      <item>Želimir Polaček</item>
    </derivirana_varijabla>
  </DomainObject.Predmet.OstaliListNazivFormated>
  <DomainObject.Predmet.OstaliListNazivFormatedOIB>
    <izvorni_sadrzaj>
      <item>Želimir Polaček, OIB 18729532184</item>
    </izvorni_sadrzaj>
    <derivirana_varijabla naziv="DomainObject.Predmet.OstaliListNazivFormatedOIB_1">
      <item>Želimir Polaček, OIB 18729532184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St-197/2016-18</izvorni_sadrzaj>
    <derivirana_varijabla naziv="DomainObject.PoslovniBrojDokumenta_1">St-197/2016-18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FIRST SHOP jednostavno društvo s ograničenom odgovornošću za trgovinu i usluge, Bjelovar</izvorni_sadrzaj>
    <derivirana_varijabla naziv="DomainObject.Predmet.ProtustrankaIDrugi_1">FIRST SHOP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FIRST SHOP jednostavno društvo s ograničenom odgovornošću za trgovinu i usluge, Bjelovar, OIB 33296589439, Trg hrvatskih branitelja 11, 43000 Bjelovar</izvorni_sadrzaj>
    <derivirana_varijabla naziv="DomainObject.Predmet.ProtustrankaIDrugiAdressOIB_1">FIRST SHOP jednostavno društvo s ograničenom odgovornošću za trgovinu i usluge, Bjelovar, OIB 33296589439, Trg hrvatskih branitelja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St-197/2016-14</izvorni_sadrzaj>
    <derivirana_varijabla naziv="DomainObject.Predmet.OdlukaRjesenje.Oznaka_1">St-197/2016-14</derivirana_varijabla>
  </DomainObject.Predmet.OdlukaRjesenje.Oznaka>
  <DomainObject.Predmet.SudioniciListNaziv>
    <izvorni_sadrzaj>
      <item>FINA, RC ZAGREB, Podružnica Bjelovar</item>
      <item>FIRST SHOP jednostavno društvo s ograničenom odgovornošću za trgovinu i usluge, Bjelovar</item>
      <item>Želimir Polaček</item>
    </izvorni_sadrzaj>
    <derivirana_varijabla naziv="DomainObject.Predmet.SudioniciListNaziv_1">
      <item>FINA, RC ZAGREB, Podružnica Bjelovar</item>
      <item>FIRST SHOP jednostavno društvo s ograničenom odgovornošću za trgovinu i usluge, Bjelovar</item>
      <item>Želimir Polaček</item>
    </derivirana_varijabla>
  </DomainObject.Predmet.SudioniciListNaziv>
  <DomainObject.Predmet.SudioniciListAdressOIB>
    <izvorni_sadrzaj>
      <item>FINA, RC ZAGREB, Podružnica Bjelovar, OIB 85821130368, F. Supila 4,43000 Bjelovar</item>
      <item>FIRST SHOP jednostavno društvo s ograničenom odgovornošću za trgovinu i usluge, Bjelovar, OIB 33296589439, Trg hrvatskih branitelja 11,43000 Bjelovar</item>
      <item>Želimir Polaček, OIB 18729532184, Milana Šufflaya 21/D.,43000 Bjelovar</item>
    </izvorni_sadrzaj>
    <derivirana_varijabla naziv="DomainObject.Predmet.SudioniciListAdressOIB_1">
      <item>FINA, RC ZAGREB, Podružnica Bjelovar, OIB 85821130368, F. Supila 4,43000 Bjelovar</item>
      <item>FIRST SHOP jednostavno društvo s ograničenom odgovornošću za trgovinu i usluge, Bjelovar, OIB 33296589439, Trg hrvatskih branitelja 11,43000 Bjelovar</item>
      <item>Želimir Polaček, OIB 18729532184, Milana Šufflaya 21/D.,43000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6B573-C343-46E5-8F16-6511D9FC2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1871</properties:Characters>
  <properties:Lines>55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2017-05-09T06:17:00Z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