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413d" w14:paraId="8d6413d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92AA6" w:rsidRPr="0070678F">
        <w:rPr>
          <w:b/>
        </w:rPr>
        <w:t>AUTO SERVIS JURKOVIĆ j.d.o.o. za uslužne djelatnosti, Vinkovci, Senjskih uskoka 32, MBS 030164090, OIB 02906285614</w:t>
      </w:r>
      <w:r w:rsidR="006139EC">
        <w:t xml:space="preserve">, </w:t>
      </w:r>
      <w:r w:rsidR="003B4C28">
        <w:t xml:space="preserve">dana </w:t>
      </w:r>
      <w:r w:rsidR="00092AA6">
        <w:t>29. siječnja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92AA6" w:rsidRPr="0070678F">
        <w:rPr>
          <w:b/>
        </w:rPr>
        <w:t>AUTO SERVIS JURKOVIĆ j.d.o.o. za uslužne djelatnosti, Vinkovci, Senjskih uskoka 32, MBS 030164090, OIB 02906285614</w:t>
      </w:r>
      <w:r w:rsidR="00092AA6">
        <w:rPr>
          <w:b/>
        </w:rPr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92AA6">
        <w:rPr>
          <w:b/>
        </w:rPr>
        <w:t>1346</w:t>
      </w:r>
      <w:r w:rsidR="0061131D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92AA6">
        <w:rPr>
          <w:b/>
        </w:rPr>
        <w:t>14.940,00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p w:rsidRDefault="00092AA6" w:rsidP="00092AA6" w:rsidR="00092AA6">
      <w:pPr>
        <w:pStyle w:val="Odlomakpopisa"/>
        <w:numPr>
          <w:ilvl w:val="0"/>
          <w:numId w:val="7"/>
        </w:numPr>
        <w:spacing w:lineRule="atLeast" w:line="240"/>
        <w:jc w:val="both"/>
        <w:rPr>
          <w:b/>
        </w:rPr>
      </w:pPr>
    </w:p>
    <w:tbl>
      <w:tblPr>
        <w:tblW w:type="dxa" w:w="9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8"/>
        <w:gridCol w:w="6099"/>
        <w:gridCol w:w="2128"/>
      </w:tblGrid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jc w:val="center"/>
              <w:rPr>
                <w:bCs/>
              </w:rPr>
            </w:pPr>
            <w:r>
              <w:rPr>
                <w:bCs/>
              </w:rPr>
              <w:t>R.br.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jc w:val="center"/>
            </w:pPr>
            <w:r>
              <w:t>Vrsta troška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jc w:val="center"/>
            </w:pPr>
            <w:r>
              <w:t>Iznos u kunama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>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>Trošak poštarine za poziv upućen zakonskom zastupniku dužnika za dostavu dokumentacije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11,10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>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t>Trošak poštarine za pribavu podataka od Općinskog suda u Vukovaru Zemljišnoknjižni odjel Vinkovci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9,50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t>Upravna pristojba za potvrdu o vlasništvu nekretnine na području nadležnosti Zemljišnoknjižnog odjela Vinkovci (navedeno na Potvrdi Općinskog suda u Vukovaru ZK odjel)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20,00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t>Trošak poštarine za pribavu podataka od RH MF Porezna uprava Podrućni ured Vukovar Ispostava Vinkovci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9,50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>Plaćena naknada FINA-i za Potvrdu o blokadi računa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52,00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>Trošak poštarine za pribavu podataka od RH MUP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9,50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>Upravna pristojba za uvjerenje o vlasništvu vozila (navedeno na uvjerenju od RH MUP priloženom u spis)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20,00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 xml:space="preserve">Trošak poštarine za pribavu podataka od HZMO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9,50</w:t>
            </w:r>
          </w:p>
        </w:tc>
      </w:tr>
      <w:tr w:rsidTr="00092AA6" w:rsidR="00092AA6">
        <w:trPr>
          <w:trHeight w:val="25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Trošak izrade pečata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150,00</w:t>
            </w:r>
          </w:p>
        </w:tc>
      </w:tr>
      <w:tr w:rsidTr="00092AA6" w:rsidR="00092AA6">
        <w:trPr>
          <w:trHeight w:val="51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/>
              </w:rPr>
            </w:pPr>
            <w:r>
              <w:t>Naknada banci za vođenje računa – mjesečno cca 45,00 kn x 12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540,00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 xml:space="preserve">Poštanski troškovi u tijeku stečajnog postupka (cijena </w:t>
            </w:r>
            <w:r>
              <w:lastRenderedPageBreak/>
              <w:t>preporučene pošiljke 9,50 kn – predvidivo 10 pošiljki)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lastRenderedPageBreak/>
              <w:t>95,00</w:t>
            </w:r>
          </w:p>
        </w:tc>
      </w:tr>
      <w:tr w:rsidTr="00092AA6" w:rsidR="00092AA6">
        <w:trPr>
          <w:trHeight w:val="631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lastRenderedPageBreak/>
              <w:t>12.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>Trošak poštarine za dostavu Obrasca RPS-1 u Državni zavod za statistiku (prijava otvaranja i zaključenja stečaja 2x9,50 kn).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19,00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>Naknada za RPS-1 obrazac za zaključenje stečaja Državnom zavodu za statistiku.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55,00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>Trošak knjigovodstvenih usluga-mjesečno 500,00 kn (s uključenim PDV-om) za 12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6.000,00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15.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/>
              </w:rPr>
            </w:pPr>
            <w:r>
              <w:t>Jednokratna nagrada privremenom stečajnom upravitelju za obavljene poslove u prethodnom stečajnom postupku, čl. 4. Uredba o kriterijima i načinu obračuna i plaćanja nagrade stečajnim upraviteljima (NN 105/15), bruto iznos od 3.500,00 kn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3.762,50</w:t>
            </w:r>
          </w:p>
        </w:tc>
      </w:tr>
      <w:tr w:rsidTr="00092AA6" w:rsidR="00092AA6">
        <w:trPr>
          <w:trHeight w:val="50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16.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>Paušalna sudska pristojba u stečajnom postupku, Tbr. 24. Zakona o sudskim pristojbama.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092AA6" w:rsidR="00092AA6">
            <w:pPr>
              <w:spacing w:lineRule="atLeast" w:line="240"/>
              <w:jc w:val="right"/>
            </w:pPr>
          </w:p>
          <w:p w:rsidRDefault="00092AA6" w:rsidR="00092AA6">
            <w:pPr>
              <w:spacing w:lineRule="atLeast" w:line="240"/>
              <w:jc w:val="right"/>
            </w:pPr>
            <w:r>
              <w:t>2.000,00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t>Nagrada stečajnom upravitelju – 16% od očekivanog unovčenja stečajne mase od 8.520,00 kn, čl. 7. Uredbe u bruto iznosu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1.467,40</w:t>
            </w:r>
          </w:p>
        </w:tc>
      </w:tr>
      <w:tr w:rsidTr="00092AA6" w:rsidR="00092AA6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 xml:space="preserve">Trošak zatvaranja žiro računa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250,00</w:t>
            </w:r>
          </w:p>
        </w:tc>
      </w:tr>
      <w:tr w:rsidTr="00092AA6" w:rsidR="00092AA6">
        <w:trPr>
          <w:trHeight w:val="27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  <w:rPr>
                <w:bCs/>
              </w:rPr>
            </w:pPr>
            <w:r>
              <w:rPr>
                <w:bCs/>
              </w:rPr>
              <w:t>19.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92AA6" w:rsidR="00092AA6">
            <w:pPr>
              <w:spacing w:lineRule="atLeast" w:line="240"/>
            </w:pPr>
            <w:r>
              <w:t>Naknada FINA-i za 2 objave GFI-POD, 1 objava 230,00 kn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</w:pPr>
            <w:r>
              <w:t>460,00</w:t>
            </w:r>
          </w:p>
        </w:tc>
      </w:tr>
      <w:tr w:rsidTr="00092AA6" w:rsidR="00092AA6">
        <w:trPr>
          <w:trHeight w:val="364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92AA6" w:rsidR="00092AA6">
            <w:pPr>
              <w:spacing w:lineRule="atLeast" w:line="240"/>
              <w:rPr>
                <w:bCs/>
              </w:rPr>
            </w:pP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92AA6" w:rsidR="00092AA6">
            <w:pPr>
              <w:spacing w:lineRule="atLeast" w:line="240"/>
              <w:rPr>
                <w:b/>
              </w:rPr>
            </w:pPr>
            <w:r>
              <w:rPr>
                <w:b/>
              </w:rPr>
              <w:t>TROŠKOVI STEČAJNOG POSTUPKA: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92AA6" w:rsidR="00092AA6">
            <w:pPr>
              <w:spacing w:lineRule="atLeast" w:line="240"/>
              <w:jc w:val="right"/>
              <w:rPr>
                <w:b/>
              </w:rPr>
            </w:pPr>
            <w:r>
              <w:rPr>
                <w:b/>
              </w:rPr>
              <w:t>14.940,00</w:t>
            </w:r>
          </w:p>
        </w:tc>
      </w:tr>
    </w:tbl>
    <w:p w:rsidRDefault="00092AA6" w:rsidP="00092AA6" w:rsidR="00092AA6">
      <w:pPr>
        <w:pStyle w:val="Odlomakpopisa"/>
        <w:ind w:left="705"/>
        <w:jc w:val="both"/>
      </w:pPr>
    </w:p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092AA6">
        <w:t>1. kolovoza</w:t>
      </w:r>
      <w:r w:rsidR="000C72EB">
        <w:t xml:space="preserve"> 201</w:t>
      </w:r>
      <w:r w:rsidR="0061131D">
        <w:t>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092AA6" w:rsidRPr="0070678F">
        <w:rPr>
          <w:b/>
        </w:rPr>
        <w:t>AUTO SERVIS JURKOVIĆ j.d.o.o. za uslužne djelatnosti, Vinkovci, Senjskih uskoka 32, MBS 030164090, OIB 02906285614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092AA6">
        <w:t>1346/17-5</w:t>
      </w:r>
      <w:r>
        <w:t xml:space="preserve"> od </w:t>
      </w:r>
      <w:r w:rsidR="00092AA6">
        <w:t>17. studenog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092AA6">
        <w:t>25. siječnja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92AA6">
        <w:t>14.940,00</w:t>
      </w:r>
      <w:r>
        <w:t xml:space="preserve"> kn </w:t>
      </w:r>
      <w:r w:rsidR="0061131D">
        <w:t>kako je navedeno u točki 1. izreke ovoga Rješenja.</w:t>
      </w: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C43FA3" w:rsidP="0061131D" w:rsidR="00C43FA3">
      <w:pPr>
        <w:ind w:firstLine="720"/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92AA6">
        <w:t>29. siječnja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92AA6">
        <w:t>1.3.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2B" w:rsidR="009D722B">
      <w:r>
        <w:separator/>
      </w:r>
    </w:p>
  </w:endnote>
  <w:endnote w:id="0" w:type="continuationSeparator">
    <w:p w:rsidRDefault="009D722B" w:rsidR="009D7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2B" w:rsidR="009D722B">
      <w:r>
        <w:separator/>
      </w:r>
    </w:p>
  </w:footnote>
  <w:footnote w:id="0" w:type="continuationSeparator">
    <w:p w:rsidRDefault="009D722B" w:rsidR="009D7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C716A">
      <w:rPr>
        <w:noProof/>
      </w:rPr>
      <w:t>3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092AA6">
      <w:t>1346/17-12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C716A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D722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679B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71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C71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71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1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1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71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C71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71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1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1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St-1346/2017</izvorni_sadrzaj>
    <derivirana_varijabla naziv="DomainObject.Predmet.OznakaBroj_1">St-1346/2017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JURKOVIĆ j.d.o.o. za uslužne djelatnosti</izvorni_sadrzaj>
    <derivirana_varijabla naziv="DomainObject.Predmet.ProtustrankaFormated_1">  AUTO SERVIS JURKOVIĆ j.d.o.o. za uslužne djelatnosti</derivirana_varijabla>
  </DomainObject.Predmet.ProtustrankaFormated>
  <DomainObject.Predmet.ProtustrankaFormatedOIB>
    <izvorni_sadrzaj>  AUTO SERVIS JURKOVIĆ j.d.o.o. za uslužne djelatnosti, OIB 02906285614</izvorni_sadrzaj>
    <derivirana_varijabla naziv="DomainObject.Predmet.ProtustrankaFormatedOIB_1">  AUTO SERVIS JURKOVIĆ j.d.o.o. za uslužne djelatnosti, OIB 02906285614</derivirana_varijabla>
  </DomainObject.Predmet.ProtustrankaFormatedOIB>
  <DomainObject.Predmet.ProtustrankaFormatedWithAdress>
    <izvorni_sadrzaj> AUTO SERVIS JURKOVIĆ j.d.o.o. za uslužne djelatnosti, Senjskih uskoka 32, 32100 Vinkovci</izvorni_sadrzaj>
    <derivirana_varijabla naziv="DomainObject.Predmet.ProtustrankaFormatedWithAdress_1"> AUTO SERVIS JURKOVIĆ j.d.o.o. za uslužne djelatnosti, Senjskih uskoka 32, 32100 Vinkovci</derivirana_varijabla>
  </DomainObject.Predmet.ProtustrankaFormatedWithAdress>
  <DomainObject.Predmet.ProtustrankaFormatedWithAdressOIB>
    <izvorni_sadrzaj> AUTO SERVIS JURKOVIĆ j.d.o.o. za uslužne djelatnosti, OIB 02906285614, Senjskih uskoka 32, 32100 Vinkovci</izvorni_sadrzaj>
    <derivirana_varijabla naziv="DomainObject.Predmet.ProtustrankaFormatedWithAdressOIB_1"> AUTO SERVIS JURKOVIĆ j.d.o.o. za uslužne djelatnosti, OIB 02906285614, Senjskih uskoka 32, 32100 Vinkovci</derivirana_varijabla>
  </DomainObject.Predmet.ProtustrankaFormatedWithAdressOIB>
  <DomainObject.Predmet.ProtustrankaWithAdress>
    <izvorni_sadrzaj>AUTO SERVIS JURKOVIĆ j.d.o.o. za uslužne djelatnosti Senjskih uskoka 32, 32100 Vinkovci</izvorni_sadrzaj>
    <derivirana_varijabla naziv="DomainObject.Predmet.ProtustrankaWithAdress_1">AUTO SERVIS JURKOVIĆ j.d.o.o. za uslužne djelatnosti Senjskih uskoka 32, 32100 Vinkovci</derivirana_varijabla>
  </DomainObject.Predmet.ProtustrankaWithAdress>
  <DomainObject.Predmet.ProtustrankaWithAdressOIB>
    <izvorni_sadrzaj>AUTO SERVIS JURKOVIĆ j.d.o.o. za uslužne djelatnosti, OIB 02906285614, Senjskih uskoka 32, 32100 Vinkovci</izvorni_sadrzaj>
    <derivirana_varijabla naziv="DomainObject.Predmet.ProtustrankaWithAdressOIB_1">AUTO SERVIS JURKOVIĆ j.d.o.o. za uslužne djelatnosti, OIB 02906285614, Senjskih uskoka 32, 32100 Vinkovci</derivirana_varijabla>
  </DomainObject.Predmet.ProtustrankaWithAdressOIB>
  <DomainObject.Predmet.ProtustrankaNazivFormated>
    <izvorni_sadrzaj>AUTO SERVIS JURKOVIĆ j.d.o.o. za uslužne djelatnosti</izvorni_sadrzaj>
    <derivirana_varijabla naziv="DomainObject.Predmet.ProtustrankaNazivFormated_1">AUTO SERVIS JURKOVIĆ j.d.o.o. za uslužne djelatnosti</derivirana_varijabla>
  </DomainObject.Predmet.ProtustrankaNazivFormated>
  <DomainObject.Predmet.ProtustrankaNazivFormatedOIB>
    <izvorni_sadrzaj>AUTO SERVIS JURKOVIĆ j.d.o.o. za uslužne djelatnosti, OIB 02906285614</izvorni_sadrzaj>
    <derivirana_varijabla naziv="DomainObject.Predmet.ProtustrankaNazivFormatedOIB_1">AUTO SERVIS JURKOVIĆ j.d.o.o. za uslužne djelatnosti, OIB 02906285614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SERVIS JURKOVIĆ j.d.o.o. za uslužne djelatnosti</item>
    </izvorni_sadrzaj>
    <derivirana_varijabla naziv="DomainObject.Predmet.ProtuStrankaListFormated_1">
      <item>AUTO SERVIS JURKOVIĆ j.d.o.o. za uslužne djelatnosti</item>
    </derivirana_varijabla>
  </DomainObject.Predmet.ProtuStrankaListFormated>
  <DomainObject.Predmet.ProtuStrankaListFormatedOIB>
    <izvorni_sadrzaj>
      <item>AUTO SERVIS JURKOVIĆ j.d.o.o. za uslužne djelatnosti, OIB 02906285614</item>
    </izvorni_sadrzaj>
    <derivirana_varijabla naziv="DomainObject.Predmet.ProtuStrankaListFormatedOIB_1">
      <item>AUTO SERVIS JURKOVIĆ j.d.o.o. za uslužne djelatnosti, OIB 02906285614</item>
    </derivirana_varijabla>
  </DomainObject.Predmet.ProtuStrankaListFormatedOIB>
  <DomainObject.Predmet.ProtuStrankaListFormatedWithAdress>
    <izvorni_sadrzaj>
      <item>AUTO SERVIS JURKOVIĆ j.d.o.o. za uslužne djelatnosti, Senjskih uskoka 32, 32100 Vinkovci</item>
    </izvorni_sadrzaj>
    <derivirana_varijabla naziv="DomainObject.Predmet.ProtuStrankaListFormatedWithAdress_1">
      <item>AUTO SERVIS JURKOVIĆ j.d.o.o. za uslužne djelatnosti, Senjskih uskoka 32, 32100 Vinkovci</item>
    </derivirana_varijabla>
  </DomainObject.Predmet.ProtuStrankaListFormatedWithAdress>
  <DomainObject.Predmet.ProtuStrankaListFormatedWithAdressOIB>
    <izvorni_sadrzaj>
      <item>AUTO SERVIS JURKOVIĆ j.d.o.o. za uslužne djelatnosti, OIB 02906285614, Senjskih uskoka 32, 32100 Vinkovci</item>
    </izvorni_sadrzaj>
    <derivirana_varijabla naziv="DomainObject.Predmet.ProtuStrankaListFormatedWithAdressOIB_1">
      <item>AUTO SERVIS JURKOVIĆ j.d.o.o. za uslužne djelatnosti, OIB 02906285614, Senjskih uskoka 32, 32100 Vinkovci</item>
    </derivirana_varijabla>
  </DomainObject.Predmet.ProtuStrankaListFormatedWithAdressOIB>
  <DomainObject.Predmet.ProtuStrankaListNazivFormated>
    <izvorni_sadrzaj>
      <item>AUTO SERVIS JURKOVIĆ j.d.o.o. za uslužne djelatnosti</item>
    </izvorni_sadrzaj>
    <derivirana_varijabla naziv="DomainObject.Predmet.ProtuStrankaListNazivFormated_1">
      <item>AUTO SERVIS JURKOVIĆ j.d.o.o. za uslužne djelatnosti</item>
    </derivirana_varijabla>
  </DomainObject.Predmet.ProtuStrankaListNazivFormated>
  <DomainObject.Predmet.ProtuStrankaListNazivFormatedOIB>
    <izvorni_sadrzaj>
      <item>AUTO SERVIS JURKOVIĆ j.d.o.o. za uslužne djelatnosti, OIB 02906285614</item>
    </izvorni_sadrzaj>
    <derivirana_varijabla naziv="DomainObject.Predmet.ProtuStrankaListNazivFormatedOIB_1">
      <item>AUTO SERVIS JURKOVIĆ j.d.o.o. za uslužne djelatnosti, OIB 02906285614</item>
    </derivirana_varijabla>
  </DomainObject.Predmet.ProtuStrankaListNazivFormatedOIB>
  <DomainObject.Predmet.OstaliListFormated>
    <izvorni_sadrzaj>
      <item>Jurica Jurković</item>
    </izvorni_sadrzaj>
    <derivirana_varijabla naziv="DomainObject.Predmet.OstaliListFormated_1">
      <item>Jurica Jurković</item>
    </derivirana_varijabla>
  </DomainObject.Predmet.OstaliListFormated>
  <DomainObject.Predmet.OstaliListFormatedOIB>
    <izvorni_sadrzaj>
      <item>Jurica Jurković, OIB 32322748134</item>
    </izvorni_sadrzaj>
    <derivirana_varijabla naziv="DomainObject.Predmet.OstaliListFormatedOIB_1">
      <item>Jurica Jurković, OIB 32322748134</item>
    </derivirana_varijabla>
  </DomainObject.Predmet.OstaliListFormatedOIB>
  <DomainObject.Predmet.OstaliListFormatedWithAdress>
    <izvorni_sadrzaj>
      <item>Jurica Jurković, Senjskih Uskoka 32, 32100 Vinkovci</item>
    </izvorni_sadrzaj>
    <derivirana_varijabla naziv="DomainObject.Predmet.OstaliListFormatedWithAdress_1">
      <item>Jurica Jurković, Senjskih Uskoka 32, 32100 Vinkovci</item>
    </derivirana_varijabla>
  </DomainObject.Predmet.OstaliListFormatedWithAdress>
  <DomainObject.Predmet.OstaliListFormatedWithAdressOIB>
    <izvorni_sadrzaj>
      <item>Jurica Jurković, OIB 32322748134, Senjskih Uskoka 32, 32100 Vinkovci</item>
    </izvorni_sadrzaj>
    <derivirana_varijabla naziv="DomainObject.Predmet.OstaliListFormatedWithAdressOIB_1">
      <item>Jurica Jurković, OIB 32322748134, Senjskih Uskoka 32, 32100 Vinkovci</item>
    </derivirana_varijabla>
  </DomainObject.Predmet.OstaliListFormatedWithAdressOIB>
  <DomainObject.Predmet.OstaliListNazivFormated>
    <izvorni_sadrzaj>
      <item>Jurica Jurković</item>
    </izvorni_sadrzaj>
    <derivirana_varijabla naziv="DomainObject.Predmet.OstaliListNazivFormated_1">
      <item>Jurica Jurković</item>
    </derivirana_varijabla>
  </DomainObject.Predmet.OstaliListNazivFormated>
  <DomainObject.Predmet.OstaliListNazivFormatedOIB>
    <izvorni_sadrzaj>
      <item>Jurica Jurković, OIB 32322748134</item>
    </izvorni_sadrzaj>
    <derivirana_varijabla naziv="DomainObject.Predmet.OstaliListNazivFormatedOIB_1">
      <item>Jurica Jurković, OIB 32322748134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JURKOVIĆ j.d.o.o. za uslužne djelatnosti</izvorni_sadrzaj>
    <derivirana_varijabla naziv="DomainObject.Predmet.ProtustrankaIDrugi_1">AUTO SERVIS JURKOVIĆ j.d.o.o.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SERVIS JURKOVIĆ j.d.o.o. za uslužne djelatnosti, OIB 02906285614, Senjskih uskoka 32, 32100 Vinkovci</izvorni_sadrzaj>
    <derivirana_varijabla naziv="DomainObject.Predmet.ProtustrankaIDrugiAdressOIB_1">AUTO SERVIS JURKOVIĆ j.d.o.o. za uslužne djelatnosti, OIB 02906285614, Senjskih uskoka 32,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JURKOVIĆ j.d.o.o. za uslužne djelatnosti</item>
      <item>Jurica Jurković</item>
    </izvorni_sadrzaj>
    <derivirana_varijabla naziv="DomainObject.Predmet.SudioniciListNaziv_1">
      <item>FINA RC OSIJEK</item>
      <item>AUTO SERVIS JURKOVIĆ j.d.o.o. za uslužne djelatnosti</item>
      <item>Jurica Jurković</item>
    </derivirana_varijabla>
  </DomainObject.Predmet.SudioniciListNaziv>
  <DomainObject.Predmet.SudioniciListAdressOIB>
    <izvorni_sadrzaj>
      <item>FINA RC OSIJEK, OIB 85821130368</item>
      <item>AUTO SERVIS JURKOVIĆ j.d.o.o. za uslužne djelatnosti, OIB 02906285614, Senjskih uskoka 32,32100 Vinkovci</item>
      <item>Jurica Jurković, OIB 32322748134, Senjskih Uskoka 32,32100 Vinkovci</item>
    </izvorni_sadrzaj>
    <derivirana_varijabla naziv="DomainObject.Predmet.SudioniciListAdressOIB_1">
      <item>FINA RC OSIJEK, OIB 85821130368</item>
      <item>AUTO SERVIS JURKOVIĆ j.d.o.o. za uslužne djelatnosti, OIB 02906285614, Senjskih uskoka 32,32100 Vinkovci</item>
      <item>Jurica Jurković, OIB 32322748134, Senjskih Uskoka 32,32100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02906285614</item>
      <item>, OIB 32322748134</item>
    </izvorni_sadrzaj>
    <derivirana_varijabla naziv="DomainObject.Predmet.SudioniciListNazivOIB_1">
      <item>, OIB 85821130368</item>
      <item>, OIB 02906285614</item>
      <item>, OIB 32322748134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EFDAC-2621-4E01-ACAC-C9B0E7879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735</properties:Words>
  <properties:Characters>4007</properties:Characters>
  <properties:Lines>186</properties:Lines>
  <properties:Paragraphs>85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2017-12-13T11:59:00Z</dcterms:created>
  <dc:creator>hermanj</dc:creator>
  <cp:lastModifiedBy>Danijela Sekulić</cp:lastModifiedBy>
  <cp:lastPrinted>2018-01-29T09:21:00Z</cp:lastPrinted>
  <dcterms:modified xmlns:xsi="http://www.w3.org/2001/XMLSchema-instance" xsi:type="dcterms:W3CDTF">2018-01-29T09:22:00Z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