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d03b" w14:paraId="b73d03b" w:rsidRDefault="00AE649C" w:rsidP="00FA5B5E" w:rsidR="00AE649C" w:rsidRPr="00B76F3C">
      <w:pPr>
        <w:pStyle w:val="Naslov3"/>
        <w15:collapsed w:val="false"/>
      </w:pPr>
    </w:p>
    <w:p w:rsidRDefault="00C640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640DC" w:rsidP="00C640DC" w:rsidR="00C640DC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640DC" w:rsidP="00C640DC" w:rsidR="00C640DC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640DC" w:rsidP="00C640DC" w:rsidR="00C640DC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640DC" w:rsidP="00C640DC" w:rsidR="00C640DC">
      <w:pPr>
        <w:jc w:val="both"/>
      </w:pPr>
      <w:r>
        <w:tab/>
      </w:r>
      <w:r>
        <w:tab/>
      </w:r>
      <w:r>
        <w:tab/>
      </w:r>
    </w:p>
    <w:p w:rsidRDefault="00C640DC" w:rsidP="00C640DC" w:rsidR="00C640DC">
      <w:pPr>
        <w:jc w:val="center"/>
      </w:pPr>
      <w:r>
        <w:t>R E P U B L I K A   H R V A T S K A</w:t>
      </w:r>
    </w:p>
    <w:p w:rsidRDefault="00C640DC" w:rsidP="00C640DC" w:rsidR="00C640DC">
      <w:pPr>
        <w:jc w:val="center"/>
      </w:pPr>
    </w:p>
    <w:p w:rsidRDefault="00C640DC" w:rsidP="00C640DC" w:rsidR="00C640DC">
      <w:pPr>
        <w:jc w:val="center"/>
      </w:pPr>
      <w:r>
        <w:t>O G L A S</w:t>
      </w:r>
    </w:p>
    <w:p w:rsidRDefault="00C640DC" w:rsidP="00C640DC" w:rsidR="00C640DC">
      <w:pPr>
        <w:jc w:val="center"/>
      </w:pPr>
    </w:p>
    <w:p w:rsidRDefault="00C640DC" w:rsidP="00C640DC" w:rsidR="00C640DC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KILOGRAM d.o.o. sa sjedištem u Zadru (Grad Zadar), Kovačka 2, OIB: 93800269373, povodom zahtjeva Financijske agencije, Regionalnog centra Split, Podružnice Zadar, Ivana Danila 4, OIB: 85821130368 od 10. kolovoza 2016., 2. rujna 2016. objavio je </w:t>
      </w:r>
    </w:p>
    <w:p w:rsidRDefault="00C640DC" w:rsidP="00C640DC" w:rsidR="00C640DC">
      <w:pPr>
        <w:jc w:val="both"/>
      </w:pPr>
    </w:p>
    <w:p w:rsidRDefault="00C640DC" w:rsidP="00C640DC" w:rsidR="00C640DC">
      <w:pPr>
        <w:jc w:val="center"/>
      </w:pPr>
      <w:r>
        <w:t>o g l a s</w:t>
      </w:r>
    </w:p>
    <w:p w:rsidRDefault="00C640DC" w:rsidP="00C640DC" w:rsidR="00C640DC">
      <w:pPr>
        <w:jc w:val="center"/>
      </w:pPr>
    </w:p>
    <w:p w:rsidRDefault="00C640DC" w:rsidP="00C640DC" w:rsidR="00C640DC">
      <w:pPr>
        <w:ind w:firstLine="315"/>
        <w:jc w:val="both"/>
      </w:pPr>
      <w:r>
        <w:tab/>
        <w:t xml:space="preserve">1.  Utvrđuje se da ukupni iznos evidentiranog duga dužnika KILOGRAM d.o.o. sa sjedištem u Zadru (Grad Zadar), Kovačka 2, OIB: 93800269373,na temelju neizvršenih osnova za plaćanje iznosi 7.152,06 kn. </w:t>
      </w:r>
    </w:p>
    <w:p w:rsidRDefault="00C640DC" w:rsidP="00C640DC" w:rsidR="00C640DC">
      <w:pPr>
        <w:ind w:firstLine="315"/>
        <w:jc w:val="both"/>
      </w:pPr>
    </w:p>
    <w:p w:rsidRDefault="00C640DC" w:rsidP="00C640DC" w:rsidR="00C640DC">
      <w:pPr>
        <w:jc w:val="both"/>
      </w:pPr>
      <w:r>
        <w:t xml:space="preserve">      </w:t>
      </w:r>
      <w:r>
        <w:tab/>
        <w:t xml:space="preserve">2.  Poziva se osoba ovlaštena za zastupanje dužnika po zakonu Boris </w:t>
      </w:r>
      <w:proofErr w:type="spellStart"/>
      <w:r>
        <w:t>Šaletić</w:t>
      </w:r>
      <w:proofErr w:type="spellEnd"/>
      <w:r>
        <w:t xml:space="preserve">, Slovenija, Ljubljana, Ulica Ane </w:t>
      </w:r>
      <w:proofErr w:type="spellStart"/>
      <w:r>
        <w:t>Ziherlove</w:t>
      </w:r>
      <w:proofErr w:type="spellEnd"/>
      <w:r>
        <w:t xml:space="preserve"> 14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640DC" w:rsidP="00C640DC" w:rsidR="00C640DC">
      <w:pPr>
        <w:jc w:val="both"/>
      </w:pPr>
    </w:p>
    <w:p w:rsidRDefault="00C640DC" w:rsidP="00C640DC" w:rsidR="00C640DC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640DC" w:rsidP="00C640DC" w:rsidR="00C640DC">
      <w:pPr>
        <w:jc w:val="both"/>
      </w:pPr>
    </w:p>
    <w:p w:rsidRDefault="00C640DC" w:rsidP="00C640DC" w:rsidR="00C640DC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640DC" w:rsidP="00C640DC" w:rsidR="00C640DC">
      <w:pPr>
        <w:tabs>
          <w:tab w:pos="0" w:val="left"/>
        </w:tabs>
        <w:jc w:val="both"/>
      </w:pPr>
    </w:p>
    <w:p w:rsidRDefault="00C640DC" w:rsidP="00C640DC" w:rsidR="00C640DC">
      <w:pPr>
        <w:tabs>
          <w:tab w:pos="0" w:val="left"/>
        </w:tabs>
        <w:jc w:val="both"/>
      </w:pPr>
    </w:p>
    <w:p w:rsidRDefault="00C640DC" w:rsidP="00C640DC" w:rsidR="00C640DC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C640DC" w:rsidP="00C640DC" w:rsidR="00C640DC">
      <w:pPr>
        <w:jc w:val="center"/>
      </w:pPr>
    </w:p>
    <w:p w:rsidRDefault="00C640DC" w:rsidP="00C640DC" w:rsidR="00C640DC">
      <w:pPr>
        <w:ind w:firstLine="708" w:left="6372"/>
        <w:jc w:val="center"/>
      </w:pPr>
      <w:r>
        <w:t>Sudska savjetnica:</w:t>
      </w:r>
    </w:p>
    <w:p w:rsidRDefault="00C640DC" w:rsidP="00C640DC" w:rsidR="00C640DC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640DC" w:rsidP="00C640DC" w:rsidR="00C640DC">
      <w:pPr>
        <w:tabs>
          <w:tab w:pos="720" w:val="left"/>
        </w:tabs>
        <w:ind w:firstLine="315" w:left="7788"/>
        <w:jc w:val="both"/>
      </w:pPr>
    </w:p>
    <w:p w:rsidRDefault="00C640DC" w:rsidP="00C640DC" w:rsidR="00C640DC">
      <w:pPr>
        <w:tabs>
          <w:tab w:pos="720" w:val="left"/>
        </w:tabs>
        <w:ind w:firstLine="315" w:left="7788"/>
        <w:jc w:val="both"/>
      </w:pPr>
      <w:r>
        <w:tab/>
      </w:r>
    </w:p>
    <w:p w:rsidRDefault="00C640DC" w:rsidP="00C640DC" w:rsidR="00C640DC">
      <w:pPr>
        <w:ind w:firstLine="708"/>
        <w:jc w:val="both"/>
      </w:pPr>
      <w:r>
        <w:t>DNA:</w:t>
      </w:r>
    </w:p>
    <w:p w:rsidRDefault="00C640DC" w:rsidP="00C640DC" w:rsidR="00C640DC">
      <w:pPr>
        <w:ind w:firstLine="708"/>
        <w:jc w:val="both"/>
      </w:pPr>
      <w:r>
        <w:t>1. e-Oglasna ploča suda</w:t>
      </w:r>
    </w:p>
    <w:p w:rsidRDefault="00C640DC" w:rsidP="00C640DC" w:rsidR="00C640DC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640DC" w:rsidP="00C640DC" w:rsidR="00C640DC">
      <w:pPr>
        <w:ind w:firstLine="720"/>
        <w:jc w:val="both"/>
      </w:pPr>
    </w:p>
    <w:p w:rsidRDefault="00CB0EA4" w:rsidP="00C640DC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DA0242" w:rsidP="00C640DC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0DC" w:rsidP="00C640DC" w:rsidR="00C640DC">
    <w:pPr>
      <w:jc w:val="right"/>
    </w:pPr>
    <w:r>
      <w:t>Poslovni broj: 5 St-1004-16-6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0DC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0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5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St-1004/2016-4</izvorni_sadrzaj>
    <derivirana_varijabla naziv="DomainObject.Oznaka_1">St-1004/2016-4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KILOGRAM društvo s ograničenom odgovornošću za turizam i usluge, turistička agencija</izvorni_sadrzaj>
    <derivirana_varijabla naziv="DomainObject.Predmet.ProtustrankaFormated_1">  KILOGRAM društvo s ograničenom odgovornošću za turizam i usluge, turistička agencija</derivirana_varijabla>
  </DomainObject.Predmet.ProtustrankaFormated>
  <DomainObject.Predmet.ProtustrankaFormatedOIB>
    <izvorni_sadrzaj>  KILOGRAM društvo s ograničenom odgovornošću za turizam i usluge, turistička agencija, OIB 93800269373</izvorni_sadrzaj>
    <derivirana_varijabla naziv="DomainObject.Predmet.ProtustrankaFormatedOIB_1">  KILOGRAM društvo s ograničenom odgovornošću za turizam i usluge, turistička agencija, OIB 93800269373</derivirana_varijabla>
  </DomainObject.Predmet.ProtustrankaFormatedOIB>
  <DomainObject.Predmet.ProtustrankaFormatedWithAdress>
    <izvorni_sadrzaj> KILOGRAM društvo s ograničenom odgovornošću za turizam i usluge, turistička agencija, Kovačka 2, 23000 Zadar</izvorni_sadrzaj>
    <derivirana_varijabla naziv="DomainObject.Predmet.ProtustrankaFormatedWithAdress_1"> KILOGRAM društvo s ograničenom odgovornošću za turizam i usluge, turistička agencija, Kovačka 2, 23000 Zadar</derivirana_varijabla>
  </DomainObject.Predmet.ProtustrankaFormatedWithAdress>
  <DomainObject.Predmet.ProtustrankaFormatedWithAdressOIB>
    <izvorni_sadrzaj> KILOGRAM društvo s ograničenom odgovornošću za turizam i usluge, turistička agencija, OIB 93800269373, Kovačka 2, 23000 Zadar</izvorni_sadrzaj>
    <derivirana_varijabla naziv="DomainObject.Predmet.ProtustrankaFormatedWithAdressOIB_1"> KILOGRAM društvo s ograničenom odgovornošću za turizam i usluge, turistička agencija, OIB 93800269373, Kovačka 2, 23000 Zadar</derivirana_varijabla>
  </DomainObject.Predmet.ProtustrankaFormatedWithAdressOIB>
  <DomainObject.Predmet.ProtustrankaWithAdress>
    <izvorni_sadrzaj>KILOGRAM društvo s ograničenom odgovornošću za turizam i usluge, turistička agencija Kovačka 2, 23000 Zadar</izvorni_sadrzaj>
    <derivirana_varijabla naziv="DomainObject.Predmet.ProtustrankaWithAdress_1">KILOGRAM društvo s ograničenom odgovornošću za turizam i usluge, turistička agencija Kovačka 2, 23000 Zadar</derivirana_varijabla>
  </DomainObject.Predmet.ProtustrankaWithAdress>
  <DomainObject.Predmet.ProtustrankaWithAdressOIB>
    <izvorni_sadrzaj>KILOGRAM društvo s ograničenom odgovornošću za turizam i usluge, turistička agencija, OIB 93800269373, Kovačka 2, 23000 Zadar</izvorni_sadrzaj>
    <derivirana_varijabla naziv="DomainObject.Predmet.ProtustrankaWithAdressOIB_1">KILOGRAM društvo s ograničenom odgovornošću za turizam i usluge, turistička agencija, OIB 93800269373, Kovačka 2, 23000 Zadar</derivirana_varijabla>
  </DomainObject.Predmet.ProtustrankaWithAdressOIB>
  <DomainObject.Predmet.ProtustrankaNazivFormated>
    <izvorni_sadrzaj>KILOGRAM društvo s ograničenom odgovornošću za turizam i usluge, turistička agencija</izvorni_sadrzaj>
    <derivirana_varijabla naziv="DomainObject.Predmet.ProtustrankaNazivFormated_1">KILOGRAM društvo s ograničenom odgovornošću za turizam i usluge, turistička agencija</derivirana_varijabla>
  </DomainObject.Predmet.ProtustrankaNazivFormated>
  <DomainObject.Predmet.ProtustrankaNazivFormatedOIB>
    <izvorni_sadrzaj>KILOGRAM društvo s ograničenom odgovornošću za turizam i usluge, turistička agencija, OIB 93800269373</izvorni_sadrzaj>
    <derivirana_varijabla naziv="DomainObject.Predmet.ProtustrankaNazivFormatedOIB_1">KILOGRAM društvo s ograničenom odgovornošću za turizam i usluge, turistička agencija, OIB 93800269373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7152.06</izvorni_sadrzaj>
    <derivirana_varijabla naziv="DomainObject.Predmet.TrenutnaVrijednost_1">7152.06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KILOGRAM društvo s ograničenom odgovornošću za turizam i usluge, turistička agencija</item>
    </izvorni_sadrzaj>
    <derivirana_varijabla naziv="DomainObject.Predmet.ProtuStrankaListFormated_1">
      <item>KILOGRAM društvo s ograničenom odgovornošću za turizam i usluge, turistička agencija</item>
    </derivirana_varijabla>
  </DomainObject.Predmet.ProtuStrankaListFormated>
  <DomainObject.Predmet.ProtuStrankaListFormatedOIB>
    <izvorni_sadrzaj>
      <item>KILOGRAM društvo s ograničenom odgovornošću za turizam i usluge, turistička agencija, OIB 93800269373</item>
    </izvorni_sadrzaj>
    <derivirana_varijabla naziv="DomainObject.Predmet.ProtuStrankaListFormatedOIB_1">
      <item>KILOGRAM društvo s ograničenom odgovornošću za turizam i usluge, turistička agencija, OIB 93800269373</item>
    </derivirana_varijabla>
  </DomainObject.Predmet.ProtuStrankaListFormatedOIB>
  <DomainObject.Predmet.ProtuStrankaListFormatedWithAdress>
    <izvorni_sadrzaj>
      <item>KILOGRAM društvo s ograničenom odgovornošću za turizam i usluge, turistička agencija, Kovačka 2, 23000 Zadar</item>
    </izvorni_sadrzaj>
    <derivirana_varijabla naziv="DomainObject.Predmet.ProtuStrankaListFormatedWithAdress_1">
      <item>KILOGRAM društvo s ograničenom odgovornošću za turizam i usluge, turistička agencija, Kovačka 2, 23000 Zadar</item>
    </derivirana_varijabla>
  </DomainObject.Predmet.ProtuStrankaListFormatedWithAdress>
  <DomainObject.Predmet.ProtuStrankaListFormatedWithAdressOIB>
    <izvorni_sadrzaj>
      <item>KILOGRAM društvo s ograničenom odgovornošću za turizam i usluge, turistička agencija, OIB 93800269373, Kovačka 2, 23000 Zadar</item>
    </izvorni_sadrzaj>
    <derivirana_varijabla naziv="DomainObject.Predmet.ProtuStrankaListFormatedWithAdressOIB_1">
      <item>KILOGRAM društvo s ograničenom odgovornošću za turizam i usluge, turistička agencija, OIB 93800269373, Kovačka 2, 23000 Zadar</item>
    </derivirana_varijabla>
  </DomainObject.Predmet.ProtuStrankaListFormatedWithAdressOIB>
  <DomainObject.Predmet.ProtuStrankaListNazivFormated>
    <izvorni_sadrzaj>
      <item>KILOGRAM društvo s ograničenom odgovornošću za turizam i usluge, turistička agencija</item>
    </izvorni_sadrzaj>
    <derivirana_varijabla naziv="DomainObject.Predmet.ProtuStrankaListNazivFormated_1">
      <item>KILOGRAM društvo s ograničenom odgovornošću za turizam i usluge, turistička agencija</item>
    </derivirana_varijabla>
  </DomainObject.Predmet.ProtuStrankaListNazivFormated>
  <DomainObject.Predmet.ProtuStrankaListNazivFormatedOIB>
    <izvorni_sadrzaj>
      <item>KILOGRAM društvo s ograničenom odgovornošću za turizam i usluge, turistička agencija, OIB 93800269373</item>
    </izvorni_sadrzaj>
    <derivirana_varijabla naziv="DomainObject.Predmet.ProtuStrankaListNazivFormatedOIB_1">
      <item>KILOGRAM društvo s ograničenom odgovornošću za turizam i usluge, turistička agencija, OIB 93800269373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St-1004/2016-4</izvorni_sadrzaj>
    <derivirana_varijabla naziv="DomainObject.PoslovniBrojDokumenta_1">St-1004/2016-4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KILOGRAM društvo s ograničenom odgovornošću za turizam i usluge, turistička agencija</izvorni_sadrzaj>
    <derivirana_varijabla naziv="DomainObject.Predmet.ProtustrankaIDrugi_1">KILOGRAM društvo s ograničenom odgovornošću za turizam i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KILOGRAM društvo s ograničenom odgovornošću za turizam i usluge, turistička agencija, OIB 93800269373, Kovačka 2, 23000 Zadar</izvorni_sadrzaj>
    <derivirana_varijabla naziv="DomainObject.Predmet.ProtustrankaIDrugiAdressOIB_1">KILOGRAM društvo s ograničenom odgovornošću za turizam i usluge, turistička agencija, OIB 93800269373, Kovačka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KILOGRAM društvo s ograničenom odgovornošću za turizam i usluge, turistička agencija</item>
    </izvorni_sadrzaj>
    <derivirana_varijabla naziv="DomainObject.Predmet.SudioniciListNaziv_1">
      <item>FINA</item>
      <item>KILOGRAM društvo s ograničenom odgovornošću za turizam i usluge, turistička agencija</item>
    </derivirana_varijabla>
  </DomainObject.Predmet.SudioniciListNaziv>
  <DomainObject.Predmet.SudioniciListAdressOIB>
    <izvorni_sadrzaj>
      <item>FINA, OIB 85821130368</item>
      <item>KILOGRAM društvo s ograničenom odgovornošću za turizam i usluge, turistička agencija, OIB 93800269373, Kovačka 2,23000 Zadar</item>
    </izvorni_sadrzaj>
    <derivirana_varijabla naziv="DomainObject.Predmet.SudioniciListAdressOIB_1">
      <item>FINA, OIB 85821130368</item>
      <item>KILOGRAM društvo s ograničenom odgovornošću za turizam i usluge, turistička agencija, OIB 93800269373, Kovačka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F9A5B-31E3-4AC8-9160-AC7109841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2006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