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66c9" w14:paraId="f1d66c9" w:rsidRDefault="00AE649C" w:rsidP="00FA5B5E" w:rsidR="00AE649C" w:rsidRPr="00B76F3C">
      <w:pPr>
        <w:pStyle w:val="Naslov3"/>
        <w15:collapsed w:val="false"/>
      </w:pPr>
    </w:p>
    <w:p w:rsidRDefault="00EE465F" w:rsidP="00EE465F" w:rsidR="00EE465F" w:rsidRPr="00EE465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 xml:space="preserve">               5 St-48/2016-2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ab/>
      </w:r>
      <w:r w:rsidRPr="00EE465F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radnika Matije </w:t>
      </w:r>
      <w:proofErr w:type="spellStart"/>
      <w:r w:rsidRPr="00EE465F">
        <w:rPr>
          <w:rFonts w:cs="Times New Roman" w:eastAsia="Times New Roman"/>
          <w:szCs w:val="20"/>
          <w:lang w:eastAsia="hr-HR"/>
        </w:rPr>
        <w:t>Feketija</w:t>
      </w:r>
      <w:proofErr w:type="spellEnd"/>
      <w:r w:rsidRPr="00EE465F">
        <w:rPr>
          <w:rFonts w:cs="Times New Roman" w:eastAsia="Times New Roman"/>
          <w:szCs w:val="20"/>
          <w:lang w:eastAsia="hr-HR"/>
        </w:rPr>
        <w:t xml:space="preserve"> iz Virovitice, Stjepana Radića 13, OIB: 74392440024, za otvaranje stečajnog postupka nad dužnikom CGA TRANSPORT j.d.o.o. za transport, turizam, ugostiteljstvo, trgovinu i usluge, Virovitica, Franje </w:t>
      </w:r>
      <w:proofErr w:type="spellStart"/>
      <w:r w:rsidRPr="00EE465F">
        <w:rPr>
          <w:rFonts w:cs="Times New Roman" w:eastAsia="Times New Roman"/>
          <w:szCs w:val="20"/>
          <w:lang w:eastAsia="hr-HR"/>
        </w:rPr>
        <w:t>Fujsa</w:t>
      </w:r>
      <w:proofErr w:type="spellEnd"/>
      <w:r w:rsidRPr="00EE465F">
        <w:rPr>
          <w:rFonts w:cs="Times New Roman" w:eastAsia="Times New Roman"/>
          <w:szCs w:val="20"/>
          <w:lang w:eastAsia="hr-HR"/>
        </w:rPr>
        <w:t xml:space="preserve"> 6, OIB: 52595715568, dana 25. siječnja 2016.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>r i j e š i o   j e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>Prijedlog za pokretanje stečajnog postupka se odbacuje kao nedopušten.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>Obrazloženje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 xml:space="preserve">Predlagatelj Matija </w:t>
      </w:r>
      <w:proofErr w:type="spellStart"/>
      <w:r w:rsidRPr="00EE465F">
        <w:rPr>
          <w:rFonts w:cs="Times New Roman" w:eastAsia="Times New Roman"/>
          <w:szCs w:val="20"/>
          <w:lang w:eastAsia="hr-HR"/>
        </w:rPr>
        <w:t>Feketija</w:t>
      </w:r>
      <w:proofErr w:type="spellEnd"/>
      <w:r w:rsidRPr="00EE465F">
        <w:rPr>
          <w:rFonts w:cs="Times New Roman" w:eastAsia="Times New Roman"/>
          <w:szCs w:val="20"/>
          <w:lang w:eastAsia="hr-HR"/>
        </w:rPr>
        <w:t xml:space="preserve"> podnio je 15. siječnja 2016. prijedlog za otvaranje stečajnog postupka nad dužnikom CGA TRANSPORT j.d.o.o. za transport, turizam, ugostiteljstvo, trgovinu i usluge, Virovitica, Franje </w:t>
      </w:r>
      <w:proofErr w:type="spellStart"/>
      <w:r w:rsidRPr="00EE465F">
        <w:rPr>
          <w:rFonts w:cs="Times New Roman" w:eastAsia="Times New Roman"/>
          <w:szCs w:val="20"/>
          <w:lang w:eastAsia="hr-HR"/>
        </w:rPr>
        <w:t>Fujsa</w:t>
      </w:r>
      <w:proofErr w:type="spellEnd"/>
      <w:r w:rsidRPr="00EE465F">
        <w:rPr>
          <w:rFonts w:cs="Times New Roman" w:eastAsia="Times New Roman"/>
          <w:szCs w:val="20"/>
          <w:lang w:eastAsia="hr-HR"/>
        </w:rPr>
        <w:t xml:space="preserve"> 6.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 xml:space="preserve">Prijedlog nije podnijet na obrascu koji je propisan pravilnikom ministra nadležnog za poslove pravosuđa, a primjerak obrasca objavljen je u Narodnim novinama broj 107 od 7. listopada 2015. i na mrežnoj stranici e-oglasna ploča sudova.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 xml:space="preserve">Podnošenje prijedloga na propisanom obrascu propisano je odredbom čl.16. st.1. Stečajnog zakona (Narodne novine br. 71/15), a posljedica nepodnošenja podnesaka na propisanom obrascu čl.13. st.4. istog Zakona.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65F">
        <w:rPr>
          <w:rFonts w:cs="Times New Roman" w:eastAsia="Times New Roman"/>
          <w:szCs w:val="20"/>
          <w:lang w:eastAsia="hr-HR"/>
        </w:rPr>
        <w:t xml:space="preserve">Slijedom navedenog sud je riješio kao u izreci.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 xml:space="preserve">U Bjelovaru, 25. siječnja 2016.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 xml:space="preserve">  MARIJA PETRINA KUBICA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 xml:space="preserve">    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E465F">
        <w:rPr>
          <w:rFonts w:cs="Times New Roman" w:eastAsia="Times New Roman"/>
          <w:noProof/>
          <w:szCs w:val="20"/>
          <w:lang w:eastAsia="hr-HR"/>
        </w:rPr>
        <w:t>POUKA O PRAVNOM LIJEKU:Protiv ovog rješenja dopuštena je žalba u roku od 8 dana računajući od primitka rješenja, na Visoki trgovački sud RH u Zagrebu, a putem ovog suda. Žalba se  podnosi u 4 primjerka.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Rj.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1. DNA: predlagatelju poštom i putem e-oglasne ploče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EE465F" w:rsidP="00EE465F" w:rsidR="00EE465F" w:rsidRPr="00EE46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E465F">
        <w:rPr>
          <w:rFonts w:cs="Times New Roman" w:eastAsia="Times New Roman"/>
          <w:noProof/>
          <w:szCs w:val="20"/>
          <w:lang w:eastAsia="hr-HR"/>
        </w:rPr>
        <w:t>Bj.25.1.2016.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65F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2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St-48/2016-2</izvorni_sadrzaj>
    <derivirana_varijabla naziv="DomainObject.Oznaka_1">St-48/2016-2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CGA TRANSPORT j.d.o.o. za transport, turizam, ugostiteljstvo, trgovinu i usluge, Virovitica</izvorni_sadrzaj>
    <derivirana_varijabla naziv="DomainObject.Predmet.ProtustrankaFormated_1">  CGA TRANSPORT j.d.o.o. za transport, turizam, ugostiteljstvo, trgovinu i usluge, Virovitica</derivirana_varijabla>
  </DomainObject.Predmet.ProtustrankaFormated>
  <DomainObject.Predmet.ProtustrankaFormatedOIB>
    <izvorni_sadrzaj>  CGA TRANSPORT j.d.o.o. za transport, turizam, ugostiteljstvo, trgovinu i usluge, Virovitica, OIB 52595715568</izvorni_sadrzaj>
    <derivirana_varijabla naziv="DomainObject.Predmet.ProtustrankaFormatedOIB_1">  CGA TRANSPORT j.d.o.o. za transport, turizam, ugostiteljstvo, trgovinu i usluge, Virovitica, OIB 52595715568</derivirana_varijabla>
  </DomainObject.Predmet.ProtustrankaFormatedOIB>
  <DomainObject.Predmet.ProtustrankaFormatedWithAdress>
    <izvorni_sadrzaj> CGA TRANSPORT j.d.o.o. za transport, turizam, ugostiteljstvo, trgovinu i usluge, Virovitica, Franje Fujsa 6, 33000 Virovitica</izvorni_sadrzaj>
    <derivirana_varijabla naziv="DomainObject.Predmet.ProtustrankaFormatedWithAdress_1"> CGA TRANSPORT j.d.o.o. za transport, turizam, ugostiteljstvo, trgovinu i usluge, Virovitica, Franje Fujsa 6, 33000 Virovitica</derivirana_varijabla>
  </DomainObject.Predmet.ProtustrankaFormatedWithAdress>
  <DomainObject.Predmet.ProtustrankaFormatedWithAdressOIB>
    <izvorni_sadrzaj> CGA TRANSPORT j.d.o.o. za transport, turizam, ugostiteljstvo, trgovinu i usluge, Virovitica, OIB 52595715568, Franje Fujsa 6, 33000 Virovitica</izvorni_sadrzaj>
    <derivirana_varijabla naziv="DomainObject.Predmet.ProtustrankaFormatedWithAdressOIB_1"> CGA TRANSPORT j.d.o.o. za transport, turizam, ugostiteljstvo, trgovinu i usluge, Virovitica, OIB 52595715568, Franje Fujsa 6, 33000 Virovitica</derivirana_varijabla>
  </DomainObject.Predmet.ProtustrankaFormatedWithAdressOIB>
  <DomainObject.Predmet.ProtustrankaWithAdress>
    <izvorni_sadrzaj>CGA TRANSPORT j.d.o.o. za transport, turizam, ugostiteljstvo, trgovinu i usluge, Virovitica Franje Fujsa 6, 33000 Virovitica</izvorni_sadrzaj>
    <derivirana_varijabla naziv="DomainObject.Predmet.ProtustrankaWithAdress_1">CGA TRANSPORT j.d.o.o. za transport, turizam, ugostiteljstvo, trgovinu i usluge, Virovitica Franje Fujsa 6, 33000 Virovitica</derivirana_varijabla>
  </DomainObject.Predmet.ProtustrankaWithAdress>
  <DomainObject.Predmet.ProtustrankaWithAdressOIB>
    <izvorni_sadrzaj>CGA TRANSPORT j.d.o.o. za transport, turizam, ugostiteljstvo, trgovinu i usluge, Virovitica, OIB 52595715568, Franje Fujsa 6, 33000 Virovitica</izvorni_sadrzaj>
    <derivirana_varijabla naziv="DomainObject.Predmet.ProtustrankaWithAdressOIB_1">CGA TRANSPORT j.d.o.o. za transport, turizam, ugostiteljstvo, trgovinu i usluge, Virovitica, OIB 52595715568, Franje Fujsa 6, 33000 Virovitica</derivirana_varijabla>
  </DomainObject.Predmet.ProtustrankaWithAdressOIB>
  <DomainObject.Predmet.ProtustrankaNazivFormated>
    <izvorni_sadrzaj>CGA TRANSPORT j.d.o.o. za transport, turizam, ugostiteljstvo, trgovinu i usluge, Virovitica</izvorni_sadrzaj>
    <derivirana_varijabla naziv="DomainObject.Predmet.ProtustrankaNazivFormated_1">CGA TRANSPORT j.d.o.o. za transport, turizam, ugostiteljstvo, trgovinu i usluge, Virovitica</derivirana_varijabla>
  </DomainObject.Predmet.ProtustrankaNazivFormated>
  <DomainObject.Predmet.ProtustrankaNazivFormatedOIB>
    <izvorni_sadrzaj>CGA TRANSPORT j.d.o.o. za transport, turizam, ugostiteljstvo, trgovinu i usluge, Virovitica, OIB 52595715568</izvorni_sadrzaj>
    <derivirana_varijabla naziv="DomainObject.Predmet.ProtustrankaNazivFormatedOIB_1">CGA TRANSPORT j.d.o.o. za transport, turizam, ugostiteljstvo, trgovinu i usluge, Virovitica, OIB 52595715568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Feketija</izvorni_sadrzaj>
    <derivirana_varijabla naziv="DomainObject.Predmet.StrankaFormated_1">  Matija Feketija</derivirana_varijabla>
  </DomainObject.Predmet.StrankaFormated>
  <DomainObject.Predmet.StrankaFormatedOIB>
    <izvorni_sadrzaj>  Matija Feketija, OIB 74392440024</izvorni_sadrzaj>
    <derivirana_varijabla naziv="DomainObject.Predmet.StrankaFormatedOIB_1">  Matija Feketija, OIB 74392440024</derivirana_varijabla>
  </DomainObject.Predmet.StrankaFormatedOIB>
  <DomainObject.Predmet.StrankaFormatedWithAdress>
    <izvorni_sadrzaj> Matija Feketija, Stjepana Radića 13, 33000 Virovitica</izvorni_sadrzaj>
    <derivirana_varijabla naziv="DomainObject.Predmet.StrankaFormatedWithAdress_1"> Matija Feketija, Stjepana Radića 13, 33000 Virovitica</derivirana_varijabla>
  </DomainObject.Predmet.StrankaFormatedWithAdress>
  <DomainObject.Predmet.StrankaFormatedWithAdressOIB>
    <izvorni_sadrzaj> Matija Feketija, OIB 74392440024, Stjepana Radića 13, 33000 Virovitica</izvorni_sadrzaj>
    <derivirana_varijabla naziv="DomainObject.Predmet.StrankaFormatedWithAdressOIB_1"> Matija Feketija, OIB 74392440024, Stjepana Radića 13, 33000 Virovitica</derivirana_varijabla>
  </DomainObject.Predmet.StrankaFormatedWithAdressOIB>
  <DomainObject.Predmet.StrankaWithAdress>
    <izvorni_sadrzaj>Matija Feketija Stjepana Radića 13,33000 Virovitica</izvorni_sadrzaj>
    <derivirana_varijabla naziv="DomainObject.Predmet.StrankaWithAdress_1">Matija Feketija Stjepana Radića 13,33000 Virovitica</derivirana_varijabla>
  </DomainObject.Predmet.StrankaWithAdress>
  <DomainObject.Predmet.StrankaWithAdressOIB>
    <izvorni_sadrzaj>Matija Feketija, OIB 74392440024, Stjepana Radića 13,33000 Virovitica</izvorni_sadrzaj>
    <derivirana_varijabla naziv="DomainObject.Predmet.StrankaWithAdressOIB_1">Matija Feketija, OIB 74392440024, Stjepana Radića 13,33000 Virovitica</derivirana_varijabla>
  </DomainObject.Predmet.StrankaWithAdressOIB>
  <DomainObject.Predmet.StrankaNazivFormated>
    <izvorni_sadrzaj>Matija Feketija</izvorni_sadrzaj>
    <derivirana_varijabla naziv="DomainObject.Predmet.StrankaNazivFormated_1">Matija Feketija</derivirana_varijabla>
  </DomainObject.Predmet.StrankaNazivFormated>
  <DomainObject.Predmet.StrankaNazivFormatedOIB>
    <izvorni_sadrzaj>Matija Feketija, OIB 74392440024</izvorni_sadrzaj>
    <derivirana_varijabla naziv="DomainObject.Predmet.StrankaNazivFormatedOIB_1">Matija Feketija, OIB 74392440024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Matija Feketija</item>
    </izvorni_sadrzaj>
    <derivirana_varijabla naziv="DomainObject.Predmet.StrankaListFormated_1">
      <item>Matija Feketija</item>
    </derivirana_varijabla>
  </DomainObject.Predmet.StrankaListFormated>
  <DomainObject.Predmet.StrankaListFormatedOIB>
    <izvorni_sadrzaj>
      <item>Matija Feketija, OIB 74392440024</item>
    </izvorni_sadrzaj>
    <derivirana_varijabla naziv="DomainObject.Predmet.StrankaListFormatedOIB_1">
      <item>Matija Feketija, OIB 74392440024</item>
    </derivirana_varijabla>
  </DomainObject.Predmet.StrankaListFormatedOIB>
  <DomainObject.Predmet.StrankaListFormatedWithAdress>
    <izvorni_sadrzaj>
      <item>Matija Feketija, Stjepana Radića 13, 33000 Virovitica</item>
    </izvorni_sadrzaj>
    <derivirana_varijabla naziv="DomainObject.Predmet.StrankaListFormatedWithAdress_1">
      <item>Matija Feketija, Stjepana Radića 13, 33000 Virovitica</item>
    </derivirana_varijabla>
  </DomainObject.Predmet.StrankaListFormatedWithAdress>
  <DomainObject.Predmet.StrankaListFormatedWithAdressOIB>
    <izvorni_sadrzaj>
      <item>Matija Feketija, OIB 74392440024, Stjepana Radića 13, 33000 Virovitica</item>
    </izvorni_sadrzaj>
    <derivirana_varijabla naziv="DomainObject.Predmet.StrankaListFormatedWithAdressOIB_1">
      <item>Matija Feketija, OIB 74392440024, Stjepana Radića 13, 33000 Virovitica</item>
    </derivirana_varijabla>
  </DomainObject.Predmet.StrankaListFormatedWithAdressOIB>
  <DomainObject.Predmet.StrankaListNazivFormated>
    <izvorni_sadrzaj>
      <item>Matija Feketija</item>
    </izvorni_sadrzaj>
    <derivirana_varijabla naziv="DomainObject.Predmet.StrankaListNazivFormated_1">
      <item>Matija Feketija</item>
    </derivirana_varijabla>
  </DomainObject.Predmet.StrankaListNazivFormated>
  <DomainObject.Predmet.StrankaListNazivFormatedOIB>
    <izvorni_sadrzaj>
      <item>Matija Feketija, OIB 74392440024</item>
    </izvorni_sadrzaj>
    <derivirana_varijabla naziv="DomainObject.Predmet.StrankaListNazivFormatedOIB_1">
      <item>Matija Feketija, OIB 74392440024</item>
    </derivirana_varijabla>
  </DomainObject.Predmet.StrankaListNazivFormatedOIB>
  <DomainObject.Predmet.ProtuStrankaListFormated>
    <izvorni_sadrzaj>
      <item>CGA TRANSPORT j.d.o.o. za transport, turizam, ugostiteljstvo, trgovinu i usluge, Virovitica</item>
    </izvorni_sadrzaj>
    <derivirana_varijabla naziv="DomainObject.Predmet.ProtuStrankaListFormated_1">
      <item>CGA TRANSPORT j.d.o.o. za transport, turizam, ugostiteljstvo, trgovinu i usluge, Virovitica</item>
    </derivirana_varijabla>
  </DomainObject.Predmet.ProtuStrankaListFormated>
  <DomainObject.Predmet.ProtuStrankaListFormatedOIB>
    <izvorni_sadrzaj>
      <item>CGA TRANSPORT j.d.o.o. za transport, turizam, ugostiteljstvo, trgovinu i usluge, Virovitica, OIB 52595715568</item>
    </izvorni_sadrzaj>
    <derivirana_varijabla naziv="DomainObject.Predmet.ProtuStrankaListFormatedOIB_1">
      <item>CGA TRANSPORT j.d.o.o. za transport, turizam, ugostiteljstvo, trgovinu i usluge, Virovitica, OIB 52595715568</item>
    </derivirana_varijabla>
  </DomainObject.Predmet.ProtuStrankaListFormatedOIB>
  <DomainObject.Predmet.ProtuStrankaListFormatedWithAdress>
    <izvorni_sadrzaj>
      <item>CGA TRANSPORT j.d.o.o. za transport, turizam, ugostiteljstvo, trgovinu i usluge, Virovitica, Franje Fujsa 6, 33000 Virovitica</item>
    </izvorni_sadrzaj>
    <derivirana_varijabla naziv="DomainObject.Predmet.ProtuStrankaListFormatedWithAdress_1">
      <item>CGA TRANSPORT j.d.o.o. za transport, turizam, ugostiteljstvo, trgovinu i usluge, Virovitica, Franje Fujsa 6, 33000 Virovitica</item>
    </derivirana_varijabla>
  </DomainObject.Predmet.ProtuStrankaListFormatedWithAdress>
  <DomainObject.Predmet.ProtuStrankaListFormatedWithAdressOIB>
    <izvorni_sadrzaj>
      <item>CGA TRANSPORT j.d.o.o. za transport, turizam, ugostiteljstvo, trgovinu i usluge, Virovitica, OIB 52595715568, Franje Fujsa 6, 33000 Virovitica</item>
    </izvorni_sadrzaj>
    <derivirana_varijabla naziv="DomainObject.Predmet.ProtuStrankaListFormatedWithAdressOIB_1">
      <item>CGA TRANSPORT j.d.o.o. za transport, turizam, ugostiteljstvo, trgovinu i usluge, Virovitica, OIB 52595715568, Franje Fujsa 6, 33000 Virovitica</item>
    </derivirana_varijabla>
  </DomainObject.Predmet.ProtuStrankaListFormatedWithAdressOIB>
  <DomainObject.Predmet.ProtuStrankaListNazivFormated>
    <izvorni_sadrzaj>
      <item>CGA TRANSPORT j.d.o.o. za transport, turizam, ugostiteljstvo, trgovinu i usluge, Virovitica</item>
    </izvorni_sadrzaj>
    <derivirana_varijabla naziv="DomainObject.Predmet.ProtuStrankaListNazivFormated_1">
      <item>CGA TRANSPORT j.d.o.o. za transport, turizam, ugostiteljstvo, trgovinu i usluge, Virovitica</item>
    </derivirana_varijabla>
  </DomainObject.Predmet.ProtuStrankaListNazivFormated>
  <DomainObject.Predmet.ProtuStrankaListNazivFormatedOIB>
    <izvorni_sadrzaj>
      <item>CGA TRANSPORT j.d.o.o. za transport, turizam, ugostiteljstvo, trgovinu i usluge, Virovitica, OIB 52595715568</item>
    </izvorni_sadrzaj>
    <derivirana_varijabla naziv="DomainObject.Predmet.ProtuStrankaListNazivFormatedOIB_1">
      <item>CGA TRANSPORT j.d.o.o. za transport, turizam, ugostiteljstvo, trgovinu i usluge, Virovitica, OIB 52595715568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St-48/2016-2</izvorni_sadrzaj>
    <derivirana_varijabla naziv="DomainObject.PoslovniBrojDokumenta_1">St-48/2016-2</derivirana_varijabla>
  </DomainObject.PoslovniBrojDokumenta>
  <DomainObject.Predmet.StrankaIDrugi>
    <izvorni_sadrzaj>Matija Feketija</izvorni_sadrzaj>
    <derivirana_varijabla naziv="DomainObject.Predmet.StrankaIDrugi_1">Matija Feketija</derivirana_varijabla>
  </DomainObject.Predmet.StrankaIDrugi>
  <DomainObject.Predmet.ProtustrankaIDrugi>
    <izvorni_sadrzaj>CGA TRANSPORT j.d.o.o. za transport, turizam, ugostiteljstvo, trgovinu i usluge, Virovitica</izvorni_sadrzaj>
    <derivirana_varijabla naziv="DomainObject.Predmet.ProtustrankaIDrugi_1">CGA TRANSPORT j.d.o.o. za transport, turizam, ugostiteljstvo, trgovinu i usluge, Virovitica</derivirana_varijabla>
  </DomainObject.Predmet.ProtustrankaIDrugi>
  <DomainObject.Predmet.StrankaIDrugiAdressOIB>
    <izvorni_sadrzaj>Matija Feketija, OIB 74392440024, Stjepana Radića 13, 33000 Virovitica</izvorni_sadrzaj>
    <derivirana_varijabla naziv="DomainObject.Predmet.StrankaIDrugiAdressOIB_1">Matija Feketija, OIB 74392440024, Stjepana Radića 13, 33000 Virovitica</derivirana_varijabla>
  </DomainObject.Predmet.StrankaIDrugiAdressOIB>
  <DomainObject.Predmet.ProtustrankaIDrugiAdressOIB>
    <izvorni_sadrzaj>CGA TRANSPORT j.d.o.o. za transport, turizam, ugostiteljstvo, trgovinu i usluge, Virovitica, OIB 52595715568, Franje Fujsa 6, 33000 Virovitica</izvorni_sadrzaj>
    <derivirana_varijabla naziv="DomainObject.Predmet.ProtustrankaIDrugiAdressOIB_1">CGA TRANSPORT j.d.o.o. za transport, turizam, ugostiteljstvo, trgovinu i usluge, Virovitica, OIB 52595715568, Franje Fujsa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Feketija</item>
      <item>CGA TRANSPORT j.d.o.o. za transport, turizam, ugostiteljstvo, trgovinu i usluge, Virovitica</item>
    </izvorni_sadrzaj>
    <derivirana_varijabla naziv="DomainObject.Predmet.SudioniciListNaziv_1">
      <item>Matija Feketija</item>
      <item>CGA TRANSPORT j.d.o.o. za transport, turizam, ugostiteljstvo, trgovinu i usluge, Virovitica</item>
    </derivirana_varijabla>
  </DomainObject.Predmet.SudioniciListNaziv>
  <DomainObject.Predmet.SudioniciListAdressOIB>
    <izvorni_sadrzaj>
      <item>Matija Feketija, OIB 74392440024, Stjepana Radića 13,33000 Virovitica</item>
      <item>CGA TRANSPORT j.d.o.o. za transport, turizam, ugostiteljstvo, trgovinu i usluge, Virovitica, OIB 52595715568, Franje Fujsa 6,33000 Virovitica</item>
    </izvorni_sadrzaj>
    <derivirana_varijabla naziv="DomainObject.Predmet.SudioniciListAdressOIB_1">
      <item>Matija Feketija, OIB 74392440024, Stjepana Radića 13,33000 Virovitica</item>
      <item>CGA TRANSPORT j.d.o.o. za transport, turizam, ugostiteljstvo, trgovinu i usluge, Virovitica, OIB 52595715568, Franje Fujsa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D5F2C-D7E9-49CF-A919-1DA5B443B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1376</properties:Characters>
  <properties:Lines>54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2016-01-25T06:45:00Z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