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2d7f" w14:paraId="3cf2d7f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A83793">
        <w:rPr>
          <w:sz w:val="24"/>
        </w:rPr>
        <w:t xml:space="preserve">      </w:t>
      </w:r>
      <w:r w:rsidR="00171576">
        <w:rPr>
          <w:sz w:val="24"/>
        </w:rPr>
        <w:t xml:space="preserve">     </w:t>
      </w:r>
      <w:r w:rsidR="00F72B5D">
        <w:rPr>
          <w:sz w:val="24"/>
        </w:rPr>
        <w:t xml:space="preserve"> </w:t>
      </w:r>
      <w:r w:rsidR="00077152">
        <w:rPr>
          <w:sz w:val="24"/>
        </w:rPr>
        <w:t xml:space="preserve"> </w:t>
      </w:r>
      <w:r w:rsidR="009A2D35" w:rsidRPr="00A83793">
        <w:rPr>
          <w:b/>
          <w:sz w:val="24"/>
        </w:rPr>
        <w:t xml:space="preserve">Broj: </w:t>
      </w:r>
      <w:r w:rsidR="00C90965" w:rsidRPr="00A83793">
        <w:rPr>
          <w:b/>
          <w:sz w:val="24"/>
        </w:rPr>
        <w:t>1/</w:t>
      </w:r>
      <w:r w:rsidR="009A2D35" w:rsidRPr="00A83793">
        <w:rPr>
          <w:b/>
          <w:sz w:val="24"/>
        </w:rPr>
        <w:t>St-</w:t>
      </w:r>
      <w:r w:rsidR="00C90965" w:rsidRPr="00A83793">
        <w:rPr>
          <w:b/>
          <w:sz w:val="24"/>
        </w:rPr>
        <w:t>261/2012-</w:t>
      </w:r>
      <w:r w:rsidR="00ED3600" w:rsidRPr="00A83793">
        <w:rPr>
          <w:b/>
          <w:sz w:val="24"/>
        </w:rPr>
        <w:t>231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A85586" w:rsidR="00ED3600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37E1C">
        <w:rPr>
          <w:sz w:val="24"/>
        </w:rPr>
        <w:t>IZGRADNJA d.o.o. u stečaju Slavonski Brod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ED3600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ED3600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ED3600">
        <w:rPr>
          <w:sz w:val="24"/>
        </w:rPr>
        <w:t xml:space="preserve">koje čine: </w:t>
      </w:r>
    </w:p>
    <w:p w:rsidRDefault="00ED3600" w:rsidP="00A85586" w:rsidR="00ED3600">
      <w:pPr>
        <w:ind w:firstLine="720"/>
        <w:jc w:val="both"/>
        <w:rPr>
          <w:sz w:val="24"/>
        </w:rPr>
      </w:pPr>
    </w:p>
    <w:p w:rsidRDefault="00ED3600" w:rsidP="00A85586" w:rsidR="00ED3600">
      <w:pPr>
        <w:ind w:firstLine="720"/>
        <w:jc w:val="both"/>
        <w:rPr>
          <w:sz w:val="24"/>
        </w:rPr>
      </w:pPr>
      <w:r>
        <w:rPr>
          <w:sz w:val="24"/>
        </w:rPr>
        <w:t>poslovni prostor u prizemlju površine 97,05 m2, 4.etaža 281/10000</w:t>
      </w:r>
    </w:p>
    <w:p w:rsidRDefault="00ED3600" w:rsidP="00A85586" w:rsidR="00ED3600">
      <w:pPr>
        <w:ind w:firstLine="720"/>
        <w:jc w:val="both"/>
        <w:rPr>
          <w:sz w:val="24"/>
        </w:rPr>
      </w:pPr>
      <w:r>
        <w:rPr>
          <w:sz w:val="24"/>
        </w:rPr>
        <w:t>spremište u podrumu površine 14,60 m2, 61.etaža 42/10000</w:t>
      </w:r>
    </w:p>
    <w:p w:rsidRDefault="00ED3600" w:rsidP="00A85586" w:rsidR="00ED3600">
      <w:pPr>
        <w:ind w:firstLine="720"/>
        <w:jc w:val="both"/>
        <w:rPr>
          <w:sz w:val="24"/>
        </w:rPr>
      </w:pPr>
    </w:p>
    <w:p w:rsidRDefault="00B509E5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 xml:space="preserve">u iznosu od </w:t>
      </w:r>
      <w:r w:rsidR="00ED3600">
        <w:rPr>
          <w:sz w:val="24"/>
        </w:rPr>
        <w:t>370.806,76</w:t>
      </w:r>
      <w:r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ED3600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02.ožujka</w:t>
      </w:r>
      <w:r w:rsidR="00582861">
        <w:rPr>
          <w:b/>
          <w:sz w:val="24"/>
        </w:rPr>
        <w:t xml:space="preserve"> 2018.g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09,30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P="00ED3600" w:rsidR="00F72B5D">
      <w:pPr>
        <w:jc w:val="center"/>
        <w:rPr>
          <w:sz w:val="24"/>
        </w:rPr>
      </w:pPr>
      <w:r w:rsidRPr="00582861">
        <w:rPr>
          <w:sz w:val="24"/>
        </w:rPr>
        <w:t>U Slav.Brodu,</w:t>
      </w:r>
      <w:r w:rsidR="00CD312B" w:rsidRPr="00582861">
        <w:rPr>
          <w:sz w:val="24"/>
        </w:rPr>
        <w:t xml:space="preserve"> </w:t>
      </w:r>
      <w:r w:rsidR="00ED3600">
        <w:rPr>
          <w:sz w:val="24"/>
        </w:rPr>
        <w:t>13.veljače 2018</w:t>
      </w:r>
      <w:r w:rsidRPr="00582861">
        <w:rPr>
          <w:sz w:val="24"/>
        </w:rPr>
        <w:t>.g.</w:t>
      </w:r>
    </w:p>
    <w:p w:rsidRDefault="00F72B5D" w:rsidR="00F72B5D">
      <w:pPr>
        <w:rPr>
          <w:sz w:val="24"/>
        </w:rPr>
      </w:pPr>
    </w:p>
    <w:p w:rsidRDefault="00507415" w:rsidP="00DA5D48" w:rsidR="00DA5D48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582861">
        <w:rPr>
          <w:sz w:val="24"/>
        </w:rPr>
        <w:t xml:space="preserve"> STEČAJNA</w:t>
      </w:r>
      <w:r>
        <w:rPr>
          <w:sz w:val="24"/>
        </w:rPr>
        <w:t xml:space="preserve"> SU</w:t>
      </w:r>
      <w:r w:rsidR="00582861">
        <w:rPr>
          <w:sz w:val="24"/>
        </w:rPr>
        <w:t>TKINJA</w:t>
      </w:r>
      <w:r>
        <w:rPr>
          <w:sz w:val="24"/>
        </w:rPr>
        <w:t xml:space="preserve">:   </w:t>
      </w:r>
      <w:r w:rsidR="00BC4E18">
        <w:rPr>
          <w:sz w:val="24"/>
        </w:rPr>
        <w:tab/>
      </w:r>
      <w:r w:rsidR="00A636CD">
        <w:rPr>
          <w:sz w:val="24"/>
        </w:rPr>
        <w:t xml:space="preserve"> </w:t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  <w:t xml:space="preserve">    </w:t>
      </w:r>
      <w:r w:rsidR="00CD312B">
        <w:rPr>
          <w:sz w:val="24"/>
        </w:rPr>
        <w:tab/>
      </w:r>
      <w:r w:rsidR="00BC4E18"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DA5D48">
        <w:rPr>
          <w:sz w:val="24"/>
        </w:rPr>
        <w:t xml:space="preserve">            </w:t>
      </w:r>
      <w:r w:rsidR="00CD312B">
        <w:rPr>
          <w:sz w:val="24"/>
        </w:rPr>
        <w:t>Vesna Vukelić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3465C6">
        <w:t>Razlučnom vjerovniku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371EA5">
        <w:t>Kent bank d.d. Zagreb,Gundulićeva 1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C43A98"/>
    <w:multiLevelType w:val="hybridMultilevel"/>
    <w:tmpl w:val="9812898E"/>
    <w:lvl w:tplc="DB4A60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4714E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71576"/>
    <w:rsid w:val="001940E6"/>
    <w:rsid w:val="001C6A77"/>
    <w:rsid w:val="001D7A60"/>
    <w:rsid w:val="001F2F15"/>
    <w:rsid w:val="001F464E"/>
    <w:rsid w:val="002173C2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33D0B"/>
    <w:rsid w:val="003465C6"/>
    <w:rsid w:val="00371EA5"/>
    <w:rsid w:val="003C2361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61755"/>
    <w:rsid w:val="00562F27"/>
    <w:rsid w:val="00570BDC"/>
    <w:rsid w:val="005825A3"/>
    <w:rsid w:val="00582861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181F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C0561"/>
    <w:rsid w:val="008E50C1"/>
    <w:rsid w:val="008F1B23"/>
    <w:rsid w:val="009171E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83500"/>
    <w:rsid w:val="00A83793"/>
    <w:rsid w:val="00A85586"/>
    <w:rsid w:val="00AA64C8"/>
    <w:rsid w:val="00AA771C"/>
    <w:rsid w:val="00AB116D"/>
    <w:rsid w:val="00AC1EF7"/>
    <w:rsid w:val="00AC40E6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90965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5D48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D3600"/>
    <w:rsid w:val="00EE1EF9"/>
    <w:rsid w:val="00EE3504"/>
    <w:rsid w:val="00F1778D"/>
    <w:rsid w:val="00F2466F"/>
    <w:rsid w:val="00F37E1C"/>
    <w:rsid w:val="00F515D4"/>
    <w:rsid w:val="00F72B5D"/>
    <w:rsid w:val="00F72F53"/>
    <w:rsid w:val="00F7700A"/>
    <w:rsid w:val="00F834DA"/>
    <w:rsid w:val="00F86CD3"/>
    <w:rsid w:val="00FA28B3"/>
    <w:rsid w:val="00FB6971"/>
    <w:rsid w:val="00FC5417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214</properties:Words>
  <properties:Characters>1178</properties:Characters>
  <properties:Lines>43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2018-02-13T12:05:00Z</dcterms:created>
  <dc:creator>Trgovacki sud</dc:creator>
  <cp:lastModifiedBy>wsadmin</cp:lastModifiedBy>
  <cp:lastPrinted>2018-02-13T12:09:00Z</cp:lastPrinted>
  <dcterms:modified xmlns:xsi="http://www.w3.org/2001/XMLSchema-instance" xsi:type="dcterms:W3CDTF">2018-02-13T12:15:00Z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