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5d4c" w14:paraId="f795d4c" w:rsidRDefault="00A02823" w:rsidP="00A02823" w:rsidR="00A02823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823" w:rsidP="00A02823" w:rsidR="00A02823">
      <w:r>
        <w:t>REPUBLIKA HRVATSKA</w:t>
      </w:r>
    </w:p>
    <w:p w:rsidRDefault="00A02823" w:rsidP="00A02823" w:rsidR="00A02823">
      <w:r>
        <w:t>TRGOVAČKI SUD U OSIJEKU</w:t>
      </w:r>
    </w:p>
    <w:p w:rsidRDefault="00A02823" w:rsidP="00A02823" w:rsidR="00A02823">
      <w:r>
        <w:t>STALNA SLUŽBA U SLAVONSKOM BRODU</w:t>
      </w:r>
    </w:p>
    <w:p w:rsidRDefault="00A02823" w:rsidP="00A02823" w:rsidR="00A02823">
      <w:r>
        <w:t>Trg pobjede 13</w:t>
      </w:r>
    </w:p>
    <w:p w:rsidRDefault="00A02823" w:rsidP="00A02823" w:rsidR="00A02823">
      <w:r>
        <w:t>35000 SLAVONSKI BROD                                                              Broj: 3/St-795/2016-55</w:t>
      </w:r>
    </w:p>
    <w:p w:rsidRDefault="00A02823" w:rsidP="00A02823" w:rsidR="00A02823"/>
    <w:p w:rsidRDefault="00A02823" w:rsidP="00A02823" w:rsidR="00A0282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A02823" w:rsidP="00A02823" w:rsidR="00A02823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>IZOTEHNA d.o.o., Slavonski Brod, M. Gupca 37B, OIB: 82300671444</w:t>
      </w:r>
      <w:r>
        <w:rPr>
          <w:color w:val="222222"/>
        </w:rPr>
        <w:t>, koga zastupa stečajna upraviteljica Renata Horvatin iz Našica, 25. rujna 2017.</w:t>
      </w:r>
    </w:p>
    <w:p w:rsidRDefault="00A02823" w:rsidP="00A02823" w:rsidR="00A02823">
      <w:pPr>
        <w:jc w:val="center"/>
      </w:pPr>
      <w:r>
        <w:t>z a k l j u č i o   j e</w:t>
      </w:r>
    </w:p>
    <w:p w:rsidRDefault="00A02823" w:rsidP="00A02823" w:rsidR="00A02823">
      <w:pPr>
        <w:ind w:firstLine="708"/>
        <w:jc w:val="both"/>
      </w:pPr>
      <w:r>
        <w:t xml:space="preserve">I - Pozivaju se vjerovnici stečajnog dužnika </w:t>
      </w:r>
      <w:r>
        <w:rPr>
          <w:b/>
        </w:rPr>
        <w:t xml:space="preserve">IZOTEHNA d.o.o., Slavonski Brod, M. Gupca 37B, OIB: 82300671444 </w:t>
      </w:r>
      <w:r>
        <w:t xml:space="preserve">i druge osobe koje za to imaju interes u roku od 15 dana od dana  objave ovog rješenja na E oglasnoj ploči predujmiti iznos od  </w:t>
      </w:r>
      <w:r>
        <w:rPr>
          <w:b/>
        </w:rPr>
        <w:t>20.296,00 kn</w:t>
      </w:r>
      <w:r>
        <w:t xml:space="preserve"> za pokriće troškova stečajnog postupka na račun  depozita Trgovačkog suda u Osijeku broj HR31 2390 0011 3000 0020 0 model HR05 poziv na br. </w:t>
      </w:r>
      <w:r>
        <w:rPr>
          <w:b/>
        </w:rPr>
        <w:t>795-2016</w:t>
      </w:r>
      <w:r>
        <w:t xml:space="preserve"> uz OIB uplatitelja te izvijestiti sud ako imaju saznanja o imovini dužnika.</w:t>
      </w:r>
    </w:p>
    <w:p w:rsidRDefault="00A02823" w:rsidP="00A02823" w:rsidR="00A02823">
      <w:pPr>
        <w:jc w:val="both"/>
      </w:pPr>
      <w:r>
        <w:t xml:space="preserve">            II  - Ukoliko u roku iz točke I. predujam ne bude uplaćen, donijet će se rješenje o zaključenju stečajnog postupka zbog nemogućnosti namirenja troškova stečajnog postupka.</w:t>
      </w:r>
    </w:p>
    <w:p w:rsidRDefault="00A02823" w:rsidP="00A02823" w:rsidR="00A02823">
      <w:pPr>
        <w:jc w:val="center"/>
      </w:pPr>
      <w:r>
        <w:t>Obrazloženje</w:t>
      </w:r>
    </w:p>
    <w:p w:rsidRDefault="00A02823" w:rsidP="00A02823" w:rsidR="00A02823">
      <w:pPr>
        <w:ind w:firstLine="708"/>
        <w:jc w:val="both"/>
        <w:rPr>
          <w:color w:val="000000"/>
        </w:rPr>
      </w:pPr>
      <w:r>
        <w:t xml:space="preserve"> </w:t>
      </w:r>
      <w:r>
        <w:rPr>
          <w:color w:val="000000"/>
        </w:rPr>
        <w:t xml:space="preserve">Nad stečajnim dužnikom </w:t>
      </w:r>
      <w:r>
        <w:rPr>
          <w:b/>
        </w:rPr>
        <w:t>IZOTEHNA d.o.o., Slavonski Brod, M. Gupca 37B, OIB: 82300671444</w:t>
      </w:r>
      <w:r>
        <w:rPr>
          <w:color w:val="000000"/>
        </w:rPr>
        <w:t xml:space="preserve">,  otvoren je stečajni postupak dana 16.6.2016. godine. </w:t>
      </w:r>
    </w:p>
    <w:p w:rsidRDefault="00A02823" w:rsidP="00A02823" w:rsidR="00E53363">
      <w:pPr>
        <w:jc w:val="both"/>
      </w:pPr>
      <w:r w:rsidRPr="00E53363">
        <w:t xml:space="preserve">          Na </w:t>
      </w:r>
      <w:r w:rsidR="00E53363" w:rsidRPr="00E53363">
        <w:t>skupštini</w:t>
      </w:r>
      <w:r w:rsidRPr="00E53363">
        <w:t xml:space="preserve"> vjerovnik</w:t>
      </w:r>
      <w:r w:rsidR="00E53363" w:rsidRPr="00E53363">
        <w:t>a</w:t>
      </w:r>
      <w:r w:rsidRPr="00E53363">
        <w:t xml:space="preserve"> jedini vjerovnik Republika Hrvatska izglasala je odluku o zaključenju stečaja zbog nemogućnosti namirenja troškova  stečajnog postupka nakon što se pozovu vjerovnici na uplatu predujma od </w:t>
      </w:r>
      <w:r w:rsidR="00E53363" w:rsidRPr="00E53363">
        <w:t>20.296,00</w:t>
      </w:r>
      <w:r w:rsidRPr="00E53363">
        <w:t xml:space="preserve"> kn za podmirenje troškova vođenja stečaja za razdoblje od godinu dana te ako p</w:t>
      </w:r>
      <w:r w:rsidR="00E53363" w:rsidRPr="00E53363">
        <w:t xml:space="preserve">redujam ne bude u roku uplaćen, koji predujam obuhvaća i trošak eventualnog vođenja postupka radi pobijanja pravne radnje – kompenzacije u vrijeme blokade, uz napomenu ukoliko bi se usvojio tužbeni zahtjev i nekretnina – stan vratio u stečajnu masu iz prodaje te nekretnine prvenstveno bi se namirio razlučni vjerovnik </w:t>
      </w:r>
    </w:p>
    <w:p w:rsidRDefault="00E53363" w:rsidP="00A02823" w:rsidR="00E53363">
      <w:pPr>
        <w:jc w:val="both"/>
      </w:pPr>
    </w:p>
    <w:p w:rsidRDefault="00E53363" w:rsidP="00E53363" w:rsidR="00E53363">
      <w:pPr>
        <w:ind w:firstLine="708" w:left="5664"/>
        <w:jc w:val="both"/>
        <w:rPr>
          <w:color w:val="000000"/>
        </w:rPr>
      </w:pPr>
      <w:r>
        <w:t xml:space="preserve">  Broj: 3/St-795/2016-55</w:t>
      </w:r>
    </w:p>
    <w:p w:rsidRDefault="00E53363" w:rsidP="00A02823" w:rsidR="00A02823" w:rsidRPr="00E53363">
      <w:pPr>
        <w:jc w:val="both"/>
      </w:pPr>
      <w:r w:rsidRPr="00E53363">
        <w:t>banka sa svojom tražbinom od 314.000,00 kn s kamatama</w:t>
      </w:r>
      <w:r>
        <w:t>, a vrijednost nekretnine je oko 480.000,00 kn, stan je tržišne vrijednosti po najvećim procjenama oko 542.700,00 kn.</w:t>
      </w:r>
    </w:p>
    <w:p w:rsidRDefault="00A02823" w:rsidP="00E53363" w:rsidR="00E53363">
      <w:pPr>
        <w:ind w:firstLine="708"/>
        <w:jc w:val="both"/>
        <w:rPr>
          <w:color w:val="000000"/>
        </w:rPr>
      </w:pPr>
      <w:r>
        <w:rPr>
          <w:color w:val="000000"/>
        </w:rPr>
        <w:t>Zaključak o pozivanju vjerovnika na uplatu predujma objavljuje je na eOglasnoj ploči radi dostave vjerovnicima i drugim zaint</w:t>
      </w:r>
      <w:r w:rsidR="00E53363">
        <w:rPr>
          <w:color w:val="000000"/>
        </w:rPr>
        <w:t>eresiranima.</w:t>
      </w:r>
    </w:p>
    <w:p w:rsidRDefault="00A02823" w:rsidP="00A02823" w:rsidR="00A02823">
      <w:pPr>
        <w:ind w:firstLine="708"/>
        <w:jc w:val="both"/>
      </w:pPr>
      <w:r>
        <w:rPr>
          <w:color w:val="000000"/>
        </w:rPr>
        <w:t>Odlučeno je stoga  kao u izreci rješenja temeljem čl. 293 stavak 1. Stečajnog zakona NN 71/15.</w:t>
      </w:r>
    </w:p>
    <w:p w:rsidRDefault="00A02823" w:rsidP="00A02823" w:rsidR="00A02823">
      <w:pPr>
        <w:jc w:val="both"/>
      </w:pPr>
    </w:p>
    <w:p w:rsidRDefault="00A02823" w:rsidP="00A02823" w:rsidR="00A02823">
      <w:pPr>
        <w:ind w:firstLine="708"/>
        <w:jc w:val="both"/>
      </w:pPr>
      <w:r>
        <w:rPr>
          <w:color w:val="000000"/>
        </w:rPr>
        <w:t>U Slavonskom Brodu  25. rujna 2017.</w:t>
      </w:r>
    </w:p>
    <w:p w:rsidRDefault="00A02823" w:rsidP="00A02823" w:rsidR="00A02823">
      <w:pPr>
        <w:jc w:val="both"/>
      </w:pPr>
    </w:p>
    <w:p w:rsidRDefault="00A02823" w:rsidP="00A02823" w:rsidR="00A02823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A02823" w:rsidP="00A02823" w:rsidR="00A02823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A02823" w:rsidP="00A02823" w:rsidR="00A02823">
      <w:pPr>
        <w:jc w:val="both"/>
      </w:pPr>
    </w:p>
    <w:p w:rsidRDefault="00A02823" w:rsidP="00A02823" w:rsidR="00A02823">
      <w:pPr>
        <w:jc w:val="both"/>
      </w:pPr>
    </w:p>
    <w:p w:rsidRDefault="00A02823" w:rsidP="00A02823" w:rsidR="00A02823">
      <w:pPr>
        <w:jc w:val="both"/>
      </w:pPr>
    </w:p>
    <w:p w:rsidRDefault="00A02823" w:rsidP="00A02823" w:rsidR="00A02823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A02823" w:rsidP="00A02823" w:rsidR="00A02823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putem eOglasne ploče steč.upravitelju i vjerovnicima</w:t>
      </w:r>
      <w:r w:rsidR="00E53363">
        <w:rPr>
          <w:color w:val="000000"/>
          <w:sz w:val="16"/>
          <w:szCs w:val="16"/>
        </w:rPr>
        <w:t xml:space="preserve"> </w:t>
      </w:r>
    </w:p>
    <w:p w:rsidRDefault="00A02823" w:rsidP="00A02823" w:rsidR="00A02823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- kalendar 25 dana</w:t>
      </w:r>
    </w:p>
    <w:p w:rsidRDefault="00A02823" w:rsidP="00A02823" w:rsidR="00A02823">
      <w:pPr>
        <w:jc w:val="both"/>
      </w:pPr>
    </w:p>
    <w:p w:rsidRDefault="009D2C3E" w:rsidR="009D2C3E"/>
    <w:sectPr w:rsidR="009D2C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2823"/>
    <w:rsid w:val="00664705"/>
    <w:rsid w:val="009D2C3E"/>
    <w:rsid w:val="00A02823"/>
    <w:rsid w:val="00E5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823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28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8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823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28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8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69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388</properties:Words>
  <properties:Characters>2140</properties:Characters>
  <properties:Lines>53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2017-09-25T09:17:00Z</dcterms:created>
  <dc:creator>wsadmin</dc:creator>
  <cp:lastModifiedBy>wsadmin</cp:lastModifiedBy>
  <dcterms:modified xmlns:xsi="http://www.w3.org/2001/XMLSchema-instance" xsi:type="dcterms:W3CDTF">2017-09-25T10:00:00Z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