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d902" w14:paraId="f81d902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FC5270">
        <w:rPr>
          <w:rFonts w:hAnsi="Times New Roman" w:ascii="Times New Roman"/>
        </w:rPr>
        <w:t>6311</w:t>
      </w:r>
      <w:r w:rsidR="000F5AB1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C5270" w:rsidRPr="00FC5270">
        <w:rPr>
          <w:rFonts w:hAnsi="Times New Roman" w:ascii="Times New Roman"/>
        </w:rPr>
        <w:t>PLAVI PLAMEN j.d.o.o., Zagreb, Mrazovićeva 8, OIB: 97571180183, MBS: 080859498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7B29ED">
        <w:rPr>
          <w:rFonts w:hAnsi="Times New Roman" w:ascii="Times New Roman"/>
        </w:rPr>
        <w:t>06</w:t>
      </w:r>
      <w:r w:rsidR="00611983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FC5270" w:rsidRPr="00FC5270">
        <w:rPr>
          <w:rFonts w:hAnsi="Times New Roman" w:ascii="Times New Roman"/>
        </w:rPr>
        <w:t>PLAVI PLAMEN j.d.o.o., Zagreb, Mrazovićeva 8, OIB: 97571180183, MBS: 080859498</w:t>
      </w:r>
      <w:r w:rsidR="000F5AB1" w:rsidRPr="000F5AB1">
        <w:rPr>
          <w:rFonts w:hAnsi="Times New Roman" w:ascii="Times New Roman"/>
        </w:rPr>
        <w:t>,</w:t>
      </w:r>
      <w:r w:rsidR="00567853">
        <w:rPr>
          <w:rFonts w:hAnsi="Times New Roman" w:ascii="Times New Roman"/>
        </w:rPr>
        <w:t xml:space="preserve"> </w:t>
      </w:r>
      <w:r w:rsidR="000F5AB1">
        <w:rPr>
          <w:rFonts w:hAnsi="Times New Roman" w:ascii="Times New Roman"/>
        </w:rPr>
        <w:t>dana 06</w:t>
      </w:r>
      <w:r w:rsidR="007D07A2" w:rsidRPr="008F27CC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</w:t>
      </w:r>
      <w:r w:rsidR="00611983">
        <w:rPr>
          <w:rFonts w:hAnsi="Times New Roman" w:ascii="Times New Roman"/>
        </w:rPr>
        <w:t>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FC5270" w:rsidR="00FC5270" w:rsidRPr="00FC5270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0F5AB1">
        <w:rPr>
          <w:rFonts w:hAnsi="Times New Roman" w:ascii="Times New Roman"/>
        </w:rPr>
        <w:t xml:space="preserve"> </w:t>
      </w:r>
      <w:r w:rsidR="00FC5270" w:rsidRPr="00FC5270">
        <w:rPr>
          <w:rFonts w:hAnsi="Times New Roman" w:ascii="Times New Roman"/>
        </w:rPr>
        <w:t>Ivana Brebrić, OIB:01354117686 iz Zagreba, Palinovečka 19 P.</w:t>
      </w:r>
    </w:p>
    <w:p w:rsidRDefault="000F5AB1" w:rsidP="000F5AB1" w:rsidR="000F5AB1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FC5270" w:rsidRPr="00FC5270">
        <w:rPr>
          <w:rFonts w:hAnsi="Times New Roman" w:ascii="Times New Roman"/>
        </w:rPr>
        <w:t>PLAVI PLAMEN j.d.o.o., Zagreb, Mrazovićeva 8, OIB: 97571180183, MBS: 080859498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FC5270" w:rsidRPr="00FC5270">
        <w:rPr>
          <w:rFonts w:hAnsi="Times New Roman" w:ascii="Times New Roman"/>
        </w:rPr>
        <w:t>PLAVI PLAMEN j.d.o.o., Zagreb, Mrazovićeva 8, OIB: 97571180183, MBS: 080859498</w:t>
      </w:r>
      <w:r w:rsidRPr="008F27CC">
        <w:rPr>
          <w:rFonts w:hAnsi="Times New Roman" w:ascii="Times New Roman"/>
        </w:rPr>
        <w:t xml:space="preserve">, brisat će se iz </w:t>
      </w:r>
      <w:r w:rsidR="00E62DAB">
        <w:rPr>
          <w:rFonts w:hAnsi="Times New Roman" w:ascii="Times New Roman"/>
        </w:rPr>
        <w:t>sudskog registra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567853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FC5270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0F5AB1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0F5AB1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FC5270" w:rsidRPr="00FC5270">
        <w:rPr>
          <w:rFonts w:hAnsi="Times New Roman" w:ascii="Times New Roman"/>
        </w:rPr>
        <w:t>PLAVI PLAMEN j.d.o.o., Zagreb, Mrazovićeva 8, OIB: 97571180183, MBS: 080859498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FC5270">
        <w:rPr>
          <w:rFonts w:hAnsi="Times New Roman" w:ascii="Times New Roman"/>
        </w:rPr>
        <w:t>11.10</w:t>
      </w:r>
      <w:r w:rsidR="00611983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0F5AB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FC5270">
        <w:rPr>
          <w:rFonts w:hAnsi="Times New Roman" w:ascii="Times New Roman"/>
        </w:rPr>
        <w:t>13.029,12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567853">
        <w:rPr>
          <w:rFonts w:hAnsi="Times New Roman" w:ascii="Times New Roman"/>
        </w:rPr>
        <w:t>jednog</w:t>
      </w:r>
      <w:r w:rsidR="00E62DA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567853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FC5270">
        <w:rPr>
          <w:rFonts w:hAnsi="Times New Roman" w:ascii="Times New Roman"/>
        </w:rPr>
        <w:t>24</w:t>
      </w:r>
      <w:r w:rsidR="00611983">
        <w:rPr>
          <w:rFonts w:hAnsi="Times New Roman" w:ascii="Times New Roman"/>
        </w:rPr>
        <w:t xml:space="preserve">. </w:t>
      </w:r>
      <w:r w:rsidR="00FC5270">
        <w:rPr>
          <w:rFonts w:hAnsi="Times New Roman" w:ascii="Times New Roman"/>
        </w:rPr>
        <w:t>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FC5270">
        <w:rPr>
          <w:rFonts w:hAnsi="Times New Roman" w:ascii="Times New Roman"/>
        </w:rPr>
        <w:t>08.06</w:t>
      </w:r>
      <w:r w:rsidR="00611983">
        <w:rPr>
          <w:rFonts w:hAnsi="Times New Roman" w:ascii="Times New Roman"/>
        </w:rPr>
        <w:t>.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FC5270">
        <w:rPr>
          <w:rFonts w:hAnsi="Times New Roman" w:ascii="Times New Roman"/>
        </w:rPr>
        <w:t>29.05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</w:t>
      </w:r>
      <w:r w:rsidR="0029593A" w:rsidRPr="008F27CC">
        <w:rPr>
          <w:rFonts w:hAnsi="Times New Roman" w:ascii="Times New Roman"/>
        </w:rPr>
        <w:lastRenderedPageBreak/>
        <w:t xml:space="preserve">postupka, </w:t>
      </w:r>
      <w:r w:rsidR="00253CD7" w:rsidRPr="008F27CC">
        <w:rPr>
          <w:rFonts w:hAnsi="Times New Roman" w:ascii="Times New Roman"/>
        </w:rPr>
        <w:t xml:space="preserve">za dužnika </w:t>
      </w:r>
      <w:r w:rsidR="00567853">
        <w:rPr>
          <w:rFonts w:hAnsi="Times New Roman" w:ascii="Times New Roman"/>
        </w:rPr>
        <w:t>nij</w:t>
      </w:r>
      <w:r w:rsidR="00FF0A52" w:rsidRPr="008F27CC">
        <w:rPr>
          <w:rFonts w:hAnsi="Times New Roman" w:ascii="Times New Roman"/>
        </w:rPr>
        <w:t>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567853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posjeduje</w:t>
      </w:r>
      <w:r w:rsidR="00567853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="00611983">
        <w:rPr>
          <w:rFonts w:hAnsi="Times New Roman" w:ascii="Times New Roman"/>
        </w:rPr>
        <w:t xml:space="preserve">ni </w:t>
      </w:r>
      <w:r w:rsidRPr="008F27CC">
        <w:rPr>
          <w:rFonts w:hAnsi="Times New Roman" w:ascii="Times New Roman"/>
        </w:rPr>
        <w:t>troškova stečajnog postupka.</w:t>
      </w:r>
    </w:p>
    <w:p w:rsidRDefault="00567853" w:rsidP="00611983" w:rsidR="00E146DC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567853">
        <w:rPr>
          <w:rFonts w:hAnsi="Times New Roman" w:ascii="Times New Roman"/>
        </w:rPr>
        <w:t xml:space="preserve">Zbog toga je ovaj sud </w:t>
      </w:r>
      <w:r w:rsidR="00FC5270">
        <w:rPr>
          <w:rFonts w:hAnsi="Times New Roman" w:ascii="Times New Roman"/>
        </w:rPr>
        <w:t xml:space="preserve">po službenoj dužnosti pribavio podatak o imovini dužnika i utvrdio </w:t>
      </w:r>
      <w:r w:rsidRPr="00567853">
        <w:rPr>
          <w:rFonts w:hAnsi="Times New Roman" w:ascii="Times New Roman"/>
        </w:rPr>
        <w:t>da dužnik nema imovinu dovoljnu za namirenje ni troškova stečajnog postupka.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C5270">
        <w:rPr>
          <w:rFonts w:hAnsi="Times New Roman" w:ascii="Times New Roman"/>
        </w:rPr>
        <w:t>27</w:t>
      </w:r>
      <w:r w:rsidR="00571BB5" w:rsidRPr="00134EBD">
        <w:rPr>
          <w:rFonts w:hAnsi="Times New Roman" w:ascii="Times New Roman"/>
        </w:rPr>
        <w:t xml:space="preserve">. </w:t>
      </w:r>
      <w:r w:rsidR="00134EBD" w:rsidRPr="00134EBD">
        <w:rPr>
          <w:rFonts w:hAnsi="Times New Roman" w:ascii="Times New Roman"/>
        </w:rPr>
        <w:t>lip</w:t>
      </w:r>
      <w:r w:rsidR="008F27CC" w:rsidRPr="00134EBD">
        <w:rPr>
          <w:rFonts w:hAnsi="Times New Roman" w:ascii="Times New Roman"/>
        </w:rPr>
        <w:t>nja</w:t>
      </w:r>
      <w:r w:rsidR="00571BB5" w:rsidRPr="00134EBD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C5270">
        <w:rPr>
          <w:rFonts w:hAnsi="Times New Roman" w:ascii="Times New Roman"/>
        </w:rPr>
        <w:t>27</w:t>
      </w:r>
      <w:r w:rsidRPr="00134EBD">
        <w:rPr>
          <w:rFonts w:hAnsi="Times New Roman" w:ascii="Times New Roman"/>
        </w:rPr>
        <w:t xml:space="preserve">. </w:t>
      </w:r>
      <w:r w:rsidR="00134EBD" w:rsidRPr="00134EBD">
        <w:rPr>
          <w:rFonts w:hAnsi="Times New Roman" w:ascii="Times New Roman"/>
        </w:rPr>
        <w:t>06</w:t>
      </w:r>
      <w:r w:rsidR="00571BB5" w:rsidRPr="00134EBD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0F5AB1">
        <w:rPr>
          <w:rFonts w:hAnsi="Times New Roman" w:ascii="Times New Roman"/>
        </w:rPr>
        <w:t>06</w:t>
      </w:r>
      <w:r w:rsidR="001115CA" w:rsidRPr="008F27CC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</w:t>
      </w:r>
      <w:r w:rsidR="00611983">
        <w:rPr>
          <w:rFonts w:hAnsi="Times New Roman" w:ascii="Times New Roman"/>
        </w:rPr>
        <w:t>a</w:t>
      </w:r>
      <w:r w:rsidR="008F27CC" w:rsidRPr="008F27CC">
        <w:rPr>
          <w:rFonts w:hAnsi="Times New Roman" w:ascii="Times New Roman"/>
        </w:rPr>
        <w:t xml:space="preserve">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7B29ED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7B29ED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B29ED" w:rsidP="007F631F" w:rsidR="007B29ED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095" w:rsidR="00C91095">
      <w:r>
        <w:separator/>
      </w:r>
    </w:p>
  </w:endnote>
  <w:endnote w:id="0" w:type="continuationSeparator">
    <w:p w:rsidRDefault="00C91095" w:rsidR="00C91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095" w:rsidR="00C91095">
      <w:r>
        <w:separator/>
      </w:r>
    </w:p>
  </w:footnote>
  <w:footnote w:id="0" w:type="continuationSeparator">
    <w:p w:rsidRDefault="00C91095" w:rsidR="00C91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9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C5270">
      <w:rPr>
        <w:rFonts w:hAnsi="Times New Roman" w:ascii="Times New Roman"/>
      </w:rPr>
      <w:t>6311</w:t>
    </w:r>
    <w:r w:rsidR="00464385">
      <w:rPr>
        <w:rFonts w:hAnsi="Times New Roman" w:ascii="Times New Roman"/>
      </w:rPr>
      <w:t>/1</w:t>
    </w:r>
    <w:r w:rsidR="000F5AB1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BA41F6"/>
    <w:multiLevelType w:val="hybridMultilevel"/>
    <w:tmpl w:val="7A7E90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F1617"/>
    <w:multiLevelType w:val="hybridMultilevel"/>
    <w:tmpl w:val="31224B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0"/>
  </w:num>
  <w:num w:numId="17">
    <w:abstractNumId w:val="9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5AB1"/>
    <w:rsid w:val="001056B0"/>
    <w:rsid w:val="001115CA"/>
    <w:rsid w:val="001314E4"/>
    <w:rsid w:val="00134EBD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B2DE0"/>
    <w:rsid w:val="003D1C43"/>
    <w:rsid w:val="003D2785"/>
    <w:rsid w:val="003D2E0C"/>
    <w:rsid w:val="003E01D6"/>
    <w:rsid w:val="003E350E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7853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1A3E"/>
    <w:rsid w:val="00611983"/>
    <w:rsid w:val="00630958"/>
    <w:rsid w:val="00637330"/>
    <w:rsid w:val="006375A3"/>
    <w:rsid w:val="006501F2"/>
    <w:rsid w:val="00654207"/>
    <w:rsid w:val="00684D2B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29ED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54629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26E9D"/>
    <w:rsid w:val="009400B7"/>
    <w:rsid w:val="00940C93"/>
    <w:rsid w:val="009432E4"/>
    <w:rsid w:val="00945F4C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4A9B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BC5B78"/>
    <w:rsid w:val="00C03EC8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1095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46DC"/>
    <w:rsid w:val="00E16F5D"/>
    <w:rsid w:val="00E24EFE"/>
    <w:rsid w:val="00E319FB"/>
    <w:rsid w:val="00E31AFD"/>
    <w:rsid w:val="00E56EAA"/>
    <w:rsid w:val="00E57739"/>
    <w:rsid w:val="00E57A13"/>
    <w:rsid w:val="00E62DAB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1967"/>
    <w:rsid w:val="00F56224"/>
    <w:rsid w:val="00F97CAD"/>
    <w:rsid w:val="00FB1C9C"/>
    <w:rsid w:val="00FC3737"/>
    <w:rsid w:val="00FC40FF"/>
    <w:rsid w:val="00FC5270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6311</izvorni_sadrzaj>
    <derivirana_varijabla naziv="DomainObject.Predmet.Broj_1">6311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St-6311/2016</izvorni_sadrzaj>
    <derivirana_varijabla naziv="DomainObject.Predmet.OznakaBroj_1">St-6311/2016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Plamen j.d.o.o. zastupanog po punomoćniku Tomislav Šuflaj</izvorni_sadrzaj>
    <derivirana_varijabla naziv="DomainObject.Predmet.ProtustrankaFormated_1">  Plavi Plamen j.d.o.o. zastupanog po punomoćniku Tomislav Šuflaj</derivirana_varijabla>
  </DomainObject.Predmet.ProtustrankaFormated>
  <DomainObject.Predmet.ProtustrankaFormatedOIB>
    <izvorni_sadrzaj>  Plavi Plamen j.d.o.o., OIB 97571180183 zastupanog po punomoćniku Tomislav Šuflaj</izvorni_sadrzaj>
    <derivirana_varijabla naziv="DomainObject.Predmet.ProtustrankaFormatedOIB_1">  Plavi Plamen j.d.o.o., OIB 97571180183 zastupanog po punomoćniku Tomislav Šuflaj</derivirana_varijabla>
  </DomainObject.Predmet.ProtustrankaFormatedOIB>
  <DomainObject.Predmet.ProtustrankaFormatedWithAdress>
    <izvorni_sadrzaj> Plavi Plamen j.d.o.o., Mrazovićeva 8, 10000 Zagreb zastupanog po punomoćniku Tomislav Šuflaj</izvorni_sadrzaj>
    <derivirana_varijabla naziv="DomainObject.Predmet.ProtustrankaFormatedWithAdress_1"> Plavi Plamen j.d.o.o., Mrazovićeva 8, 10000 Zagreb zastupanog po punomoćniku Tomislav Šuflaj</derivirana_varijabla>
  </DomainObject.Predmet.ProtustrankaFormatedWithAdress>
  <DomainObject.Predmet.ProtustrankaFormatedWithAdressOIB>
    <izvorni_sadrzaj> Plavi Plamen j.d.o.o., OIB 97571180183, Mrazovićeva 8, 10000 Zagreb zastupanog po punomoćniku Tomislav Šuflaj</izvorni_sadrzaj>
    <derivirana_varijabla naziv="DomainObject.Predmet.ProtustrankaFormatedWithAdressOIB_1"> Plavi Plamen j.d.o.o., OIB 97571180183, Mrazovićeva 8, 10000 Zagreb zastupanog po punomoćniku Tomislav Šuflaj</derivirana_varijabla>
  </DomainObject.Predmet.ProtustrankaFormatedWithAdressOIB>
  <DomainObject.Predmet.ProtustrankaWithAdress>
    <izvorni_sadrzaj>Plavi Plamen j.d.o.o. Mrazovićeva 8, 10000 Zagreb</izvorni_sadrzaj>
    <derivirana_varijabla naziv="DomainObject.Predmet.ProtustrankaWithAdress_1">Plavi Plamen j.d.o.o. Mrazovićeva 8, 10000 Zagreb</derivirana_varijabla>
  </DomainObject.Predmet.ProtustrankaWithAdress>
  <DomainObject.Predmet.ProtustrankaWithAdressOIB>
    <izvorni_sadrzaj>Plavi Plamen j.d.o.o., OIB 97571180183, Mrazovićeva 8, 10000 Zagreb</izvorni_sadrzaj>
    <derivirana_varijabla naziv="DomainObject.Predmet.ProtustrankaWithAdressOIB_1">Plavi Plamen j.d.o.o., OIB 97571180183, Mrazovićeva 8, 10000 Zagreb</derivirana_varijabla>
  </DomainObject.Predmet.ProtustrankaWithAdressOIB>
  <DomainObject.Predmet.ProtustrankaNazivFormated>
    <izvorni_sadrzaj>Plavi Plamen j.d.o.o.</izvorni_sadrzaj>
    <derivirana_varijabla naziv="DomainObject.Predmet.ProtustrankaNazivFormated_1">Plavi Plamen j.d.o.o.</derivirana_varijabla>
  </DomainObject.Predmet.ProtustrankaNazivFormated>
  <DomainObject.Predmet.ProtustrankaNazivFormatedOIB>
    <izvorni_sadrzaj>Plavi Plamen j.d.o.o., OIB 97571180183</izvorni_sadrzaj>
    <derivirana_varijabla naziv="DomainObject.Predmet.ProtustrankaNazivFormatedOIB_1">Plavi Plamen j.d.o.o., OIB 97571180183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Plamen j.d.o.o. zastupanog po punomoćniku Tomislav Šuflaj</item>
    </izvorni_sadrzaj>
    <derivirana_varijabla naziv="DomainObject.Predmet.ProtuStrankaListFormated_1">
      <item>Plavi Plamen j.d.o.o. zastupanog po punomoćniku Tomislav Šuflaj</item>
    </derivirana_varijabla>
  </DomainObject.Predmet.ProtuStrankaListFormated>
  <DomainObject.Predmet.ProtuStrankaListFormatedOIB>
    <izvorni_sadrzaj>
      <item>Plavi Plamen j.d.o.o., OIB 97571180183 zastupanog po punomoćniku Tomislav Šuflaj</item>
    </izvorni_sadrzaj>
    <derivirana_varijabla naziv="DomainObject.Predmet.ProtuStrankaListFormatedOIB_1">
      <item>Plavi Plamen j.d.o.o., OIB 97571180183 zastupanog po punomoćniku Tomislav Šuflaj</item>
    </derivirana_varijabla>
  </DomainObject.Predmet.ProtuStrankaListFormatedOIB>
  <DomainObject.Predmet.ProtuStrankaListFormatedWithAdress>
    <izvorni_sadrzaj>
      <item>Plavi Plamen j.d.o.o., Mrazovićeva 8, 10000 Zagreb zastupanog po punomoćniku Tomislav Šuflaj</item>
    </izvorni_sadrzaj>
    <derivirana_varijabla naziv="DomainObject.Predmet.ProtuStrankaListFormatedWithAdress_1">
      <item>Plavi Plamen j.d.o.o., Mrazovićeva 8, 10000 Zagreb zastupanog po punomoćniku Tomislav Šuflaj</item>
    </derivirana_varijabla>
  </DomainObject.Predmet.ProtuStrankaListFormatedWithAdress>
  <DomainObject.Predmet.ProtuStrankaListFormatedWithAdressOIB>
    <izvorni_sadrzaj>
      <item>Plavi Plamen j.d.o.o., OIB 97571180183, Mrazovićeva 8, 10000 Zagreb zastupanog po punomoćniku Tomislav Šuflaj</item>
    </izvorni_sadrzaj>
    <derivirana_varijabla naziv="DomainObject.Predmet.ProtuStrankaListFormatedWithAdressOIB_1">
      <item>Plavi Plamen j.d.o.o., OIB 97571180183, Mrazovićeva 8, 10000 Zagreb zastupanog po punomoćniku Tomislav Šuflaj</item>
    </derivirana_varijabla>
  </DomainObject.Predmet.ProtuStrankaListFormatedWithAdressOIB>
  <DomainObject.Predmet.ProtuStrankaListNazivFormated>
    <izvorni_sadrzaj>
      <item>Plavi Plamen j.d.o.o.</item>
    </izvorni_sadrzaj>
    <derivirana_varijabla naziv="DomainObject.Predmet.ProtuStrankaListNazivFormated_1">
      <item>Plavi Plamen j.d.o.o.</item>
    </derivirana_varijabla>
  </DomainObject.Predmet.ProtuStrankaListNazivFormated>
  <DomainObject.Predmet.ProtuStrankaListNazivFormatedOIB>
    <izvorni_sadrzaj>
      <item>Plavi Plamen j.d.o.o., OIB 97571180183</item>
    </izvorni_sadrzaj>
    <derivirana_varijabla naziv="DomainObject.Predmet.ProtuStrankaListNazivFormatedOIB_1">
      <item>Plavi Plamen j.d.o.o., OIB 97571180183</item>
    </derivirana_varijabla>
  </DomainObject.Predmet.ProtuStrankaListNazivFormatedOIB>
  <DomainObject.Predmet.OstaliListFormated>
    <izvorni_sadrzaj>
      <item>Tomislav Šuflaj punomoćnik sudionika u postupku Plavi Plamen j.d.o.o.</item>
    </izvorni_sadrzaj>
    <derivirana_varijabla naziv="DomainObject.Predmet.OstaliListFormated_1">
      <item>Tomislav Šuflaj punomoćnik sudionika u postupku Plavi Plamen j.d.o.o.</item>
    </derivirana_varijabla>
  </DomainObject.Predmet.OstaliListFormated>
  <DomainObject.Predmet.OstaliListFormatedOIB>
    <izvorni_sadrzaj>
      <item>Tomislav Šuflaj, OIB 22864303597 punomoćnik sudionika u postupku Plavi Plamen j.d.o.o.</item>
    </izvorni_sadrzaj>
    <derivirana_varijabla naziv="DomainObject.Predmet.OstaliListFormatedOIB_1">
      <item>Tomislav Šuflaj, OIB 22864303597 punomoćnik sudionika u postupku Plavi Plamen j.d.o.o.</item>
    </derivirana_varijabla>
  </DomainObject.Predmet.OstaliListFormatedOIB>
  <DomainObject.Predmet.OstaliListFormatedWithAdress>
    <izvorni_sadrzaj>
      <item>Tomislav Šuflaj, Mrazovićeva 8, 10000 Zagreb punomoćnik sudionika u postupku Plavi Plamen j.d.o.o.</item>
    </izvorni_sadrzaj>
    <derivirana_varijabla naziv="DomainObject.Predmet.OstaliListFormatedWithAdress_1">
      <item>Tomislav Šuflaj, Mrazovićeva 8, 10000 Zagreb punomoćnik sudionika u postupku Plavi Plamen j.d.o.o.</item>
    </derivirana_varijabla>
  </DomainObject.Predmet.OstaliListFormatedWithAdress>
  <DomainObject.Predmet.OstaliListFormatedWithAdressOIB>
    <izvorni_sadrzaj>
      <item>Tomislav Šuflaj, OIB 22864303597, Mrazovićeva 8, 10000 Zagreb punomoćnik sudionika u postupku Plavi Plamen j.d.o.o.</item>
    </izvorni_sadrzaj>
    <derivirana_varijabla naziv="DomainObject.Predmet.OstaliListFormatedWithAdressOIB_1">
      <item>Tomislav Šuflaj, OIB 22864303597, Mrazovićeva 8, 10000 Zagreb punomoćnik sudionika u postupku Plavi Plamen j.d.o.o.</item>
    </derivirana_varijabla>
  </DomainObject.Predmet.OstaliListFormatedWithAdressOIB>
  <DomainObject.Predmet.OstaliListNazivFormated>
    <izvorni_sadrzaj>
      <item>Tomislav Šuflaj</item>
    </izvorni_sadrzaj>
    <derivirana_varijabla naziv="DomainObject.Predmet.OstaliListNazivFormated_1">
      <item>Tomislav Šuflaj</item>
    </derivirana_varijabla>
  </DomainObject.Predmet.OstaliListNazivFormated>
  <DomainObject.Predmet.OstaliListNazivFormatedOIB>
    <izvorni_sadrzaj>
      <item>Tomislav Šuflaj, OIB 22864303597</item>
    </izvorni_sadrzaj>
    <derivirana_varijabla naziv="DomainObject.Predmet.OstaliListNazivFormatedOIB_1">
      <item>Tomislav Šuflaj, OIB 22864303597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Plamen j.d.o.o.</izvorni_sadrzaj>
    <derivirana_varijabla naziv="DomainObject.Predmet.ProtustrankaIDrugi_1">Plavi Plamen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Plamen j.d.o.o., OIB 97571180183, Mrazovićeva 8, 10000 Zagreb</izvorni_sadrzaj>
    <derivirana_varijabla naziv="DomainObject.Predmet.ProtustrankaIDrugiAdressOIB_1">Plavi Plamen j.d.o.o., OIB 97571180183, Mrazovićeva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Plamen j.d.o.o.</item>
      <item>Tomislav Šuflaj</item>
    </izvorni_sadrzaj>
    <derivirana_varijabla naziv="DomainObject.Predmet.SudioniciListNaziv_1">
      <item>FINA Regionalni centar Zagreb</item>
      <item>Plavi Plamen j.d.o.o.</item>
      <item>Tomislav Šuflaj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Plamen j.d.o.o., OIB 97571180183, Mrazovićeva 8,10000 Zagreb</item>
      <item>Tomislav Šuflaj, OIB 22864303597, Mrazovićeva 8,10000 Zagreb</item>
    </izvorni_sadrzaj>
    <derivirana_varijabla naziv="DomainObject.Predmet.SudioniciListAdressOIB_1">
      <item>FINA Regionalni centar Zagreb, OIB 85821130368, Trg svibanjskih žrtava 1995. 1,10000 Zagreb</item>
      <item>Plavi Plamen j.d.o.o., OIB 97571180183, Mrazovićeva 8,10000 Zagreb</item>
      <item>Tomislav Šuflaj, OIB 22864303597, Mrazovićeva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97571180183</item>
      <item>, OIB 22864303597</item>
    </izvorni_sadrzaj>
    <derivirana_varijabla naziv="DomainObject.Predmet.SudioniciListNazivOIB_1">
      <item>, OIB 85821130368</item>
      <item>, OIB 97571180183</item>
      <item>, OIB 22864303597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DEFE8-F639-4833-9B51-BAC5AE9F9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831</properties:Words>
  <properties:Characters>4456</properties:Characters>
  <properties:Lines>99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2017-09-04T12:04:00Z</dcterms:created>
  <dc:creator>x</dc:creator>
  <cp:lastModifiedBy>Zlatka Plivelić</cp:lastModifiedBy>
  <cp:lastPrinted>2017-09-06T06:46:00Z</cp:lastPrinted>
  <dcterms:modified xmlns:xsi="http://www.w3.org/2001/XMLSchema-instance" xsi:type="dcterms:W3CDTF">2017-09-06T06:46:00Z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