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2265" w14:paraId="dc92265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C33536">
        <w:rPr>
          <w:lang w:val="hr-HR"/>
        </w:rPr>
        <w:t>PROIZVODNO USLUŽNA ZADRUGA SUNCE, Križevci, Potočka ulica 3</w:t>
      </w:r>
      <w:r w:rsidR="00F55C08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C33536">
        <w:rPr>
          <w:lang w:val="hr-HR"/>
        </w:rPr>
        <w:t>81646115398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C6F2F" w:rsidRPr="008B025F">
        <w:rPr>
          <w:lang w:val="hr-HR"/>
        </w:rPr>
        <w:t xml:space="preserve"> </w:t>
      </w:r>
      <w:r w:rsidR="00C33536">
        <w:rPr>
          <w:lang w:val="hr-HR"/>
        </w:rPr>
        <w:t>PROIZVODNO USLUŽNA ZADRUGA SUNCE, Križevci, Potočka ulica 3</w:t>
      </w:r>
      <w:r w:rsidR="006C6F2F" w:rsidRPr="008B025F">
        <w:rPr>
          <w:lang w:val="hr-HR"/>
        </w:rPr>
        <w:t xml:space="preserve">, OIB: </w:t>
      </w:r>
      <w:r w:rsidR="00C33536">
        <w:rPr>
          <w:lang w:val="hr-HR"/>
        </w:rPr>
        <w:t>81646115398</w:t>
      </w:r>
      <w:r w:rsidR="004133DA" w:rsidRPr="008B025F">
        <w:rPr>
          <w:lang w:val="hr-HR"/>
        </w:rPr>
        <w:t xml:space="preserve">, iznosi </w:t>
      </w:r>
      <w:r w:rsidR="00C33536">
        <w:rPr>
          <w:lang w:val="hr-HR"/>
        </w:rPr>
        <w:t xml:space="preserve">2.064,23 kn.  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C33536">
        <w:rPr>
          <w:lang w:val="hr-HR"/>
        </w:rPr>
        <w:t>zastupnica dužnika Sonja Amidžić iz Križevaca, Frankopanska ulica 17,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C33536">
        <w:rPr>
          <w:lang w:val="hr-HR"/>
        </w:rPr>
        <w:t xml:space="preserve">zastupnica </w:t>
      </w:r>
      <w:r w:rsidRPr="008B025F">
        <w:rPr>
          <w:lang w:val="hr-HR"/>
        </w:rP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45F7" w:rsidRPr="004845F7">
      <w:rPr>
        <w:noProof/>
        <w:lang w:val="hr-HR"/>
      </w:rPr>
      <w:t>2</w:t>
    </w:r>
    <w:r>
      <w:fldChar w:fldCharType="end"/>
    </w:r>
  </w:p>
  <w:p w:rsidRDefault="00C33536" w:rsidP="00C33536" w:rsidR="00C33536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St-612/15-4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C33536">
      <w:rPr>
        <w:lang w:val="hr-HR"/>
      </w:rPr>
      <w:t>612/15-4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845F7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5F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45F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45F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45F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5F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45F7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45F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45F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SUNCE za proizvodnju, usluge i trgovinu</izvorni_sadrzaj>
    <derivirana_varijabla naziv="DomainObject.Predmet.ProtustrankaFormated_1">  PROIZVODNO USLUŽNA ZADRUGA SUNCE za proizvodnju, usluge i trgovinu</derivirana_varijabla>
  </DomainObject.Predmet.ProtustrankaFormated>
  <DomainObject.Predmet.ProtustrankaFormatedOIB>
    <izvorni_sadrzaj>  PROIZVODNO USLUŽNA ZADRUGA SUNCE za proizvodnju, usluge i trgovinu, OIB 81646115398</izvorni_sadrzaj>
    <derivirana_varijabla naziv="DomainObject.Predmet.ProtustrankaFormatedOIB_1">  PROIZVODNO USLUŽNA ZADRUGA SUNCE za proizvodnju, usluge i trgovinu, OIB 81646115398</derivirana_varijabla>
  </DomainObject.Predmet.ProtustrankaFormatedOIB>
  <DomainObject.Predmet.ProtustrankaFormatedWithAdress>
    <izvorni_sadrzaj> PROIZVODNO USLUŽNA ZADRUGA SUNCE za proizvodnju, usluge i trgovinu, Potočka ulica 3, 48260 Križevci</izvorni_sadrzaj>
    <derivirana_varijabla naziv="DomainObject.Predmet.ProtustrankaFormatedWithAdress_1"> PROIZVODNO USLUŽNA ZADRUGA SUNCE za proizvodnju, usluge i trgovinu, Potočka ulica 3, 48260 Križevci</derivirana_varijabla>
  </DomainObject.Predmet.ProtustrankaFormatedWithAdress>
  <DomainObject.Predmet.ProtustrankaFormatedWithAdressOIB>
    <izvorni_sadrzaj> PROIZVODNO USLUŽNA ZADRUGA SUNCE za proizvodnju, usluge i trgovinu, OIB 81646115398, Potočka ulica 3, 48260 Križevci</izvorni_sadrzaj>
    <derivirana_varijabla naziv="DomainObject.Predmet.ProtustrankaFormatedWithAdressOIB_1"> PROIZVODNO USLUŽNA ZADRUGA SUNCE za proizvodnju, usluge i trgovinu, OIB 81646115398, Potočka ulica 3, 48260 Križevci</derivirana_varijabla>
  </DomainObject.Predmet.ProtustrankaFormatedWithAdressOIB>
  <DomainObject.Predmet.ProtustrankaWithAdress>
    <izvorni_sadrzaj>PROIZVODNO USLUŽNA ZADRUGA SUNCE za proizvodnju, usluge i trgovinu Potočka ulica 3, 48260 Križevci</izvorni_sadrzaj>
    <derivirana_varijabla naziv="DomainObject.Predmet.ProtustrankaWithAdress_1">PROIZVODNO USLUŽNA ZADRUGA SUNCE za proizvodnju, usluge i trgovinu Potočka ulica 3, 48260 Križevci</derivirana_varijabla>
  </DomainObject.Predmet.ProtustrankaWithAdress>
  <DomainObject.Predmet.ProtustrankaWithAdressOIB>
    <izvorni_sadrzaj>PROIZVODNO USLUŽNA ZADRUGA SUNCE za proizvodnju, usluge i trgovinu, OIB 81646115398, Potočka ulica 3, 48260 Križevci</izvorni_sadrzaj>
    <derivirana_varijabla naziv="DomainObject.Predmet.ProtustrankaWithAdressOIB_1">PROIZVODNO USLUŽNA ZADRUGA SUNCE za proizvodnju, usluge i trgovinu, OIB 81646115398, Potočka ulica 3, 48260 Križevci</derivirana_varijabla>
  </DomainObject.Predmet.ProtustrankaWithAdressOIB>
  <DomainObject.Predmet.ProtustrankaNazivFormated>
    <izvorni_sadrzaj>PROIZVODNO USLUŽNA ZADRUGA SUNCE za proizvodnju, usluge i trgovinu</izvorni_sadrzaj>
    <derivirana_varijabla naziv="DomainObject.Predmet.ProtustrankaNazivFormated_1">PROIZVODNO USLUŽNA ZADRUGA SUNCE za proizvodnju, usluge i trgovinu</derivirana_varijabla>
  </DomainObject.Predmet.ProtustrankaNazivFormated>
  <DomainObject.Predmet.ProtustrankaNazivFormatedOIB>
    <izvorni_sadrzaj>PROIZVODNO USLUŽNA ZADRUGA SUNCE za proizvodnju, usluge i trgovinu, OIB 81646115398</izvorni_sadrzaj>
    <derivirana_varijabla naziv="DomainObject.Predmet.ProtustrankaNazivFormatedOIB_1">PROIZVODNO USLUŽNA ZADRUGA SUNCE za proizvodnju, usluge i trgovinu, OIB 81646115398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2064.23</izvorni_sadrzaj>
    <derivirana_varijabla naziv="DomainObject.Predmet.TrenutnaVrijednost_1">2064.23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SUNCE za proizvodnju, usluge i trgovinu</item>
    </izvorni_sadrzaj>
    <derivirana_varijabla naziv="DomainObject.Predmet.ProtuStrankaListFormated_1">
      <item>PROIZVODNO USLUŽNA ZADRUGA SUNCE za proizvodnju, usluge i trgovinu</item>
    </derivirana_varijabla>
  </DomainObject.Predmet.ProtuStrankaListFormated>
  <DomainObject.Predmet.ProtuStrankaListFormatedOIB>
    <izvorni_sadrzaj>
      <item>PROIZVODNO USLUŽNA ZADRUGA SUNCE za proizvodnju, usluge i trgovinu, OIB 81646115398</item>
    </izvorni_sadrzaj>
    <derivirana_varijabla naziv="DomainObject.Predmet.ProtuStrankaListFormatedOIB_1">
      <item>PROIZVODNO USLUŽNA ZADRUGA SUNCE za proizvodnju, usluge i trgovinu, OIB 81646115398</item>
    </derivirana_varijabla>
  </DomainObject.Predmet.ProtuStrankaListFormatedOIB>
  <DomainObject.Predmet.ProtuStrankaListFormatedWithAdress>
    <izvorni_sadrzaj>
      <item>PROIZVODNO USLUŽNA ZADRUGA SUNCE za proizvodnju, usluge i trgovinu, Potočka ulica 3, 48260 Križevci</item>
    </izvorni_sadrzaj>
    <derivirana_varijabla naziv="DomainObject.Predmet.ProtuStrankaListFormatedWithAdress_1">
      <item>PROIZVODNO USLUŽNA ZADRUGA SUNCE za proizvodnju, usluge i trgovinu, Potočka ulica 3, 48260 Križevci</item>
    </derivirana_varijabla>
  </DomainObject.Predmet.ProtuStrankaListFormatedWithAdress>
  <DomainObject.Predmet.ProtuStrankaListFormatedWithAdressOIB>
    <izvorni_sadrzaj>
      <item>PROIZVODNO USLUŽNA ZADRUGA SUNCE za proizvodnju, usluge i trgovinu, OIB 81646115398, Potočka ulica 3, 48260 Križevci</item>
    </izvorni_sadrzaj>
    <derivirana_varijabla naziv="DomainObject.Predmet.ProtuStrankaListFormatedWithAdressOIB_1">
      <item>PROIZVODNO USLUŽNA ZADRUGA SUNCE za proizvodnju, usluge i trgovinu, OIB 81646115398, Potočka ulica 3, 48260 Križevci</item>
    </derivirana_varijabla>
  </DomainObject.Predmet.ProtuStrankaListFormatedWithAdressOIB>
  <DomainObject.Predmet.ProtuStrankaListNazivFormated>
    <izvorni_sadrzaj>
      <item>PROIZVODNO USLUŽNA ZADRUGA SUNCE za proizvodnju, usluge i trgovinu</item>
    </izvorni_sadrzaj>
    <derivirana_varijabla naziv="DomainObject.Predmet.ProtuStrankaListNazivFormated_1">
      <item>PROIZVODNO USLUŽNA ZADRUGA SUNCE za proizvodnju, usluge i trgovinu</item>
    </derivirana_varijabla>
  </DomainObject.Predmet.ProtuStrankaListNazivFormated>
  <DomainObject.Predmet.ProtuStrankaListNazivFormatedOIB>
    <izvorni_sadrzaj>
      <item>PROIZVODNO USLUŽNA ZADRUGA SUNCE za proizvodnju, usluge i trgovinu, OIB 81646115398</item>
    </izvorni_sadrzaj>
    <derivirana_varijabla naziv="DomainObject.Predmet.ProtuStrankaListNazivFormatedOIB_1">
      <item>PROIZVODNO USLUŽNA ZADRUGA SUNCE za proizvodnju, usluge i trgovinu, OIB 81646115398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SUNCE za proizvodnju, usluge i trgovinu</izvorni_sadrzaj>
    <derivirana_varijabla naziv="DomainObject.Predmet.ProtustrankaIDrugi_1">PROIZVODNO USLUŽNA ZADRUGA SUNCE za proizvodnju,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PROIZVODNO USLUŽNA ZADRUGA SUNCE za proizvodnju, usluge i trgovinu, OIB 81646115398, Potočka ulica 3, 48260 Križevci</izvorni_sadrzaj>
    <derivirana_varijabla naziv="DomainObject.Predmet.ProtustrankaIDrugiAdressOIB_1">PROIZVODNO USLUŽNA ZADRUGA SUNCE za proizvodnju, usluge i trgovinu, OIB 81646115398, Potočka ulica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SUNCE za proizvodnju, usluge i trgovinu</item>
      <item>e-Oglasna</item>
      <item>Sudski registar</item>
    </izvorni_sadrzaj>
    <derivirana_varijabla naziv="DomainObject.Predmet.SudioniciListNaziv_1">
      <item>Financijska agencija</item>
      <item>PROIZVODNO USLUŽNA ZADRUGA SUNCE za proizvodnju, usluge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PROIZVODNO USLUŽNA ZADRUGA SUNCE za proizvodnju, usluge i trgovinu, OIB 81646115398, Potočka ulica 3,48260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PROIZVODNO USLUŽNA ZADRUGA SUNCE za proizvodnju, usluge i trgovinu, OIB 81646115398, Potočka ulica 3,48260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81646115398</item>
      <item>, OIB null</item>
      <item>, OIB null</item>
    </izvorni_sadrzaj>
    <derivirana_varijabla naziv="DomainObject.Predmet.SudioniciListNazivOIB_1">
      <item>, OIB 85821130368</item>
      <item>, OIB 81646115398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390</properties:Words>
  <properties:Characters>2060</properties:Characters>
  <properties:Lines>56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2015-11-05T10:41:00Z</cp:lastPrinted>
  <dcterms:modified xmlns:xsi="http://www.w3.org/2001/XMLSchema-instance" xsi:type="dcterms:W3CDTF">2015-11-05T10:50:00Z</dcterms:modified>
  <cp:revision>33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