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0e1cb" w14:paraId="690e1cb" w:rsidRDefault="00C75245" w:rsidP="00C75245" w:rsidR="00C75245" w:rsidRPr="001F11A8">
      <w:pPr>
        <w:ind w:firstLine="708"/>
        <w15:collapsed w:val="false"/>
        <w:rPr>
          <w:rFonts w:cs="Times New Roman"/>
          <w:szCs w:val="24"/>
        </w:rPr>
      </w:pPr>
      <w:bookmarkStart w:name="_GoBack" w:id="0"/>
      <w:bookmarkEnd w:id="0"/>
      <w:r w:rsidRPr="001F11A8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245" w:rsidP="00C75245" w:rsidR="00C75245" w:rsidRPr="001F11A8">
      <w:pPr>
        <w:rPr>
          <w:rFonts w:cs="Times New Roman"/>
          <w:szCs w:val="24"/>
        </w:rPr>
      </w:pPr>
      <w:r w:rsidRPr="001F11A8">
        <w:rPr>
          <w:rFonts w:cs="Times New Roman" w:eastAsia="MS Mincho"/>
          <w:szCs w:val="24"/>
        </w:rPr>
        <w:t>REPUBLIKA HRVATSKA</w:t>
      </w:r>
    </w:p>
    <w:p w:rsidRDefault="00C75245" w:rsidP="00C75245" w:rsidR="00C75245" w:rsidRPr="001F11A8">
      <w:pPr>
        <w:rPr>
          <w:rFonts w:cs="Times New Roman"/>
          <w:szCs w:val="24"/>
        </w:rPr>
      </w:pPr>
      <w:r w:rsidRPr="001F11A8">
        <w:rPr>
          <w:rFonts w:cs="Times New Roman" w:eastAsia="MS Mincho"/>
          <w:szCs w:val="24"/>
        </w:rPr>
        <w:t>TRGOVAČKI SUD U RIJECI</w:t>
      </w:r>
    </w:p>
    <w:p w:rsidRDefault="00C75245" w:rsidP="00C75245" w:rsidR="00C75245" w:rsidRPr="001F11A8">
      <w:pPr>
        <w:rPr>
          <w:rFonts w:cs="Times New Roman" w:eastAsia="MS Mincho"/>
          <w:szCs w:val="24"/>
        </w:rPr>
      </w:pPr>
      <w:r w:rsidRPr="001F11A8">
        <w:rPr>
          <w:rFonts w:cs="Times New Roman" w:eastAsia="MS Mincho"/>
          <w:szCs w:val="24"/>
        </w:rPr>
        <w:t xml:space="preserve">      Rijeka, Zadarska 1 i 3</w:t>
      </w:r>
    </w:p>
    <w:p w:rsidRDefault="00E20C10" w:rsidP="00D61986" w:rsidR="00D61986" w:rsidRPr="001F11A8">
      <w:pPr>
        <w:jc w:val="both"/>
        <w:rPr>
          <w:rFonts w:cs="Times New Roman"/>
          <w:szCs w:val="24"/>
        </w:rPr>
      </w:pPr>
      <w:r w:rsidRPr="001F11A8">
        <w:rPr>
          <w:rFonts w:cs="Times New Roman"/>
          <w:szCs w:val="24"/>
        </w:rPr>
        <w:br/>
      </w:r>
    </w:p>
    <w:p w:rsidRDefault="001F11A8" w:rsidP="00D61986" w:rsidR="001F11A8">
      <w:pPr>
        <w:jc w:val="center"/>
        <w:rPr>
          <w:rFonts w:cs="Times New Roman"/>
          <w:szCs w:val="24"/>
        </w:rPr>
      </w:pPr>
    </w:p>
    <w:p w:rsidRDefault="00D61986" w:rsidP="00D61986" w:rsidR="00D61986" w:rsidRPr="001F11A8">
      <w:pPr>
        <w:jc w:val="center"/>
        <w:rPr>
          <w:rFonts w:cs="Times New Roman"/>
          <w:szCs w:val="24"/>
        </w:rPr>
      </w:pPr>
      <w:r w:rsidRPr="001F11A8">
        <w:rPr>
          <w:rFonts w:cs="Times New Roman"/>
          <w:szCs w:val="24"/>
        </w:rPr>
        <w:t>R E P U B L I K A    H R V A T S K A</w:t>
      </w:r>
    </w:p>
    <w:p w:rsidRDefault="00D61986" w:rsidP="00D61986" w:rsidR="00D61986" w:rsidRPr="001F11A8">
      <w:pPr>
        <w:jc w:val="center"/>
        <w:rPr>
          <w:rFonts w:cs="Times New Roman"/>
          <w:szCs w:val="24"/>
        </w:rPr>
      </w:pPr>
      <w:r w:rsidRPr="001F11A8">
        <w:rPr>
          <w:rFonts w:cs="Times New Roman"/>
          <w:szCs w:val="24"/>
        </w:rPr>
        <w:t>R J E Š E N J E</w:t>
      </w:r>
    </w:p>
    <w:p w:rsidRDefault="00D61986" w:rsidP="00D61986" w:rsidR="00D61986">
      <w:pPr>
        <w:jc w:val="both"/>
        <w:rPr>
          <w:rFonts w:cs="Times New Roman"/>
          <w:szCs w:val="24"/>
        </w:rPr>
      </w:pPr>
    </w:p>
    <w:p w:rsidRDefault="001F11A8" w:rsidP="00D61986" w:rsidR="001F11A8" w:rsidRPr="001F11A8">
      <w:pPr>
        <w:jc w:val="both"/>
        <w:rPr>
          <w:rFonts w:cs="Times New Roman"/>
          <w:szCs w:val="24"/>
        </w:rPr>
      </w:pPr>
    </w:p>
    <w:p w:rsidRDefault="00D61986" w:rsidP="00D61986" w:rsidR="00D61986" w:rsidRPr="001F11A8">
      <w:pPr>
        <w:jc w:val="both"/>
        <w:rPr>
          <w:rFonts w:cs="Times New Roman"/>
          <w:szCs w:val="24"/>
        </w:rPr>
      </w:pPr>
      <w:r w:rsidRPr="001F11A8">
        <w:rPr>
          <w:rFonts w:cs="Times New Roman"/>
          <w:szCs w:val="24"/>
        </w:rPr>
        <w:tab/>
        <w:t xml:space="preserve">Trgovački sud u Rijeci, po stečajnom sucu Veri Jelenović, u stečajnom postupku nad dužnikom </w:t>
      </w:r>
      <w:r w:rsidRPr="001F11A8">
        <w:rPr>
          <w:rFonts w:cs="Times New Roman"/>
          <w:bCs/>
          <w:szCs w:val="24"/>
        </w:rPr>
        <w:t>O. G. I. OPATIJA</w:t>
      </w:r>
      <w:r w:rsidRPr="001F11A8">
        <w:rPr>
          <w:rFonts w:cs="Times New Roman"/>
          <w:szCs w:val="24"/>
        </w:rPr>
        <w:t xml:space="preserve"> društvo s ograničenom odgovornošću za turizam, građevinarstvo i usluge u stečaju Pobri, Evićev Put 11, OIB 48611792764,  dana 29. ožujka 2018.</w:t>
      </w:r>
    </w:p>
    <w:p w:rsidRDefault="00D61986" w:rsidP="00D61986" w:rsidR="00D61986" w:rsidRPr="001F11A8">
      <w:pPr>
        <w:jc w:val="both"/>
        <w:rPr>
          <w:rFonts w:cs="Times New Roman"/>
          <w:szCs w:val="24"/>
        </w:rPr>
      </w:pPr>
    </w:p>
    <w:p w:rsidRDefault="00D61986" w:rsidP="00D61986" w:rsidR="00D61986" w:rsidRPr="001F11A8">
      <w:pPr>
        <w:jc w:val="center"/>
        <w:rPr>
          <w:rFonts w:cs="Times New Roman"/>
          <w:szCs w:val="24"/>
        </w:rPr>
      </w:pPr>
      <w:r w:rsidRPr="001F11A8">
        <w:rPr>
          <w:rFonts w:cs="Times New Roman"/>
          <w:szCs w:val="24"/>
        </w:rPr>
        <w:t>r i j e š i o   j e</w:t>
      </w:r>
    </w:p>
    <w:p w:rsidRDefault="00D61986" w:rsidP="00D61986" w:rsidR="00D61986" w:rsidRPr="001F11A8">
      <w:pPr>
        <w:jc w:val="both"/>
        <w:rPr>
          <w:rFonts w:cs="Times New Roman"/>
          <w:szCs w:val="24"/>
        </w:rPr>
      </w:pPr>
    </w:p>
    <w:p w:rsidRDefault="00D61986" w:rsidP="00D61986" w:rsidR="00D61986" w:rsidRPr="001F11A8">
      <w:pPr>
        <w:ind w:firstLine="708"/>
        <w:jc w:val="both"/>
        <w:rPr>
          <w:rFonts w:cs="Times New Roman"/>
          <w:szCs w:val="24"/>
        </w:rPr>
      </w:pPr>
      <w:r w:rsidRPr="001F11A8">
        <w:rPr>
          <w:rFonts w:cs="Times New Roman"/>
          <w:szCs w:val="24"/>
        </w:rPr>
        <w:t>I. Ponuditelju Goranu Justiniću, Stube put Kijca 5, Njivice, OIB: 87030635878, dosuđuju se nekretnine stečajnog dužnika upisane u zemljišnim knjigama Općinskog suda u Rijeci, zemljišnoknjižni odjel Rijeka:</w:t>
      </w:r>
    </w:p>
    <w:p w:rsidRDefault="00D61986" w:rsidP="00D61986" w:rsidR="00D61986" w:rsidRPr="001F11A8">
      <w:pPr>
        <w:jc w:val="both"/>
        <w:rPr>
          <w:rFonts w:cs="Times New Roman"/>
          <w:szCs w:val="24"/>
        </w:rPr>
      </w:pPr>
      <w:r w:rsidRPr="001F11A8">
        <w:rPr>
          <w:rFonts w:cs="Times New Roman"/>
          <w:szCs w:val="24"/>
        </w:rPr>
        <w:t>1. k.č.br. 3733/7  u naravi pašnjak površine 1169 m2, upisano u zk. ul. 4662., k.o. Viškovo, 2. udio 1/1 za korist koje nekretnine je temeljem Ugovora o zasnivanju prava služnosti od 13. prosinca 2007., uknjiženo pravo služnosti puta i kolnika, kao povlasno dobro, a na teret k.č. br. 3701/6, upisane u z.k.ul. 2018 ove k.o. kao poslužno dobro, te</w:t>
      </w:r>
    </w:p>
    <w:p w:rsidRDefault="00D61986" w:rsidP="00F26F68" w:rsidR="00D61986" w:rsidRPr="001F11A8">
      <w:pPr>
        <w:jc w:val="both"/>
        <w:rPr>
          <w:rFonts w:cs="Times New Roman"/>
          <w:szCs w:val="24"/>
        </w:rPr>
      </w:pPr>
      <w:r w:rsidRPr="001F11A8">
        <w:rPr>
          <w:rFonts w:cs="Times New Roman"/>
          <w:szCs w:val="24"/>
        </w:rPr>
        <w:t xml:space="preserve">2. k.č.br. 3733/1, u naravi put, površine 533 m2, upisano u zk.ul. 4663, k.o. Viškovo, </w:t>
      </w:r>
      <w:r w:rsidRPr="001F11A8">
        <w:rPr>
          <w:rFonts w:cs="Times New Roman"/>
          <w:bCs/>
          <w:szCs w:val="24"/>
        </w:rPr>
        <w:t>7. UDIO 12/84</w:t>
      </w:r>
      <w:r w:rsidRPr="001F11A8">
        <w:rPr>
          <w:rFonts w:cs="Times New Roman"/>
          <w:szCs w:val="24"/>
        </w:rPr>
        <w:t>.</w:t>
      </w:r>
    </w:p>
    <w:p w:rsidRDefault="00D61986" w:rsidP="00D61986" w:rsidR="00D61986" w:rsidRPr="001F11A8">
      <w:pPr>
        <w:jc w:val="both"/>
        <w:rPr>
          <w:rFonts w:cs="Times New Roman"/>
          <w:szCs w:val="24"/>
        </w:rPr>
      </w:pPr>
    </w:p>
    <w:p w:rsidRDefault="00D61986" w:rsidP="00D61986" w:rsidR="00D61986" w:rsidRPr="001F11A8">
      <w:pPr>
        <w:jc w:val="both"/>
        <w:rPr>
          <w:rFonts w:cs="Times New Roman"/>
          <w:szCs w:val="24"/>
        </w:rPr>
      </w:pPr>
      <w:r w:rsidRPr="001F11A8">
        <w:rPr>
          <w:rFonts w:cs="Times New Roman"/>
          <w:szCs w:val="24"/>
        </w:rPr>
        <w:t xml:space="preserve">       </w:t>
      </w:r>
      <w:r w:rsidRPr="001F11A8">
        <w:rPr>
          <w:rFonts w:cs="Times New Roman"/>
          <w:szCs w:val="24"/>
        </w:rPr>
        <w:tab/>
        <w:t xml:space="preserve">II. Kupac Goran Justinić, Stube put Kijca 5, Njivice, OIB: 87030635878 </w:t>
      </w:r>
      <w:r w:rsidRPr="001F11A8">
        <w:rPr>
          <w:rFonts w:cs="Times New Roman"/>
          <w:bCs/>
          <w:szCs w:val="24"/>
        </w:rPr>
        <w:t>dužan je</w:t>
      </w:r>
      <w:r w:rsidRPr="001F11A8">
        <w:rPr>
          <w:rFonts w:cs="Times New Roman"/>
          <w:szCs w:val="24"/>
        </w:rPr>
        <w:t xml:space="preserve"> kupovninu u iznosu od 33.001,00 kn</w:t>
      </w:r>
      <w:r w:rsidRPr="001F11A8">
        <w:rPr>
          <w:rFonts w:cs="Times New Roman"/>
          <w:noProof/>
          <w:szCs w:val="24"/>
        </w:rPr>
        <w:t xml:space="preserve"> </w:t>
      </w:r>
      <w:r w:rsidRPr="001F11A8">
        <w:rPr>
          <w:rFonts w:cs="Times New Roman"/>
          <w:szCs w:val="24"/>
        </w:rPr>
        <w:t xml:space="preserve">umanjenu za položenu jamčevinu (u iznosu od 71.595,62 kn) u roku od 30 dana od dana pravomoćnosti ovog rješenja na poseban račun Financijske agencije IBAN: HR11 2390 0011 3000 2878 7, model: HR11, pod "Poziv na broj" (PNB) kao podatak prvi (P1) treba upisati broj </w:t>
      </w:r>
      <w:r w:rsidR="001F11A8" w:rsidRPr="001F11A8">
        <w:rPr>
          <w:rFonts w:cs="Times New Roman"/>
          <w:szCs w:val="24"/>
        </w:rPr>
        <w:t>64521</w:t>
      </w:r>
      <w:r w:rsidRPr="001F11A8">
        <w:rPr>
          <w:rFonts w:cs="Times New Roman"/>
          <w:szCs w:val="24"/>
        </w:rPr>
        <w:t>, a kao podatak drugi broj P2 sadržan u tablici Lista ponuditelja sa zadnjom najvišom valjanom ponudom u nadmetanju (</w:t>
      </w:r>
      <w:r w:rsidR="001F11A8" w:rsidRPr="001F11A8">
        <w:rPr>
          <w:rFonts w:cs="Times New Roman"/>
          <w:szCs w:val="24"/>
        </w:rPr>
        <w:t>18333</w:t>
      </w:r>
      <w:r w:rsidRPr="001F11A8">
        <w:rPr>
          <w:rFonts w:cs="Times New Roman"/>
          <w:szCs w:val="24"/>
        </w:rPr>
        <w:t>).</w:t>
      </w:r>
    </w:p>
    <w:p w:rsidRDefault="00D61986" w:rsidP="00D61986" w:rsidR="00D61986" w:rsidRPr="001F11A8">
      <w:pPr>
        <w:jc w:val="both"/>
        <w:rPr>
          <w:rFonts w:cs="Times New Roman"/>
          <w:szCs w:val="24"/>
        </w:rPr>
      </w:pPr>
    </w:p>
    <w:p w:rsidRDefault="00D61986" w:rsidP="00D61986" w:rsidR="00D61986" w:rsidRPr="001F11A8">
      <w:pPr>
        <w:ind w:firstLine="708"/>
        <w:jc w:val="both"/>
        <w:rPr>
          <w:rFonts w:cs="Times New Roman"/>
          <w:szCs w:val="24"/>
        </w:rPr>
      </w:pPr>
      <w:r w:rsidRPr="001F11A8">
        <w:rPr>
          <w:rFonts w:cs="Times New Roman"/>
          <w:szCs w:val="24"/>
        </w:rPr>
        <w:t xml:space="preserve">III. Određuje se uknjižba prava vlasništva  u korist kupca </w:t>
      </w:r>
      <w:r w:rsidR="0030668C" w:rsidRPr="001F11A8">
        <w:rPr>
          <w:rFonts w:cs="Times New Roman"/>
          <w:szCs w:val="24"/>
        </w:rPr>
        <w:t xml:space="preserve">Gorana Justinića, Stube put Kijca 5, Njivice, OIB: 87030635878 </w:t>
      </w:r>
      <w:r w:rsidRPr="001F11A8">
        <w:rPr>
          <w:rFonts w:cs="Times New Roman"/>
          <w:szCs w:val="24"/>
        </w:rPr>
        <w:t xml:space="preserve"> </w:t>
      </w:r>
      <w:r w:rsidRPr="001F11A8">
        <w:rPr>
          <w:rFonts w:cs="Times New Roman"/>
          <w:bCs/>
          <w:szCs w:val="24"/>
        </w:rPr>
        <w:t xml:space="preserve">na dosuđenoj nekretnini stečajnog dužnika </w:t>
      </w:r>
      <w:r w:rsidRPr="001F11A8">
        <w:rPr>
          <w:rFonts w:cs="Times New Roman"/>
          <w:szCs w:val="24"/>
        </w:rPr>
        <w:t>upisanoj u zemljišnim knjigama Općinskog suda u Rijeci, zemljišnoknjižni odjel Rijeka:</w:t>
      </w:r>
    </w:p>
    <w:p w:rsidRDefault="00D61986" w:rsidP="00D61986" w:rsidR="00D61986" w:rsidRPr="001F11A8">
      <w:pPr>
        <w:jc w:val="both"/>
        <w:rPr>
          <w:rFonts w:cs="Times New Roman"/>
          <w:szCs w:val="24"/>
        </w:rPr>
      </w:pPr>
      <w:r w:rsidRPr="001F11A8">
        <w:rPr>
          <w:rFonts w:cs="Times New Roman"/>
          <w:szCs w:val="24"/>
        </w:rPr>
        <w:t>1. k.č.br. 3733/7  u naravi pašnjak površine 1169 m2, upisano u zk. ul. 4662., k.o. Viškovo, 2. udio 1/1 za korist koje nekretnine je temeljem Ugovora o zasnivanju prava služnosti od 13. prosinca 2007., uknjiženo pravo služnosti puta i kolnika, kao povlasno dobro, a na teret k.č. br. 3701/6, upisane u z.k.ul. 2018 ove k.o. kao poslužno dobro, te</w:t>
      </w:r>
    </w:p>
    <w:p w:rsidRDefault="00D61986" w:rsidP="00D61986" w:rsidR="00D61986" w:rsidRPr="001F11A8">
      <w:pPr>
        <w:jc w:val="both"/>
        <w:rPr>
          <w:rFonts w:cs="Times New Roman"/>
          <w:bCs/>
          <w:szCs w:val="24"/>
        </w:rPr>
      </w:pPr>
      <w:r w:rsidRPr="001F11A8">
        <w:rPr>
          <w:rFonts w:cs="Times New Roman"/>
          <w:szCs w:val="24"/>
        </w:rPr>
        <w:t xml:space="preserve">2. k.č.br. 3733/1, u naravi put, površine 533 m2, upisano u zk.ul. 4663, k.o. Viškovo, </w:t>
      </w:r>
      <w:r w:rsidRPr="001F11A8">
        <w:rPr>
          <w:rFonts w:cs="Times New Roman"/>
          <w:bCs/>
          <w:szCs w:val="24"/>
        </w:rPr>
        <w:t>7. UDIO 12/84, nakon pravomoćnosti ovog rješenja i nakon što kupac uplati kupovninu iz točke II. izreke ovog rješenja.</w:t>
      </w:r>
    </w:p>
    <w:p w:rsidRDefault="00D61986" w:rsidP="00D61986" w:rsidR="00D61986" w:rsidRPr="001F11A8">
      <w:pPr>
        <w:jc w:val="both"/>
        <w:rPr>
          <w:rFonts w:cs="Times New Roman"/>
          <w:bCs/>
          <w:szCs w:val="24"/>
        </w:rPr>
      </w:pPr>
    </w:p>
    <w:p w:rsidRDefault="00D61986" w:rsidP="00D61986" w:rsidR="00D61986" w:rsidRPr="001F11A8">
      <w:pPr>
        <w:ind w:firstLine="708"/>
        <w:jc w:val="both"/>
        <w:rPr>
          <w:rFonts w:cs="Times New Roman"/>
          <w:szCs w:val="24"/>
        </w:rPr>
      </w:pPr>
      <w:r w:rsidRPr="001F11A8">
        <w:rPr>
          <w:rFonts w:cs="Times New Roman"/>
          <w:bCs/>
          <w:szCs w:val="24"/>
        </w:rPr>
        <w:t xml:space="preserve">IV. Određuje se brisanje zemljišnoknjižnog upisa koji prestaje prodajom nekretnine </w:t>
      </w:r>
      <w:r w:rsidRPr="001F11A8">
        <w:rPr>
          <w:rFonts w:cs="Times New Roman"/>
          <w:szCs w:val="24"/>
        </w:rPr>
        <w:t>u zemljišnim knjigama Općinskog suda u Rijeci, zemljišnoknjižni odjel Rijeka:</w:t>
      </w:r>
    </w:p>
    <w:p w:rsidRDefault="00D61986" w:rsidP="00D61986" w:rsidR="00D61986" w:rsidRPr="001F11A8">
      <w:pPr>
        <w:jc w:val="both"/>
        <w:rPr>
          <w:rFonts w:cs="Times New Roman"/>
          <w:szCs w:val="24"/>
        </w:rPr>
      </w:pPr>
      <w:r w:rsidRPr="001F11A8">
        <w:rPr>
          <w:rFonts w:cs="Times New Roman"/>
          <w:szCs w:val="24"/>
        </w:rPr>
        <w:lastRenderedPageBreak/>
        <w:t>1. k.č.br. 3733/7  u naravi pašnjak površine 1169 m2, upisano u zk. ul. 4662., k.o. Viškovo, 2. udio 1/1 za korist koje nekretnine je temeljem Ugovora o zasnivanju prava služnosti od 13. prosinca 2007., uknjiženo pravo služnosti puta i kolnika, kao povlasno dobro, a na teret k.č. br. 3701/6, upisane u z.k.ul. 2018 ove k.o. kao poslužno dobro, te</w:t>
      </w:r>
    </w:p>
    <w:p w:rsidRDefault="00D61986" w:rsidP="00D61986" w:rsidR="00D61986" w:rsidRPr="001F11A8">
      <w:pPr>
        <w:jc w:val="both"/>
        <w:rPr>
          <w:rFonts w:cs="Times New Roman"/>
          <w:bCs/>
          <w:szCs w:val="24"/>
        </w:rPr>
      </w:pPr>
      <w:r w:rsidRPr="001F11A8">
        <w:rPr>
          <w:rFonts w:cs="Times New Roman"/>
          <w:szCs w:val="24"/>
        </w:rPr>
        <w:t xml:space="preserve">2. k.č.br. 3733/1, u naravi put, površine 533 m2, upisano u zk.ul. 4663, k.o. Viškovo, </w:t>
      </w:r>
      <w:r w:rsidRPr="001F11A8">
        <w:rPr>
          <w:rFonts w:cs="Times New Roman"/>
          <w:bCs/>
          <w:szCs w:val="24"/>
        </w:rPr>
        <w:t>7. UDIO 12/84:</w:t>
      </w:r>
    </w:p>
    <w:p w:rsidRDefault="00D61986" w:rsidP="00D61986" w:rsidR="00D61986" w:rsidRPr="001F11A8">
      <w:pPr>
        <w:pStyle w:val="Odlomakpopisa"/>
        <w:numPr>
          <w:ilvl w:val="0"/>
          <w:numId w:val="5"/>
        </w:numPr>
        <w:contextualSpacing/>
        <w:jc w:val="both"/>
      </w:pPr>
      <w:r w:rsidRPr="001F11A8">
        <w:rPr>
          <w:bCs/>
        </w:rPr>
        <w:t>zabilježbe otvaranja stečajnog postupka nad dužnikom  O. G. I. OPATIJA</w:t>
      </w:r>
      <w:r w:rsidRPr="001F11A8">
        <w:t xml:space="preserve"> društvo s ograničenom odgovornošću za turizam, građevinarstvo i usluge u stečaju Pobri, Evićev Put 11, OIB 48611792764;</w:t>
      </w:r>
    </w:p>
    <w:p w:rsidRDefault="00D61986" w:rsidP="00D61986" w:rsidR="00D61986" w:rsidRPr="001F11A8">
      <w:pPr>
        <w:pStyle w:val="Odlomakpopisa"/>
        <w:numPr>
          <w:ilvl w:val="0"/>
          <w:numId w:val="5"/>
        </w:numPr>
        <w:contextualSpacing/>
        <w:jc w:val="both"/>
      </w:pPr>
      <w:r w:rsidRPr="001F11A8">
        <w:t>zabilježbe rješenja o prodaji nekretnine;</w:t>
      </w:r>
    </w:p>
    <w:p w:rsidRDefault="00D61986" w:rsidP="00D61986" w:rsidR="00D61986" w:rsidRPr="001F11A8">
      <w:pPr>
        <w:ind w:hanging="349" w:left="709"/>
        <w:jc w:val="both"/>
        <w:rPr>
          <w:rFonts w:cs="Times New Roman"/>
          <w:szCs w:val="24"/>
        </w:rPr>
      </w:pPr>
      <w:r w:rsidRPr="001F11A8">
        <w:rPr>
          <w:rFonts w:cs="Times New Roman"/>
          <w:szCs w:val="24"/>
        </w:rPr>
        <w:t xml:space="preserve">- založnog prava upisanog  </w:t>
      </w:r>
      <w:r w:rsidRPr="001F11A8">
        <w:rPr>
          <w:rFonts w:cs="Times New Roman"/>
          <w:color w:val="000000"/>
          <w:szCs w:val="24"/>
        </w:rPr>
        <w:t>na temelju Ugovora o zasnivanju založnog prava od 20. siječnja 2011. uknjiženo je pravo zaloga u iznosu od 70.000,00 EUR-a, sukladno čl. 3 ugovora, za korist:</w:t>
      </w:r>
      <w:r w:rsidRPr="001F11A8">
        <w:rPr>
          <w:rFonts w:cs="Times New Roman"/>
          <w:szCs w:val="24"/>
        </w:rPr>
        <w:t xml:space="preserve"> </w:t>
      </w:r>
      <w:r w:rsidRPr="001F11A8">
        <w:rPr>
          <w:rFonts w:cs="Times New Roman"/>
          <w:bCs/>
          <w:color w:val="000000"/>
          <w:szCs w:val="24"/>
        </w:rPr>
        <w:t>ROTA VEDRAN, OIB: 25806809193, BUZET, TRG FONTANA 4/3</w:t>
      </w:r>
      <w:r w:rsidRPr="001F11A8">
        <w:rPr>
          <w:rFonts w:cs="Times New Roman"/>
          <w:szCs w:val="24"/>
        </w:rPr>
        <w:t>,</w:t>
      </w:r>
    </w:p>
    <w:p w:rsidRDefault="00D61986" w:rsidP="00D61986" w:rsidR="00D61986" w:rsidRPr="001F11A8">
      <w:pPr>
        <w:ind w:hanging="425" w:left="709"/>
        <w:jc w:val="both"/>
        <w:rPr>
          <w:rFonts w:cs="Times New Roman"/>
          <w:szCs w:val="24"/>
        </w:rPr>
      </w:pPr>
      <w:r w:rsidRPr="001F11A8">
        <w:rPr>
          <w:rFonts w:cs="Times New Roman"/>
          <w:szCs w:val="24"/>
        </w:rPr>
        <w:t xml:space="preserve">-    založnog prava upisanog  </w:t>
      </w:r>
      <w:r w:rsidRPr="001F11A8">
        <w:rPr>
          <w:rFonts w:cs="Times New Roman"/>
          <w:color w:val="000000"/>
          <w:szCs w:val="24"/>
        </w:rPr>
        <w:t>na temelju aneksa br. 2 ugovora o kreditu broj: 331-08/2008, uknjiženo je pravo zaloga za iznos kredita od 147.000,00 EUR-a, u kunskoj protuvrijednosti po srednjem tečaju za devize predlagatelja, uvećano za pripadajuće kamate i sve ostale troškove određene Aneksom, za korist</w:t>
      </w:r>
      <w:r w:rsidRPr="001F11A8">
        <w:rPr>
          <w:rFonts w:cs="Times New Roman"/>
          <w:szCs w:val="24"/>
        </w:rPr>
        <w:t xml:space="preserve">: </w:t>
      </w:r>
      <w:r w:rsidRPr="001F11A8">
        <w:rPr>
          <w:rFonts w:cs="Times New Roman"/>
          <w:bCs/>
          <w:color w:val="000000"/>
          <w:szCs w:val="24"/>
        </w:rPr>
        <w:t>H-ABDUCO D. O. O. , OIB: 13667298928, ZAGREB, SLAVONSKA AVENIJA 6 A</w:t>
      </w:r>
      <w:r w:rsidRPr="001F11A8">
        <w:rPr>
          <w:rFonts w:cs="Times New Roman"/>
          <w:szCs w:val="24"/>
        </w:rPr>
        <w:t>.</w:t>
      </w:r>
    </w:p>
    <w:p w:rsidRDefault="00D61986" w:rsidP="00D61986" w:rsidR="00D61986" w:rsidRPr="001F11A8">
      <w:pPr>
        <w:jc w:val="both"/>
        <w:rPr>
          <w:rFonts w:cs="Times New Roman"/>
          <w:szCs w:val="24"/>
        </w:rPr>
      </w:pPr>
      <w:r w:rsidRPr="001F11A8">
        <w:rPr>
          <w:rFonts w:cs="Times New Roman"/>
          <w:szCs w:val="24"/>
        </w:rPr>
        <w:t xml:space="preserve">Pri tome se nalaže Općinskom sudu u Rijeci, zemljišno-knjižni odjel Rijeka izvršiti brisanje u ovoj izreci navedenih zabilježbi i tereta, te uknjižbu prava vlasništva na navedenoj nekretnini na temelju pravomoćnog rješenja o dosudi i potvrde ovog suda da je </w:t>
      </w:r>
      <w:r w:rsidR="0030668C" w:rsidRPr="001F11A8">
        <w:rPr>
          <w:rFonts w:cs="Times New Roman"/>
          <w:szCs w:val="24"/>
        </w:rPr>
        <w:t xml:space="preserve">Goran Justinić, Stube put Kijca 5, Njivice, OIB: 87030635878 </w:t>
      </w:r>
      <w:r w:rsidRPr="001F11A8">
        <w:rPr>
          <w:rFonts w:cs="Times New Roman"/>
          <w:szCs w:val="24"/>
        </w:rPr>
        <w:t>položio kupovninu.</w:t>
      </w:r>
    </w:p>
    <w:p w:rsidRDefault="00D61986" w:rsidP="00D61986" w:rsidR="00D61986" w:rsidRPr="001F11A8">
      <w:pPr>
        <w:jc w:val="both"/>
        <w:rPr>
          <w:rFonts w:cs="Times New Roman"/>
          <w:szCs w:val="24"/>
        </w:rPr>
      </w:pPr>
    </w:p>
    <w:p w:rsidRDefault="00D61986" w:rsidP="00D61986" w:rsidR="00D61986" w:rsidRPr="001F11A8">
      <w:pPr>
        <w:jc w:val="both"/>
        <w:rPr>
          <w:rFonts w:cs="Times New Roman"/>
          <w:szCs w:val="24"/>
        </w:rPr>
      </w:pPr>
      <w:r w:rsidRPr="001F11A8">
        <w:rPr>
          <w:rFonts w:cs="Times New Roman"/>
          <w:szCs w:val="24"/>
        </w:rPr>
        <w:tab/>
        <w:t>V. Nekretnina iz točke I. izreke ovog rješenja predat će se kupcu zaključkom o predaji nekretnine nakon što ovo rješenje postane pravomoćno i nakon što kupac uplati kupovninu u cijelosti.</w:t>
      </w:r>
    </w:p>
    <w:p w:rsidRDefault="00D61986" w:rsidP="00D61986" w:rsidR="00D61986" w:rsidRPr="001F11A8">
      <w:pPr>
        <w:jc w:val="both"/>
        <w:rPr>
          <w:rFonts w:cs="Times New Roman"/>
          <w:szCs w:val="24"/>
        </w:rPr>
      </w:pPr>
    </w:p>
    <w:p w:rsidRDefault="00D61986" w:rsidP="00D61986" w:rsidR="00D61986" w:rsidRPr="001F11A8">
      <w:pPr>
        <w:jc w:val="both"/>
        <w:rPr>
          <w:rFonts w:cs="Times New Roman"/>
          <w:szCs w:val="24"/>
        </w:rPr>
      </w:pPr>
      <w:r w:rsidRPr="001F11A8">
        <w:rPr>
          <w:rFonts w:cs="Times New Roman"/>
          <w:szCs w:val="24"/>
        </w:rPr>
        <w:tab/>
        <w:t>VI. 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Nekretnina će se dosuditi i kupcima koji su ponudili nižu cijenu, redom prema veličini  cijene koju su ponudili, ako kupci koji su ponudili veću cijenu ne polože kupovninu u roku koji im je određen ili koji će im biti određen. U tom slučaju sud će donijeti posebno rješenje o dosudi svakom narednom kupcu koji je ispunio uvjete da mu se nekretnina dosudi u kojem će odrediti rok za polaganje kupovnine. Sud će u tom rješenju najprije oglasiti nevažećom dosudu kupcu koji je ponudio višu cijenu.</w:t>
      </w:r>
    </w:p>
    <w:p w:rsidRDefault="00D61986" w:rsidP="00D61986" w:rsidR="00D61986" w:rsidRPr="001F11A8">
      <w:pPr>
        <w:jc w:val="both"/>
        <w:rPr>
          <w:rFonts w:cs="Times New Roman"/>
          <w:szCs w:val="24"/>
        </w:rPr>
      </w:pPr>
    </w:p>
    <w:p w:rsidRDefault="00D61986" w:rsidP="00D61986" w:rsidR="00D61986" w:rsidRPr="001F11A8">
      <w:pPr>
        <w:jc w:val="both"/>
        <w:rPr>
          <w:rFonts w:cs="Times New Roman"/>
          <w:szCs w:val="24"/>
        </w:rPr>
      </w:pPr>
      <w:r w:rsidRPr="001F11A8">
        <w:rPr>
          <w:rFonts w:cs="Times New Roman"/>
          <w:szCs w:val="24"/>
        </w:rPr>
        <w:tab/>
        <w:t>VII. Ovo će se rješenje objaviti na mrežnoj stranici e-Oglasna ploča sudova i na mrežnim stranicama Financijske agencije.</w:t>
      </w:r>
    </w:p>
    <w:p w:rsidRDefault="00D61986" w:rsidP="00D61986" w:rsidR="00D61986" w:rsidRPr="001F11A8">
      <w:pPr>
        <w:jc w:val="both"/>
        <w:rPr>
          <w:rFonts w:cs="Times New Roman"/>
          <w:szCs w:val="24"/>
        </w:rPr>
      </w:pPr>
    </w:p>
    <w:p w:rsidRDefault="00D61986" w:rsidP="00D61986" w:rsidR="00D61986" w:rsidRPr="001F11A8">
      <w:pPr>
        <w:jc w:val="both"/>
        <w:rPr>
          <w:rFonts w:cs="Times New Roman"/>
          <w:szCs w:val="24"/>
        </w:rPr>
      </w:pPr>
      <w:r w:rsidRPr="001F11A8">
        <w:rPr>
          <w:rFonts w:cs="Times New Roman"/>
          <w:szCs w:val="24"/>
        </w:rPr>
        <w:tab/>
        <w:t>VIII. Smatra će se da je dostavljeno svim osobama kojima se dostavlja zaključak o prodaji te svim sudionicima u dražbi istekom trećega dana od dana njegova isticanja na e-Oglasnoj ploči suda. Te osobe imaju pravo tražiti da im se u sudskoj pisarnici neposredno preda otpravak rješenja.</w:t>
      </w:r>
    </w:p>
    <w:p w:rsidRDefault="00D61986" w:rsidP="00D61986" w:rsidR="00D61986" w:rsidRPr="001F11A8">
      <w:pPr>
        <w:jc w:val="both"/>
        <w:rPr>
          <w:rFonts w:cs="Times New Roman"/>
          <w:szCs w:val="24"/>
        </w:rPr>
      </w:pPr>
    </w:p>
    <w:p w:rsidRDefault="00D61986" w:rsidP="00D61986" w:rsidR="00D61986" w:rsidRPr="001F11A8">
      <w:pPr>
        <w:jc w:val="both"/>
        <w:rPr>
          <w:rFonts w:cs="Times New Roman"/>
          <w:szCs w:val="24"/>
        </w:rPr>
      </w:pPr>
      <w:r w:rsidRPr="001F11A8">
        <w:rPr>
          <w:rFonts w:cs="Times New Roman"/>
          <w:szCs w:val="24"/>
        </w:rPr>
        <w:tab/>
        <w:t>IX. Nalaže se Općinsko</w:t>
      </w:r>
      <w:r w:rsidR="0030668C" w:rsidRPr="001F11A8">
        <w:rPr>
          <w:rFonts w:cs="Times New Roman"/>
          <w:szCs w:val="24"/>
        </w:rPr>
        <w:t>m</w:t>
      </w:r>
      <w:r w:rsidRPr="001F11A8">
        <w:rPr>
          <w:rFonts w:cs="Times New Roman"/>
          <w:szCs w:val="24"/>
        </w:rPr>
        <w:t xml:space="preserve"> sud</w:t>
      </w:r>
      <w:r w:rsidR="0030668C" w:rsidRPr="001F11A8">
        <w:rPr>
          <w:rFonts w:cs="Times New Roman"/>
          <w:szCs w:val="24"/>
        </w:rPr>
        <w:t>u</w:t>
      </w:r>
      <w:r w:rsidRPr="001F11A8">
        <w:rPr>
          <w:rFonts w:cs="Times New Roman"/>
          <w:szCs w:val="24"/>
        </w:rPr>
        <w:t xml:space="preserve"> u Rijeci, zemljišnoknjižni odjel Rijeka da u zemljišnim knjigama izvrši zabilježbu dosude nekretnina opisanih u točki I. izreke ovog rješenja.</w:t>
      </w:r>
    </w:p>
    <w:p w:rsidRDefault="001F11A8" w:rsidP="00D61986" w:rsidR="001F11A8">
      <w:pPr>
        <w:jc w:val="both"/>
        <w:rPr>
          <w:rFonts w:cs="Times New Roman"/>
          <w:szCs w:val="24"/>
        </w:rPr>
      </w:pPr>
    </w:p>
    <w:p w:rsidRDefault="00D61986" w:rsidP="001F11A8" w:rsidR="00D61986" w:rsidRPr="001F11A8">
      <w:pPr>
        <w:jc w:val="center"/>
        <w:rPr>
          <w:rFonts w:cs="Times New Roman"/>
          <w:szCs w:val="24"/>
        </w:rPr>
      </w:pPr>
      <w:r w:rsidRPr="001F11A8">
        <w:rPr>
          <w:rFonts w:cs="Times New Roman"/>
          <w:szCs w:val="24"/>
        </w:rPr>
        <w:t>Obrazloženje</w:t>
      </w:r>
    </w:p>
    <w:p w:rsidRDefault="00D61986" w:rsidP="00D61986" w:rsidR="00D61986" w:rsidRPr="001F11A8">
      <w:pPr>
        <w:jc w:val="center"/>
        <w:rPr>
          <w:rFonts w:cs="Times New Roman"/>
          <w:szCs w:val="24"/>
        </w:rPr>
      </w:pPr>
    </w:p>
    <w:p w:rsidRDefault="00D61986" w:rsidP="00D61986" w:rsidR="00D61986" w:rsidRPr="001F11A8">
      <w:pPr>
        <w:jc w:val="both"/>
        <w:rPr>
          <w:rFonts w:cs="Times New Roman"/>
          <w:szCs w:val="24"/>
        </w:rPr>
      </w:pPr>
      <w:r w:rsidRPr="001F11A8">
        <w:rPr>
          <w:rFonts w:cs="Times New Roman"/>
          <w:szCs w:val="24"/>
        </w:rPr>
        <w:tab/>
        <w:t>Rješenjem</w:t>
      </w:r>
      <w:r w:rsidR="0030668C" w:rsidRPr="001F11A8">
        <w:rPr>
          <w:rFonts w:cs="Times New Roman"/>
          <w:szCs w:val="24"/>
        </w:rPr>
        <w:t xml:space="preserve"> ovog suda posl. br. 14 St-533/2013-56</w:t>
      </w:r>
      <w:r w:rsidRPr="001F11A8">
        <w:rPr>
          <w:rFonts w:cs="Times New Roman"/>
          <w:szCs w:val="24"/>
        </w:rPr>
        <w:t xml:space="preserve"> od </w:t>
      </w:r>
      <w:r w:rsidR="0030668C" w:rsidRPr="001F11A8">
        <w:rPr>
          <w:rFonts w:cs="Times New Roman"/>
          <w:szCs w:val="24"/>
        </w:rPr>
        <w:t>30. listopada 2015.</w:t>
      </w:r>
      <w:r w:rsidRPr="001F11A8">
        <w:rPr>
          <w:rFonts w:cs="Times New Roman"/>
          <w:szCs w:val="24"/>
        </w:rPr>
        <w:t xml:space="preserve"> određena je u stečajnom postupku prodaja nekretnine opisane u točki I. izreke ovog rješenja.</w:t>
      </w:r>
    </w:p>
    <w:p w:rsidRDefault="00D61986" w:rsidP="00D61986" w:rsidR="00D61986" w:rsidRPr="001F11A8">
      <w:pPr>
        <w:jc w:val="both"/>
        <w:rPr>
          <w:rFonts w:cs="Times New Roman"/>
          <w:szCs w:val="24"/>
        </w:rPr>
      </w:pPr>
      <w:r w:rsidRPr="001F11A8">
        <w:rPr>
          <w:rFonts w:cs="Times New Roman"/>
          <w:szCs w:val="24"/>
        </w:rPr>
        <w:tab/>
        <w:t xml:space="preserve">Zaključak o prodaji </w:t>
      </w:r>
      <w:r w:rsidR="0030668C" w:rsidRPr="001F11A8">
        <w:rPr>
          <w:rFonts w:cs="Times New Roman"/>
          <w:szCs w:val="24"/>
        </w:rPr>
        <w:t xml:space="preserve">ovog suda Posl. br. 14 St-533/2013-169 </w:t>
      </w:r>
      <w:r w:rsidRPr="001F11A8">
        <w:rPr>
          <w:rFonts w:cs="Times New Roman"/>
          <w:szCs w:val="24"/>
        </w:rPr>
        <w:t xml:space="preserve">od </w:t>
      </w:r>
      <w:r w:rsidR="0030668C" w:rsidRPr="001F11A8">
        <w:rPr>
          <w:rFonts w:cs="Times New Roman"/>
          <w:szCs w:val="24"/>
        </w:rPr>
        <w:t>2. prosinca 2016</w:t>
      </w:r>
      <w:r w:rsidRPr="001F11A8">
        <w:rPr>
          <w:rFonts w:cs="Times New Roman"/>
          <w:szCs w:val="24"/>
        </w:rPr>
        <w:t xml:space="preserve">. kojim su određeni način i uvjeti prodaje predmetne nekretnine dostavljen je Financijskoj agenciji radi provođenja  prodaje nekretnine elektroničkom javnom dražbom. Financijska agencija je dana </w:t>
      </w:r>
      <w:r w:rsidR="0030668C" w:rsidRPr="001F11A8">
        <w:rPr>
          <w:rFonts w:cs="Times New Roman"/>
          <w:szCs w:val="24"/>
        </w:rPr>
        <w:t xml:space="preserve">27. veljače </w:t>
      </w:r>
      <w:r w:rsidRPr="001F11A8">
        <w:rPr>
          <w:rFonts w:cs="Times New Roman"/>
          <w:szCs w:val="24"/>
        </w:rPr>
        <w:t xml:space="preserve"> 201</w:t>
      </w:r>
      <w:r w:rsidR="0030668C" w:rsidRPr="001F11A8">
        <w:rPr>
          <w:rFonts w:cs="Times New Roman"/>
          <w:szCs w:val="24"/>
        </w:rPr>
        <w:t>8</w:t>
      </w:r>
      <w:r w:rsidRPr="001F11A8">
        <w:rPr>
          <w:rFonts w:cs="Times New Roman"/>
          <w:szCs w:val="24"/>
        </w:rPr>
        <w:t xml:space="preserve">. izvijestila sud da je na elektroničkoj javnoj dražbi – identifikator nadmetanja broj </w:t>
      </w:r>
      <w:r w:rsidR="0030668C" w:rsidRPr="001F11A8">
        <w:rPr>
          <w:rFonts w:cs="Times New Roman"/>
          <w:szCs w:val="24"/>
        </w:rPr>
        <w:t xml:space="preserve">6452 </w:t>
      </w:r>
      <w:r w:rsidRPr="001F11A8">
        <w:rPr>
          <w:rFonts w:cs="Times New Roman"/>
          <w:szCs w:val="24"/>
        </w:rPr>
        <w:t xml:space="preserve">bilo </w:t>
      </w:r>
      <w:r w:rsidR="0030668C" w:rsidRPr="001F11A8">
        <w:rPr>
          <w:rFonts w:cs="Times New Roman"/>
          <w:szCs w:val="24"/>
        </w:rPr>
        <w:t xml:space="preserve">deset </w:t>
      </w:r>
      <w:r w:rsidRPr="001F11A8">
        <w:rPr>
          <w:rFonts w:cs="Times New Roman"/>
          <w:szCs w:val="24"/>
        </w:rPr>
        <w:t>ponuditelja (</w:t>
      </w:r>
      <w:r w:rsidR="0030668C" w:rsidRPr="001F11A8">
        <w:rPr>
          <w:rFonts w:cs="Times New Roman"/>
          <w:szCs w:val="24"/>
        </w:rPr>
        <w:t>Alan Margeta, Rastočine 4, Rijeka, OIB:75623559647</w:t>
      </w:r>
      <w:r w:rsidRPr="001F11A8">
        <w:rPr>
          <w:rFonts w:cs="Times New Roman"/>
          <w:szCs w:val="24"/>
        </w:rPr>
        <w:t xml:space="preserve"> s najvišim iznosom valjane ponude koju je ponuditelj ponudio u nadmetanju od</w:t>
      </w:r>
      <w:r w:rsidR="0030668C" w:rsidRPr="001F11A8">
        <w:rPr>
          <w:rFonts w:cs="Times New Roman"/>
          <w:szCs w:val="24"/>
        </w:rPr>
        <w:t xml:space="preserve"> 15.001,00</w:t>
      </w:r>
      <w:r w:rsidRPr="001F11A8">
        <w:rPr>
          <w:rFonts w:cs="Times New Roman"/>
          <w:szCs w:val="24"/>
        </w:rPr>
        <w:t xml:space="preserve"> kn za predmetnu nekretninu; </w:t>
      </w:r>
      <w:r w:rsidR="0030668C" w:rsidRPr="001F11A8">
        <w:rPr>
          <w:rFonts w:cs="Times New Roman"/>
          <w:szCs w:val="24"/>
        </w:rPr>
        <w:t>Mia Ramić, Sjeverna ulica 5, Sveti Martin, OIB:43241982581 s</w:t>
      </w:r>
      <w:r w:rsidRPr="001F11A8">
        <w:rPr>
          <w:rFonts w:cs="Times New Roman"/>
          <w:szCs w:val="24"/>
        </w:rPr>
        <w:t xml:space="preserve"> najvišim iznosom valjane ponude koju je ponuditelj ponudio u nadmetanju od</w:t>
      </w:r>
      <w:r w:rsidR="0030668C" w:rsidRPr="001F11A8">
        <w:rPr>
          <w:rFonts w:cs="Times New Roman"/>
          <w:szCs w:val="24"/>
        </w:rPr>
        <w:t xml:space="preserve"> 16.001,00</w:t>
      </w:r>
      <w:r w:rsidRPr="001F11A8">
        <w:rPr>
          <w:rFonts w:cs="Times New Roman"/>
          <w:szCs w:val="24"/>
        </w:rPr>
        <w:t xml:space="preserve"> kn za predmetnu nekretninu;</w:t>
      </w:r>
      <w:r w:rsidR="00F548EA" w:rsidRPr="001F11A8">
        <w:rPr>
          <w:rFonts w:cs="Times New Roman"/>
          <w:szCs w:val="24"/>
        </w:rPr>
        <w:t xml:space="preserve"> ESCO GRUPA d.o.o. Rijeka, Marijana Stepčića 11, OIB:99771243457</w:t>
      </w:r>
      <w:r w:rsidRPr="001F11A8">
        <w:rPr>
          <w:rFonts w:cs="Times New Roman"/>
          <w:szCs w:val="24"/>
        </w:rPr>
        <w:t xml:space="preserve"> s najvišim iznosom valjane ponude koju je ponuditelj ponudio u nadmetanju od</w:t>
      </w:r>
      <w:r w:rsidR="00F548EA" w:rsidRPr="001F11A8">
        <w:rPr>
          <w:rFonts w:cs="Times New Roman"/>
          <w:szCs w:val="24"/>
        </w:rPr>
        <w:t xml:space="preserve"> 17.001,00</w:t>
      </w:r>
      <w:r w:rsidRPr="001F11A8">
        <w:rPr>
          <w:rFonts w:cs="Times New Roman"/>
          <w:szCs w:val="24"/>
        </w:rPr>
        <w:t xml:space="preserve"> kn za predmetnu nekretninu;</w:t>
      </w:r>
      <w:r w:rsidR="00F548EA" w:rsidRPr="001F11A8">
        <w:rPr>
          <w:rFonts w:cs="Times New Roman"/>
          <w:szCs w:val="24"/>
        </w:rPr>
        <w:t xml:space="preserve"> SCS d.o.o. Hreljin, Meja Gaj 220, OIB:01770304334</w:t>
      </w:r>
      <w:r w:rsidRPr="001F11A8">
        <w:rPr>
          <w:rFonts w:cs="Times New Roman"/>
          <w:szCs w:val="24"/>
        </w:rPr>
        <w:t xml:space="preserve"> s najvišim iznosom valjane ponude koju je ponuditelj ponudio u nadmetanju od</w:t>
      </w:r>
      <w:r w:rsidR="00F548EA" w:rsidRPr="001F11A8">
        <w:rPr>
          <w:rFonts w:cs="Times New Roman"/>
          <w:szCs w:val="24"/>
        </w:rPr>
        <w:t xml:space="preserve"> 19.001,00</w:t>
      </w:r>
      <w:r w:rsidRPr="001F11A8">
        <w:rPr>
          <w:rFonts w:cs="Times New Roman"/>
          <w:szCs w:val="24"/>
        </w:rPr>
        <w:t xml:space="preserve"> kn za predmetnu nekretninu; </w:t>
      </w:r>
      <w:r w:rsidR="00F548EA" w:rsidRPr="001F11A8">
        <w:rPr>
          <w:rFonts w:cs="Times New Roman"/>
          <w:szCs w:val="24"/>
        </w:rPr>
        <w:t xml:space="preserve">SPORTMAR d.o.o. Njivice, Cvjetni trg 8, OIB:85992364960 </w:t>
      </w:r>
      <w:r w:rsidRPr="001F11A8">
        <w:rPr>
          <w:rFonts w:cs="Times New Roman"/>
          <w:szCs w:val="24"/>
        </w:rPr>
        <w:t xml:space="preserve">s najvišim iznosom valjane ponude koju je ponuditelj ponudio u nadmetanju od </w:t>
      </w:r>
      <w:r w:rsidR="00F548EA" w:rsidRPr="001F11A8">
        <w:rPr>
          <w:rFonts w:cs="Times New Roman"/>
          <w:szCs w:val="24"/>
        </w:rPr>
        <w:t>25.001,00</w:t>
      </w:r>
      <w:r w:rsidRPr="001F11A8">
        <w:rPr>
          <w:rFonts w:cs="Times New Roman"/>
          <w:szCs w:val="24"/>
        </w:rPr>
        <w:t xml:space="preserve"> kn za predmetnu nekretninu;</w:t>
      </w:r>
      <w:r w:rsidR="00F548EA" w:rsidRPr="001F11A8">
        <w:rPr>
          <w:rFonts w:cs="Times New Roman"/>
          <w:szCs w:val="24"/>
        </w:rPr>
        <w:t xml:space="preserve"> Branko Perić, Josipa Jurja Strossmayera 51, Osijek, OIB:22319020060 s najvišim iznosom valjane ponude koju je ponuditelj ponudio u nadmetanju od 27.001,00 kn za predmetnu nekretninu; AKTIVA 15 j.d.o.o. Gračišće, Marcani 131 C, OIB:60714035074  s najvišim iznosom valjane ponude koju je ponuditelj ponudio u nadmetanju od 30.001,00 kn za predmetnu nekretninu; Predrag Mihaljević, Njivice, Cvjetni trg 8, OIB:58830648619 s najvišim iznosom valjane ponude koju je ponuditelj ponudio u nadmetanju od 28.001,00 kn za predmetnu nekretninu; Goran Justinić, Stube put Kijca 5, Njivice, OIB:87030635878 s najvišim iznosom valjane ponude koju je ponuditelj ponudio u nadmetanju od 33.001,00 kn za predmetnu nekretninu; </w:t>
      </w:r>
      <w:r w:rsidRPr="001F11A8">
        <w:rPr>
          <w:rFonts w:cs="Times New Roman"/>
          <w:szCs w:val="24"/>
        </w:rPr>
        <w:t>te</w:t>
      </w:r>
      <w:r w:rsidR="00F548EA" w:rsidRPr="001F11A8">
        <w:rPr>
          <w:rFonts w:cs="Times New Roman"/>
          <w:szCs w:val="24"/>
        </w:rPr>
        <w:t xml:space="preserve"> Darjan Davidović, Kupinečki Kraljevec, Kraljevečki brijegi, I. odvojak 4, OIB:74781518765</w:t>
      </w:r>
      <w:r w:rsidRPr="001F11A8">
        <w:rPr>
          <w:rFonts w:cs="Times New Roman"/>
          <w:szCs w:val="24"/>
        </w:rPr>
        <w:t xml:space="preserve"> s najvišim iznosom valjane ponude koju je ponuditelj ponudio u nadmetanju od </w:t>
      </w:r>
      <w:r w:rsidR="00F548EA" w:rsidRPr="001F11A8">
        <w:rPr>
          <w:rFonts w:cs="Times New Roman"/>
          <w:szCs w:val="24"/>
        </w:rPr>
        <w:t xml:space="preserve">31.001,00 </w:t>
      </w:r>
      <w:r w:rsidRPr="001F11A8">
        <w:rPr>
          <w:rFonts w:cs="Times New Roman"/>
          <w:szCs w:val="24"/>
        </w:rPr>
        <w:t>kn za predmetnu nekretninu).</w:t>
      </w:r>
    </w:p>
    <w:p w:rsidRDefault="00D61986" w:rsidP="00D61986" w:rsidR="00D61986" w:rsidRPr="001F11A8">
      <w:pPr>
        <w:jc w:val="both"/>
        <w:rPr>
          <w:rFonts w:cs="Times New Roman"/>
          <w:szCs w:val="24"/>
        </w:rPr>
      </w:pPr>
      <w:r w:rsidRPr="001F11A8">
        <w:rPr>
          <w:rFonts w:cs="Times New Roman"/>
          <w:szCs w:val="24"/>
        </w:rPr>
        <w:tab/>
      </w:r>
      <w:r w:rsidR="0030668C" w:rsidRPr="001F11A8">
        <w:rPr>
          <w:rFonts w:cs="Times New Roman"/>
          <w:szCs w:val="24"/>
        </w:rPr>
        <w:t xml:space="preserve">Sud </w:t>
      </w:r>
      <w:r w:rsidRPr="001F11A8">
        <w:rPr>
          <w:rFonts w:cs="Times New Roman"/>
          <w:szCs w:val="24"/>
        </w:rPr>
        <w:t xml:space="preserve">utvrđuje da je ponuditelj </w:t>
      </w:r>
      <w:r w:rsidR="009367F1" w:rsidRPr="001F11A8">
        <w:rPr>
          <w:rFonts w:cs="Times New Roman"/>
          <w:szCs w:val="24"/>
        </w:rPr>
        <w:t xml:space="preserve">Goran Justinić, Stube put Kijca 5, Njivice, OIB:87030635878 </w:t>
      </w:r>
      <w:r w:rsidRPr="001F11A8">
        <w:rPr>
          <w:rStyle w:val="tabletextfield"/>
          <w:rFonts w:cs="Times New Roman"/>
          <w:szCs w:val="24"/>
        </w:rPr>
        <w:t xml:space="preserve">ponudio najveću cijenu i </w:t>
      </w:r>
      <w:r w:rsidRPr="001F11A8">
        <w:rPr>
          <w:rFonts w:cs="Times New Roman"/>
          <w:szCs w:val="24"/>
        </w:rPr>
        <w:t>ispunio uvjete da mu se dosudi predmetna nekretnina.</w:t>
      </w:r>
    </w:p>
    <w:p w:rsidRDefault="00D61986" w:rsidP="00D61986" w:rsidR="00D61986" w:rsidRPr="001F11A8">
      <w:pPr>
        <w:jc w:val="both"/>
        <w:rPr>
          <w:rFonts w:cs="Times New Roman"/>
          <w:szCs w:val="24"/>
        </w:rPr>
      </w:pPr>
      <w:r w:rsidRPr="001F11A8">
        <w:rPr>
          <w:rFonts w:cs="Times New Roman"/>
          <w:szCs w:val="24"/>
        </w:rPr>
        <w:tab/>
        <w:t>Slijedom navedenog, a na temelju čl.103. – čl.109. Ovršnog zakona (Narodne novine broj 112/12, 25/13 i 93/14) odlučeno je kao u točkama I. do VIII. izreke ovog rješenja, a na temelju čl.89. st.1. Zakona o zemljišnim knjigama kao u točki IX. izreke rješenja.</w:t>
      </w:r>
    </w:p>
    <w:p w:rsidRDefault="00D61986" w:rsidP="00D61986" w:rsidR="00D61986" w:rsidRPr="001F11A8">
      <w:pPr>
        <w:jc w:val="center"/>
        <w:rPr>
          <w:rFonts w:cs="Times New Roman"/>
          <w:szCs w:val="24"/>
        </w:rPr>
      </w:pPr>
    </w:p>
    <w:p w:rsidRDefault="00D61986" w:rsidP="00D61986" w:rsidR="00D61986" w:rsidRPr="001F11A8">
      <w:pPr>
        <w:jc w:val="center"/>
        <w:rPr>
          <w:rFonts w:cs="Times New Roman"/>
          <w:szCs w:val="24"/>
        </w:rPr>
      </w:pPr>
      <w:r w:rsidRPr="001F11A8">
        <w:rPr>
          <w:rFonts w:cs="Times New Roman"/>
          <w:szCs w:val="24"/>
        </w:rPr>
        <w:t xml:space="preserve">Rijeka, 29. ožujka 2018. </w:t>
      </w:r>
    </w:p>
    <w:p w:rsidRDefault="00D61986" w:rsidP="00D61986" w:rsidR="00D61986" w:rsidRPr="001F11A8">
      <w:pPr>
        <w:jc w:val="center"/>
        <w:rPr>
          <w:rFonts w:cs="Times New Roman"/>
          <w:szCs w:val="24"/>
        </w:rPr>
      </w:pPr>
    </w:p>
    <w:p w:rsidRDefault="00D61986" w:rsidP="00D61986" w:rsidR="00D61986" w:rsidRPr="001F11A8">
      <w:pPr>
        <w:jc w:val="both"/>
        <w:rPr>
          <w:rFonts w:cs="Times New Roman"/>
          <w:szCs w:val="24"/>
        </w:rPr>
      </w:pPr>
      <w:r w:rsidRPr="001F11A8">
        <w:rPr>
          <w:rFonts w:cs="Times New Roman"/>
          <w:szCs w:val="24"/>
        </w:rPr>
        <w:t xml:space="preserve">                                                                                                 Stečajni sudac</w:t>
      </w:r>
    </w:p>
    <w:p w:rsidRDefault="00D61986" w:rsidP="00D61986" w:rsidR="00D61986" w:rsidRPr="001F11A8">
      <w:pPr>
        <w:jc w:val="both"/>
        <w:rPr>
          <w:rFonts w:cs="Times New Roman"/>
          <w:szCs w:val="24"/>
        </w:rPr>
      </w:pPr>
      <w:r w:rsidRPr="001F11A8">
        <w:rPr>
          <w:rFonts w:cs="Times New Roman"/>
          <w:szCs w:val="24"/>
        </w:rPr>
        <w:t xml:space="preserve">                                                                                                 Vera Jelenović </w:t>
      </w:r>
    </w:p>
    <w:p w:rsidRDefault="00D61986" w:rsidP="00D61986" w:rsidR="00D61986" w:rsidRPr="001F11A8">
      <w:pPr>
        <w:jc w:val="both"/>
        <w:rPr>
          <w:rFonts w:cs="Times New Roman"/>
          <w:szCs w:val="24"/>
        </w:rPr>
      </w:pPr>
    </w:p>
    <w:p w:rsidRDefault="00D61986" w:rsidP="00D61986" w:rsidR="00D61986" w:rsidRPr="001F11A8">
      <w:pPr>
        <w:rPr>
          <w:rFonts w:cs="Times New Roman"/>
          <w:szCs w:val="24"/>
        </w:rPr>
      </w:pPr>
    </w:p>
    <w:p w:rsidRDefault="00D61986" w:rsidP="00D61986" w:rsidR="00D61986" w:rsidRPr="001F11A8">
      <w:pPr>
        <w:rPr>
          <w:rFonts w:cs="Times New Roman"/>
          <w:szCs w:val="24"/>
        </w:rPr>
      </w:pPr>
      <w:r w:rsidRPr="001F11A8">
        <w:rPr>
          <w:rFonts w:cs="Times New Roman"/>
          <w:szCs w:val="24"/>
        </w:rPr>
        <w:t>UPUTA O PRAVNOM LIJEKU</w:t>
      </w:r>
    </w:p>
    <w:p w:rsidRDefault="00D61986" w:rsidP="00D61986" w:rsidR="00D61986">
      <w:pPr>
        <w:jc w:val="both"/>
        <w:rPr>
          <w:rFonts w:cs="Times New Roman"/>
          <w:szCs w:val="24"/>
        </w:rPr>
      </w:pPr>
      <w:r w:rsidRPr="001F11A8">
        <w:rPr>
          <w:rFonts w:cs="Times New Roman"/>
          <w:szCs w:val="24"/>
        </w:rPr>
        <w:tab/>
        <w:t>Protiv ovog rješenja nezadovoljna stranka može podnijeti žalbu u roku od 8 dana od primitka iste. Dostava se smatra obavljenom istekom osmoga dana od dana objave pismena na mrežnoj stranici e-Oglasna ploča sudova. Žalba se podnosi putem ovog suda u tri istovjetna primjerka, a o žalbi odlučuje Visoki trgovački sud u Zagrebu.</w:t>
      </w:r>
    </w:p>
    <w:sectPr w:rsidR="00D6198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5150" w:rsidP="00C75245" w:rsidR="009B5150">
      <w:r>
        <w:separator/>
      </w:r>
    </w:p>
  </w:endnote>
  <w:endnote w:id="0" w:type="continuationSeparator">
    <w:p w:rsidRDefault="009B5150" w:rsidP="00C75245" w:rsidR="009B51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25B6">
          <w:rPr>
            <w:noProof/>
          </w:rPr>
          <w:t>1</w:t>
        </w:r>
        <w:r>
          <w:fldChar w:fldCharType="end"/>
        </w:r>
      </w:p>
    </w:sdtContent>
  </w:sdt>
  <w:p w:rsidRDefault="001425B6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5150" w:rsidP="00C75245" w:rsidR="009B5150">
      <w:r>
        <w:separator/>
      </w:r>
    </w:p>
  </w:footnote>
  <w:footnote w:id="0" w:type="continuationSeparator">
    <w:p w:rsidRDefault="009B5150" w:rsidP="00C75245" w:rsidR="009B51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F26F68" w:rsidR="0014093D">
    <w:pPr>
      <w:pStyle w:val="Zaglavlje"/>
      <w:jc w:val="right"/>
    </w:pPr>
    <w:r>
      <w:t>Poslovni broj 14. St</w:t>
    </w:r>
    <w:r w:rsidR="008F410A">
      <w:t>-</w:t>
    </w:r>
    <w:r w:rsidR="00F26F68">
      <w:t>533</w:t>
    </w:r>
    <w:r w:rsidR="008F410A">
      <w:t>/201</w:t>
    </w:r>
    <w:r w:rsidR="00F26F68">
      <w:t>3</w:t>
    </w:r>
    <w:r w:rsidR="008F410A">
      <w:t>-</w:t>
    </w:r>
    <w:r w:rsidR="00F26F68">
      <w:t>403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3FC81B2C"/>
    <w:multiLevelType w:val="hybridMultilevel"/>
    <w:tmpl w:val="20F6CF24"/>
    <w:lvl w:tplc="F18C26C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E593A"/>
    <w:rsid w:val="001425B6"/>
    <w:rsid w:val="001F11A8"/>
    <w:rsid w:val="0030668C"/>
    <w:rsid w:val="0041565A"/>
    <w:rsid w:val="0072559B"/>
    <w:rsid w:val="00744572"/>
    <w:rsid w:val="007B500B"/>
    <w:rsid w:val="008F410A"/>
    <w:rsid w:val="009367F1"/>
    <w:rsid w:val="009B5150"/>
    <w:rsid w:val="00A811AD"/>
    <w:rsid w:val="00AF7AF2"/>
    <w:rsid w:val="00B54D90"/>
    <w:rsid w:val="00BA0277"/>
    <w:rsid w:val="00C75245"/>
    <w:rsid w:val="00D61986"/>
    <w:rsid w:val="00D930A1"/>
    <w:rsid w:val="00E20C10"/>
    <w:rsid w:val="00E85598"/>
    <w:rsid w:val="00F26F68"/>
    <w:rsid w:val="00F31CAD"/>
    <w:rsid w:val="00F548EA"/>
    <w:rsid w:val="00F960E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245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tabletextfield" w:type="character">
    <w:name w:val="table_text_field"/>
    <w:basedOn w:val="Zadanifontodlomka"/>
    <w:rsid w:val="00D61986"/>
  </w:style>
  <w:style w:styleId="Tekstrezerviranogmjesta" w:type="character">
    <w:name w:val="Placeholder Text"/>
    <w:basedOn w:val="Zadanifontodlomka"/>
    <w:uiPriority w:val="99"/>
    <w:semiHidden/>
    <w:rsid w:val="001425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5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5B6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5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5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245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tabletextfield" w:type="character">
    <w:name w:val="table_text_field"/>
    <w:basedOn w:val="Zadanifontodlomka"/>
    <w:rsid w:val="00D61986"/>
  </w:style>
  <w:style w:styleId="Tekstrezerviranogmjesta" w:type="character">
    <w:name w:val="Placeholder Text"/>
    <w:basedOn w:val="Zadanifontodlomka"/>
    <w:uiPriority w:val="99"/>
    <w:semiHidden/>
    <w:rsid w:val="001425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5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5B6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5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5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112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Goran Justinić</izvorni_sadrzaj>
    <derivirana_varijabla naziv="DomainObject.Primjedba_1">Goran Justinić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B6C7D1-10EE-4132-B26A-F6107F172F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1393</properties:Words>
  <properties:Characters>7537</properties:Characters>
  <properties:Lines>145</properties:Lines>
  <properties:Paragraphs>37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2018-03-29T11:25:00Z</dcterms:created>
  <dc:creator>Danijela Fumić</dc:creator>
  <cp:lastModifiedBy>Danijela Fumić</cp:lastModifiedBy>
  <dcterms:modified xmlns:xsi="http://www.w3.org/2001/XMLSchema-instance" xsi:type="dcterms:W3CDTF">2018-03-29T11:26:00Z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(533 13  dosuda Goran Justinić.docx)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