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5806" w14:paraId="8eb58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  <w:bookmarkStart w:name="_GoBack" w:id="0"/>
      <w:bookmarkEnd w:id="0"/>
      <w:r w:rsidRPr="00345F92">
        <w:rPr>
          <w:rFonts w:cs="Times New Roman" w:eastAsia="Times New Roman"/>
          <w:szCs w:val="20"/>
          <w:lang w:eastAsia="hr-HR"/>
        </w:rPr>
        <w:t>5 St-3/2017-2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>O G L A S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AGROVAL poljoprivredna zadruga za proizvodnju, ugostiteljstvo, trgovinu i usluge, Orahovica, Josipa bana Jelačića 18, MBS: 010069689, OIB: 74377045458, koji se vodi kod ovoga suda pod brojem St-3/2017, temeljem odredbe čl.430., 431. i 434. Stečajnog zakona (Narodne novine br. 71/15), objavljuje: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I. Na dan 23. prosinca 2016. dužnik u Očevidniku redoslijeda osnova za plaćanje ima evidentirane neizvršene osnove za plaćanje u ukupnom iznosu od 9,550,00 kn, u koji iznos je uračunata kamata i naknada Financijske agencije za provedbu ovrhe na novčanim sredstvima.  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II. Poziva se osoba ovlaštena za zastupanje dužnika – Aleksandra </w:t>
      </w:r>
      <w:proofErr w:type="spellStart"/>
      <w:r w:rsidRPr="00345F92">
        <w:rPr>
          <w:rFonts w:cs="Times New Roman" w:eastAsia="Times New Roman"/>
          <w:szCs w:val="20"/>
          <w:lang w:eastAsia="hr-HR"/>
        </w:rPr>
        <w:t>Štebih</w:t>
      </w:r>
      <w:proofErr w:type="spellEnd"/>
      <w:r w:rsidRPr="00345F92">
        <w:rPr>
          <w:rFonts w:cs="Times New Roman" w:eastAsia="Times New Roman"/>
          <w:szCs w:val="20"/>
          <w:lang w:eastAsia="hr-HR"/>
        </w:rPr>
        <w:t xml:space="preserve"> iz Đurđenovca, Matije Gupca 40, OIB: 90196161806, da u roku od 15 dana od objave ovog oglasa na mrežnoj stranici e-Oglasna ploča Trgovačkog suda u Bjelovaru podnese sudu javnobilježnički ovjerovljen popis imovine i obveza na propisanom obrascu.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U Bjelovaru, 7. srpnja 2017. 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345F92" w:rsidP="00345F92" w:rsidR="00345F92" w:rsidRPr="00345F9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45F92">
        <w:rPr>
          <w:rFonts w:cs="Times New Roman" w:eastAsia="Times New Roman"/>
          <w:szCs w:val="20"/>
          <w:lang w:eastAsia="hr-HR"/>
        </w:rPr>
        <w:t>MARIJA PETRINA KUBICA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F92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0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St-3/2017-2</izvorni_sadrzaj>
    <derivirana_varijabla naziv="DomainObject.Oznaka_1">St-3/2017-2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 poljoprivredna zadruga za proizvodnju, ugostiteljstvo, trgovinu i usluge</izvorni_sadrzaj>
    <derivirana_varijabla naziv="DomainObject.Predmet.ProtustrankaFormated_1">  AGROVAL poljoprivredna zadruga za proizvodnju, ugostiteljstvo, trgovinu i usluge</derivirana_varijabla>
  </DomainObject.Predmet.ProtustrankaFormated>
  <DomainObject.Predmet.ProtustrankaFormatedOIB>
    <izvorni_sadrzaj>  AGROVAL poljoprivredna zadruga za proizvodnju, ugostiteljstvo, trgovinu i usluge, OIB 74377045458</izvorni_sadrzaj>
    <derivirana_varijabla naziv="DomainObject.Predmet.ProtustrankaFormatedOIB_1">  AGROVAL poljoprivredna zadruga za proizvodnju, ugostiteljstvo, trgovinu i usluge, OIB 74377045458</derivirana_varijabla>
  </DomainObject.Predmet.ProtustrankaFormatedOIB>
  <DomainObject.Predmet.ProtustrankaFormatedWithAdress>
    <izvorni_sadrzaj> AGROVAL poljoprivredna zadruga za proizvodnju, ugostiteljstvo, trgovinu i usluge, Josipa bana Jelačića 18, 33515 Orahovica</izvorni_sadrzaj>
    <derivirana_varijabla naziv="DomainObject.Predmet.ProtustrankaFormatedWithAdress_1"> AGROVAL poljoprivredna zadruga za proizvodnju, ugostiteljstvo, trgovinu i usluge, Josipa bana Jelačića 18, 33515 Orahovica</derivirana_varijabla>
  </DomainObject.Predmet.ProtustrankaFormatedWithAdress>
  <DomainObject.Predmet.ProtustrankaFormatedWithAdressOIB>
    <izvorni_sadrzaj> AGROVAL poljoprivredna zadruga za proizvodnju, ugostiteljstvo, trgovinu i usluge, OIB 74377045458, Josipa bana Jelačića 18, 33515 Orahovica</izvorni_sadrzaj>
    <derivirana_varijabla naziv="DomainObject.Predmet.ProtustrankaFormatedWithAdressOIB_1"> AGROVAL poljoprivredna zadruga za proizvodnju, ugostiteljstvo, trgovinu i usluge, OIB 74377045458, Josipa bana Jelačića 18, 33515 Orahovica</derivirana_varijabla>
  </DomainObject.Predmet.ProtustrankaFormatedWithAdressOIB>
  <DomainObject.Predmet.ProtustrankaWithAdress>
    <izvorni_sadrzaj>AGROVAL poljoprivredna zadruga za proizvodnju, ugostiteljstvo, trgovinu i usluge Josipa bana Jelačića 18, 33515 Orahovica</izvorni_sadrzaj>
    <derivirana_varijabla naziv="DomainObject.Predmet.ProtustrankaWithAdress_1">AGROVAL poljoprivredna zadruga za proizvodnju, ugostiteljstvo, trgovinu i usluge Josipa bana Jelačića 18, 33515 Orahovica</derivirana_varijabla>
  </DomainObject.Predmet.ProtustrankaWithAdress>
  <DomainObject.Predmet.ProtustrankaWithAdressOIB>
    <izvorni_sadrzaj>AGROVAL poljoprivredna zadruga za proizvodnju, ugostiteljstvo, trgovinu i usluge, OIB 74377045458, Josipa bana Jelačića 18, 33515 Orahovica</izvorni_sadrzaj>
    <derivirana_varijabla naziv="DomainObject.Predmet.ProtustrankaWithAdressOIB_1">AGROVAL poljoprivredna zadruga za proizvodnju, ugostiteljstvo, trgovinu i usluge, OIB 74377045458, Josipa bana Jelačića 18, 33515 Orahovica</derivirana_varijabla>
  </DomainObject.Predmet.ProtustrankaWithAdressOIB>
  <DomainObject.Predmet.ProtustrankaNazivFormated>
    <izvorni_sadrzaj>AGROVAL poljoprivredna zadruga za proizvodnju, ugostiteljstvo, trgovinu i usluge</izvorni_sadrzaj>
    <derivirana_varijabla naziv="DomainObject.Predmet.ProtustrankaNazivFormated_1">AGROVAL poljoprivredna zadruga za proizvodnju, ugostiteljstvo, trgovinu i usluge</derivirana_varijabla>
  </DomainObject.Predmet.ProtustrankaNazivFormated>
  <DomainObject.Predmet.ProtustrankaNazivFormatedOIB>
    <izvorni_sadrzaj>AGROVAL poljoprivredna zadruga za proizvodnju, ugostiteljstvo, trgovinu i usluge, OIB 74377045458</izvorni_sadrzaj>
    <derivirana_varijabla naziv="DomainObject.Predmet.ProtustrankaNazivFormatedOIB_1">AGROVAL poljoprivredna zadruga za proizvodnju, ugostiteljstvo, trgovinu i usluge, OIB 74377045458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AGROVAL poljoprivredna zadruga za proizvodnju, ugostiteljstvo, trgovinu i usluge</item>
    </izvorni_sadrzaj>
    <derivirana_varijabla naziv="DomainObject.Predmet.ProtuStrankaListFormated_1">
      <item>AGROVAL poljoprivredna zadruga za proizvodnju, ugostiteljstvo, trgovinu i usluge</item>
    </derivirana_varijabla>
  </DomainObject.Predmet.ProtuStrankaListFormated>
  <DomainObject.Predmet.ProtuStrankaListFormatedOIB>
    <izvorni_sadrzaj>
      <item>AGROVAL poljoprivredna zadruga za proizvodnju, ugostiteljstvo, trgovinu i usluge, OIB 74377045458</item>
    </izvorni_sadrzaj>
    <derivirana_varijabla naziv="DomainObject.Predmet.ProtuStrankaListFormatedOIB_1">
      <item>AGROVAL poljoprivredna zadruga za proizvodnju, ugostiteljstvo, trgovinu i usluge, OIB 74377045458</item>
    </derivirana_varijabla>
  </DomainObject.Predmet.ProtuStrankaListFormatedOIB>
  <DomainObject.Predmet.ProtuStrankaListFormatedWithAdress>
    <izvorni_sadrzaj>
      <item>AGROVAL poljoprivredna zadruga za proizvodnju, ugostiteljstvo, trgovinu i usluge, Josipa bana Jelačića 18, 33515 Orahovica</item>
    </izvorni_sadrzaj>
    <derivirana_varijabla naziv="DomainObject.Predmet.ProtuStrankaListFormatedWithAdress_1">
      <item>AGROVAL poljoprivredna zadruga za proizvodnju, ugostiteljstvo, trgovinu i usluge, Josipa bana Jelačića 18, 33515 Orahovica</item>
    </derivirana_varijabla>
  </DomainObject.Predmet.ProtuStrankaListFormatedWithAdress>
  <DomainObject.Predmet.ProtuStrankaListFormatedWithAdressOIB>
    <izvorni_sadrzaj>
      <item>AGROVAL poljoprivredna zadruga za proizvodnju, ugostiteljstvo, trgovinu i usluge, OIB 74377045458, Josipa bana Jelačića 18, 33515 Orahovica</item>
    </izvorni_sadrzaj>
    <derivirana_varijabla naziv="DomainObject.Predmet.ProtuStrankaListFormatedWithAdressOIB_1">
      <item>AGROVAL poljoprivredna zadruga za proizvodnju, ugostiteljstvo, trgovinu i usluge, OIB 74377045458, Josipa bana Jelačića 18, 33515 Orahovica</item>
    </derivirana_varijabla>
  </DomainObject.Predmet.ProtuStrankaListFormatedWithAdressOIB>
  <DomainObject.Predmet.ProtuStrankaListNazivFormated>
    <izvorni_sadrzaj>
      <item>AGROVAL poljoprivredna zadruga za proizvodnju, ugostiteljstvo, trgovinu i usluge</item>
    </izvorni_sadrzaj>
    <derivirana_varijabla naziv="DomainObject.Predmet.ProtuStrankaListNazivFormated_1">
      <item>AGROVAL poljoprivredna zadruga za proizvodnju, ugostiteljstvo, trgovinu i usluge</item>
    </derivirana_varijabla>
  </DomainObject.Predmet.ProtuStrankaListNazivFormated>
  <DomainObject.Predmet.ProtuStrankaListNazivFormatedOIB>
    <izvorni_sadrzaj>
      <item>AGROVAL poljoprivredna zadruga za proizvodnju, ugostiteljstvo, trgovinu i usluge, OIB 74377045458</item>
    </izvorni_sadrzaj>
    <derivirana_varijabla naziv="DomainObject.Predmet.ProtuStrankaListNazivFormatedOIB_1">
      <item>AGROVAL poljoprivredna zadruga za proizvodnju, ugostiteljstvo, trgovinu i usluge, OIB 74377045458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St-3/2017-2</izvorni_sadrzaj>
    <derivirana_varijabla naziv="DomainObject.PoslovniBrojDokumenta_1">St-3/2017-2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AGROVAL poljoprivredna zadruga za proizvodnju, ugostiteljstvo, trgovinu i usluge</izvorni_sadrzaj>
    <derivirana_varijabla naziv="DomainObject.Predmet.ProtustrankaIDrugi_1">AGROVAL poljoprivredna zadruga za proizvodnju, ugostiteljstvo,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AGROVAL poljoprivredna zadruga za proizvodnju, ugostiteljstvo, trgovinu i usluge, OIB 74377045458, Josipa bana Jelačića 18, 33515 Orahovica</izvorni_sadrzaj>
    <derivirana_varijabla naziv="DomainObject.Predmet.ProtustrankaIDrugiAdressOIB_1">AGROVAL poljoprivredna zadruga za proizvodnju, ugostiteljstvo, trgovinu i usluge, OIB 74377045458, Josipa bana Jelačića 18,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AGROVAL poljoprivredna zadruga za proizvodnju, ugostiteljstvo, trgovinu i usluge</item>
    </izvorni_sadrzaj>
    <derivirana_varijabla naziv="DomainObject.Predmet.SudioniciListNaziv_1">
      <item>FINANCIJSKA AGENCIJA, RC ZAGREB, Podružnica Bjelovar</item>
      <item>AGROVAL poljoprivredna zadruga za proizvodnju, ugostiteljstvo,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AGROVAL poljoprivredna zadruga za proizvodnju, ugostiteljstvo, trgovinu i usluge, OIB 74377045458, Josipa bana Jelačića 18,33515 Orahovica</item>
    </izvorni_sadrzaj>
    <derivirana_varijabla naziv="DomainObject.Predmet.SudioniciListAdressOIB_1">
      <item>FINANCIJSKA AGENCIJA, RC ZAGREB, Podružnica Bjelovar, OIB 85821130368, F. Supila 4,43000 Bjelovar</item>
      <item>AGROVAL poljoprivredna zadruga za proizvodnju, ugostiteljstvo, trgovinu i usluge, OIB 74377045458, Josipa bana Jelačića 18,33515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7955B-D154-4967-AD51-E0F54D156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1644</properties:Characters>
  <properties:Lines>40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2017-07-07T11:52:00Z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