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d72a" w14:paraId="601d72a" w:rsidRDefault="00204616" w:rsidP="00910611" w:rsidR="002046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616" w:rsidP="00910611" w:rsidR="00204616">
      <w:r>
        <w:rPr>
          <w:rFonts w:eastAsia="MS Mincho"/>
        </w:rPr>
        <w:t>REPUBLIKA HRVATSKA</w:t>
      </w:r>
    </w:p>
    <w:p w:rsidRDefault="00204616" w:rsidP="00910611" w:rsidR="00204616">
      <w:r>
        <w:rPr>
          <w:rFonts w:eastAsia="MS Mincho"/>
        </w:rPr>
        <w:t>TRGOVAČKI SUD U RIJECI</w:t>
      </w:r>
    </w:p>
    <w:p w:rsidRDefault="00204616" w:rsidR="0020461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4616" w:rsidP="00372C84" w:rsidR="00372C84" w:rsidRPr="00773DCC">
      <w:pPr>
        <w:jc w:val="right"/>
      </w:pPr>
      <w:proofErr w:type="spellStart"/>
      <w:r>
        <w:t>Pos</w:t>
      </w:r>
      <w:r w:rsidR="00372C84" w:rsidRPr="00773DCC">
        <w:t>l</w:t>
      </w:r>
      <w:proofErr w:type="spellEnd"/>
      <w:r w:rsidR="00372C84" w:rsidRPr="00773DCC">
        <w:t xml:space="preserve">. br. </w:t>
      </w:r>
      <w:r w:rsidR="009F3F74" w:rsidRPr="00773DCC">
        <w:t>14</w:t>
      </w:r>
      <w:r w:rsidR="00372C84" w:rsidRPr="00773DCC">
        <w:t xml:space="preserve"> St-</w:t>
      </w:r>
      <w:r w:rsidR="00C65B6A">
        <w:t>6</w:t>
      </w:r>
      <w:r w:rsidR="00983176">
        <w:t>/2008</w:t>
      </w:r>
    </w:p>
    <w:p w:rsidRDefault="00372C84" w:rsidR="00372C84" w:rsidRPr="00773DCC"/>
    <w:p w:rsidRDefault="00372C84" w:rsidR="00372C84" w:rsidRPr="00773DCC"/>
    <w:p w:rsidRDefault="00372C84" w:rsidR="00372C84" w:rsidRPr="00773DCC"/>
    <w:p w:rsidRDefault="00772971" w:rsidP="00772971" w:rsidR="00772971" w:rsidRPr="00773DCC">
      <w:pPr>
        <w:jc w:val="center"/>
      </w:pPr>
      <w:r w:rsidRPr="00773DCC">
        <w:t>R E P U B L I K A    H R V A T S K A</w:t>
      </w:r>
    </w:p>
    <w:p w:rsidRDefault="00772971" w:rsidP="00772971" w:rsidR="00772971" w:rsidRPr="00773DCC">
      <w:pPr>
        <w:jc w:val="center"/>
      </w:pPr>
      <w:r w:rsidRPr="00773DCC">
        <w:t>Z A K L J U Č A K</w:t>
      </w:r>
    </w:p>
    <w:p w:rsidRDefault="00772971" w:rsidP="00772971" w:rsidR="00772971">
      <w:pPr>
        <w:jc w:val="both"/>
      </w:pPr>
    </w:p>
    <w:p w:rsidRDefault="008E4409" w:rsidP="00772971" w:rsidR="008E4409" w:rsidRPr="00773DCC">
      <w:pPr>
        <w:jc w:val="both"/>
      </w:pPr>
    </w:p>
    <w:p w:rsidRDefault="00983176" w:rsidP="00983176" w:rsidR="00983176" w:rsidRPr="00F57278">
      <w:pPr>
        <w:ind w:firstLine="1440"/>
        <w:jc w:val="both"/>
        <w:rPr>
          <w:b/>
        </w:rPr>
      </w:pPr>
      <w:r w:rsidRPr="00F57278">
        <w:t>Trgovački sud u Rijeci, po stečajnom sucu Veri Jelenović, u postupku naknadne diobe nad dužnikom Stečajna masa IZOGRADNJA d.o.o. Rijeka, dana 1</w:t>
      </w:r>
      <w:r>
        <w:t>2. rujna</w:t>
      </w:r>
      <w:r w:rsidRPr="00F57278">
        <w:t xml:space="preserve"> 201</w:t>
      </w:r>
      <w:r>
        <w:t>6</w:t>
      </w:r>
      <w:r w:rsidRPr="00F57278">
        <w:t xml:space="preserve">. g.  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center"/>
      </w:pPr>
      <w:r w:rsidRPr="00773DCC">
        <w:t>z a k l j u č i o    j e</w:t>
      </w:r>
    </w:p>
    <w:p w:rsidRDefault="00372C84" w:rsidP="00372C84" w:rsidR="00372C84" w:rsidRPr="00773DCC">
      <w:pPr>
        <w:jc w:val="both"/>
      </w:pPr>
    </w:p>
    <w:p w:rsidRDefault="00372C84" w:rsidP="003A2860" w:rsidR="003A2860" w:rsidRPr="00C65B6A">
      <w:pPr>
        <w:jc w:val="both"/>
      </w:pPr>
      <w:r w:rsidRPr="00773DCC">
        <w:tab/>
      </w:r>
      <w:r w:rsidRPr="00773DCC">
        <w:tab/>
        <w:t xml:space="preserve">Određuje se </w:t>
      </w:r>
      <w:r w:rsidRPr="00C65B6A">
        <w:t xml:space="preserve">ročište za diobu </w:t>
      </w:r>
      <w:proofErr w:type="spellStart"/>
      <w:r w:rsidRPr="00C65B6A">
        <w:t>kupovnine</w:t>
      </w:r>
      <w:proofErr w:type="spellEnd"/>
      <w:r w:rsidRPr="00C65B6A">
        <w:t xml:space="preserve"> </w:t>
      </w:r>
      <w:r w:rsidR="00772971" w:rsidRPr="00C65B6A">
        <w:t xml:space="preserve">postignute za </w:t>
      </w:r>
      <w:r w:rsidR="003A2860" w:rsidRPr="00C65B6A">
        <w:t xml:space="preserve">nekretnine stečajnog dužnika upisane u zemljišnim knjigama Općinskog suda u </w:t>
      </w:r>
      <w:r w:rsidR="00D507A2" w:rsidRPr="00C65B6A">
        <w:t>Rijeci</w:t>
      </w:r>
      <w:r w:rsidR="003A2860" w:rsidRPr="00C65B6A">
        <w:t xml:space="preserve"> zemljišnoknjižni odjel R</w:t>
      </w:r>
      <w:r w:rsidR="00D507A2" w:rsidRPr="00C65B6A">
        <w:t>ijeka</w:t>
      </w:r>
      <w:r w:rsidR="003A2860" w:rsidRPr="00C65B6A">
        <w:t xml:space="preserve"> i to:</w:t>
      </w:r>
    </w:p>
    <w:p w:rsidRDefault="003A2860" w:rsidP="003A2860" w:rsidR="00D507A2" w:rsidRPr="00C65B6A">
      <w:pPr>
        <w:jc w:val="both"/>
        <w:rPr>
          <w:bCs/>
          <w:color w:val="000000"/>
        </w:rPr>
      </w:pPr>
      <w:r w:rsidRPr="00C65B6A">
        <w:tab/>
        <w:t xml:space="preserve">- u </w:t>
      </w:r>
      <w:proofErr w:type="spellStart"/>
      <w:r w:rsidRPr="00C65B6A">
        <w:t>zk</w:t>
      </w:r>
      <w:proofErr w:type="spellEnd"/>
      <w:r w:rsidRPr="00C65B6A">
        <w:t xml:space="preserve">. ul. </w:t>
      </w:r>
      <w:r w:rsidR="00D507A2" w:rsidRPr="00C65B6A">
        <w:t>3156</w:t>
      </w:r>
      <w:r w:rsidRPr="00C65B6A">
        <w:t xml:space="preserve"> </w:t>
      </w:r>
      <w:r w:rsidR="00D507A2" w:rsidRPr="00C65B6A">
        <w:rPr>
          <w:bCs/>
          <w:color w:val="000000"/>
        </w:rPr>
        <w:t>Katastarska općina: 324850, ZAMET</w:t>
      </w:r>
      <w:r w:rsidRPr="00C65B6A">
        <w:t xml:space="preserve">  </w:t>
      </w:r>
      <w:proofErr w:type="spellStart"/>
      <w:r w:rsidRPr="00C65B6A">
        <w:t>k.č</w:t>
      </w:r>
      <w:proofErr w:type="spellEnd"/>
      <w:r w:rsidRPr="00C65B6A">
        <w:t xml:space="preserve">. br. </w:t>
      </w:r>
      <w:r w:rsidR="00D507A2" w:rsidRPr="00C65B6A">
        <w:t>302/64</w:t>
      </w:r>
      <w:r w:rsidRPr="00C65B6A">
        <w:t xml:space="preserve"> površine </w:t>
      </w:r>
      <w:r w:rsidR="00D507A2" w:rsidRPr="00C65B6A">
        <w:t>1732</w:t>
      </w:r>
      <w:r w:rsidRPr="00C65B6A">
        <w:t xml:space="preserve"> m2, u naravi </w:t>
      </w:r>
      <w:r w:rsidR="00D507A2" w:rsidRPr="00C65B6A">
        <w:rPr>
          <w:bCs/>
          <w:color w:val="000000"/>
        </w:rPr>
        <w:t>STAMBENO POSLOVNA ZGRADA, PARKIRALIŠTE, DVORISTE NA ADRESI PRIMORSKA 8/A</w:t>
      </w:r>
      <w:r w:rsidR="00D507A2" w:rsidRPr="00C65B6A">
        <w:t xml:space="preserve">, </w:t>
      </w:r>
      <w:r w:rsidR="00D507A2" w:rsidRPr="00C65B6A">
        <w:rPr>
          <w:bCs/>
          <w:color w:val="000000"/>
        </w:rPr>
        <w:t>28. Suvlasnički dio: 16/1000 ETAŽNO VLASNIŠTVO (E-28) 1. Lokal VI u prizemlju -II ukupne površine 31,30 m2 što u odnosu na cijelu zgradu iznosi 16/1000 dijela;</w:t>
      </w:r>
    </w:p>
    <w:p w:rsidRDefault="00772971" w:rsidP="00772971" w:rsidR="007B0930" w:rsidRPr="00C65B6A">
      <w:pPr>
        <w:jc w:val="both"/>
      </w:pPr>
      <w:r w:rsidRPr="00C65B6A">
        <w:t xml:space="preserve">za </w:t>
      </w:r>
      <w:r w:rsidR="00372C84" w:rsidRPr="00C65B6A">
        <w:t xml:space="preserve">dan </w:t>
      </w:r>
    </w:p>
    <w:p w:rsidRDefault="00D507A2" w:rsidP="007B0930" w:rsidR="007B0930" w:rsidRPr="00773DCC">
      <w:pPr>
        <w:jc w:val="center"/>
      </w:pPr>
      <w:r>
        <w:t>26</w:t>
      </w:r>
      <w:r w:rsidR="00BF435A" w:rsidRPr="00773DCC">
        <w:t>. listopada</w:t>
      </w:r>
      <w:r w:rsidR="005042AA" w:rsidRPr="00773DCC">
        <w:t xml:space="preserve"> 2016</w:t>
      </w:r>
      <w:r w:rsidR="00B41A49" w:rsidRPr="00773DCC">
        <w:t>. godine</w:t>
      </w:r>
      <w:r w:rsidR="00372C84" w:rsidRPr="00773DCC">
        <w:t xml:space="preserve"> u </w:t>
      </w:r>
      <w:r w:rsidR="00C65B6A">
        <w:t>9</w:t>
      </w:r>
      <w:r w:rsidR="00372C84" w:rsidRPr="00773DCC">
        <w:t>:</w:t>
      </w:r>
      <w:r w:rsidR="007B0930" w:rsidRPr="00773DCC">
        <w:t>00</w:t>
      </w:r>
      <w:r w:rsidR="00372C84" w:rsidRPr="00773DCC">
        <w:t xml:space="preserve"> sati</w:t>
      </w:r>
    </w:p>
    <w:p w:rsidRDefault="00372C84" w:rsidP="00772971" w:rsidR="00372C84" w:rsidRPr="00773DCC">
      <w:pPr>
        <w:jc w:val="both"/>
      </w:pPr>
      <w:r w:rsidRPr="00773DCC">
        <w:t xml:space="preserve">kod </w:t>
      </w:r>
      <w:r w:rsidR="00B41A49" w:rsidRPr="00773DCC">
        <w:t>Trgovačk</w:t>
      </w:r>
      <w:r w:rsidR="007B0930" w:rsidRPr="00773DCC">
        <w:t>og</w:t>
      </w:r>
      <w:r w:rsidR="00B41A49" w:rsidRPr="00773DCC">
        <w:t xml:space="preserve"> sud</w:t>
      </w:r>
      <w:r w:rsidR="007B0930" w:rsidRPr="00773DCC">
        <w:t>a</w:t>
      </w:r>
      <w:r w:rsidR="00B41A49" w:rsidRPr="00773DCC">
        <w:t xml:space="preserve"> u Rijeci</w:t>
      </w:r>
      <w:r w:rsidRPr="00773DCC">
        <w:t xml:space="preserve">, Zadarska 1-3, I. kat, </w:t>
      </w:r>
      <w:r w:rsidR="00B41A49" w:rsidRPr="00773DCC">
        <w:t>sudnica broj 3</w:t>
      </w:r>
      <w:r w:rsidRPr="00773DCC">
        <w:t>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Tražbina vjerovnika koji ne dođe na ročište uzeti će se prema stanju koje proizlazi iz zemljišne knjige i spisa.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C65B6A">
        <w:t>.</w:t>
      </w:r>
    </w:p>
    <w:p w:rsidRDefault="00F05389" w:rsidP="00372C84" w:rsidR="00F05389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773DCC">
          <w:t>7. st</w:t>
        </w:r>
      </w:smartTag>
      <w:r w:rsidRPr="00773DCC">
        <w:t xml:space="preserve">. 6. </w:t>
      </w:r>
      <w:r w:rsidR="00B41A49" w:rsidRPr="00773DCC">
        <w:t xml:space="preserve"> </w:t>
      </w:r>
      <w:r w:rsidR="003A2860" w:rsidRPr="00AD7B75">
        <w:t xml:space="preserve">Stečajnog zakona </w:t>
      </w:r>
      <w:r w:rsidR="003A2860" w:rsidRPr="00AD7B75">
        <w:rPr>
          <w:bCs/>
        </w:rPr>
        <w:t>(objavljen u NN 44/96, 29/99, 129/00, 123/03, 82/06, 116/10, 25/12 i 133/12)</w:t>
      </w:r>
      <w:r w:rsidRPr="00773DCC">
        <w:t>)</w:t>
      </w:r>
    </w:p>
    <w:p w:rsidRDefault="00F05389" w:rsidP="00F05389" w:rsidR="00F05389" w:rsidRPr="00773DCC">
      <w:pPr>
        <w:jc w:val="center"/>
      </w:pPr>
      <w:r w:rsidRPr="00773DCC">
        <w:t xml:space="preserve">Rijeka, </w:t>
      </w:r>
      <w:r w:rsidR="00983176">
        <w:t>12</w:t>
      </w:r>
      <w:r w:rsidR="00BF435A" w:rsidRPr="00773DCC">
        <w:t>. rujna</w:t>
      </w:r>
      <w:r w:rsidR="005042AA" w:rsidRPr="00773DCC">
        <w:t xml:space="preserve"> 2016</w:t>
      </w:r>
      <w:r w:rsidRPr="00773DCC">
        <w:t>. godine</w:t>
      </w:r>
    </w:p>
    <w:p w:rsidRDefault="00F05389" w:rsidP="00372C84" w:rsidR="00F05389" w:rsidRPr="00773DCC">
      <w:pPr>
        <w:jc w:val="both"/>
      </w:pPr>
    </w:p>
    <w:p w:rsidRDefault="009F3F74" w:rsidR="009F3F74" w:rsidRPr="00773DCC">
      <w:pPr>
        <w:jc w:val="center"/>
      </w:pPr>
      <w:r w:rsidRPr="00773DCC">
        <w:t xml:space="preserve">                                                                                Stečajni sudac</w:t>
      </w:r>
    </w:p>
    <w:p w:rsidRDefault="009F3F74" w:rsidR="009F3F74" w:rsidRPr="00773DCC">
      <w:pPr>
        <w:jc w:val="both"/>
      </w:pPr>
      <w:r w:rsidRPr="00773DCC">
        <w:t xml:space="preserve">                                                                                          </w:t>
      </w:r>
      <w:r w:rsidR="00F60BC6" w:rsidRPr="00773DCC">
        <w:t xml:space="preserve">     </w:t>
      </w:r>
      <w:r w:rsidRPr="00773DCC">
        <w:t xml:space="preserve">     Vera Jelenović</w:t>
      </w:r>
    </w:p>
    <w:p w:rsidRDefault="00B07675" w:rsidP="00372C84" w:rsidR="00B07675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UPUTA O PRAVNOM LIJEKU</w:t>
      </w:r>
    </w:p>
    <w:p w:rsidRDefault="00F05389" w:rsidP="00372C84" w:rsidR="00F05389" w:rsidRPr="00773DCC">
      <w:pPr>
        <w:jc w:val="both"/>
      </w:pPr>
      <w:r w:rsidRPr="00773DCC">
        <w:t>Protiv ovog zaključka žalba nije dopuštena.</w:t>
      </w:r>
    </w:p>
    <w:p w:rsidRDefault="00F05389" w:rsidP="00372C84" w:rsidR="00F05389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DNA</w:t>
      </w:r>
    </w:p>
    <w:p w:rsidRDefault="00F05389" w:rsidP="00F05389" w:rsidR="00F05389" w:rsidRPr="00773DCC">
      <w:pPr>
        <w:numPr>
          <w:ilvl w:val="0"/>
          <w:numId w:val="1"/>
        </w:numPr>
        <w:jc w:val="both"/>
      </w:pPr>
      <w:r w:rsidRPr="00773DCC">
        <w:t xml:space="preserve">stečajnom upravitelju </w:t>
      </w:r>
    </w:p>
    <w:p w:rsidRDefault="005042AA" w:rsidP="00F05389" w:rsidR="00F05389" w:rsidRPr="00773DCC">
      <w:pPr>
        <w:numPr>
          <w:ilvl w:val="0"/>
          <w:numId w:val="1"/>
        </w:numPr>
        <w:jc w:val="both"/>
      </w:pPr>
      <w:r w:rsidRPr="00773DCC">
        <w:t>e-</w:t>
      </w:r>
      <w:r w:rsidR="00F05389" w:rsidRPr="00773DCC">
        <w:t>oglasna ploča</w:t>
      </w:r>
    </w:p>
    <w:p w:rsidRDefault="003A2860" w:rsidP="003A2860" w:rsidR="003A2860" w:rsidRPr="00D002F4">
      <w:pPr>
        <w:numPr>
          <w:ilvl w:val="0"/>
          <w:numId w:val="1"/>
        </w:numPr>
        <w:jc w:val="both"/>
      </w:pPr>
      <w:r w:rsidRPr="00D002F4">
        <w:t xml:space="preserve">- </w:t>
      </w:r>
      <w:proofErr w:type="spellStart"/>
      <w:r w:rsidRPr="00D002F4">
        <w:t>razlučnim</w:t>
      </w:r>
      <w:proofErr w:type="spellEnd"/>
      <w:r w:rsidRPr="00D002F4">
        <w:t xml:space="preserve"> vjerovnicima: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r w:rsidR="00983176">
        <w:t xml:space="preserve">Mirko </w:t>
      </w:r>
      <w:proofErr w:type="spellStart"/>
      <w:r w:rsidR="00983176">
        <w:t>Markanović</w:t>
      </w:r>
      <w:proofErr w:type="spellEnd"/>
      <w:r w:rsidR="00983176">
        <w:t xml:space="preserve"> </w:t>
      </w:r>
      <w:proofErr w:type="spellStart"/>
      <w:r w:rsidR="00983176">
        <w:t>vl</w:t>
      </w:r>
      <w:proofErr w:type="spellEnd"/>
      <w:r w:rsidR="00983176">
        <w:t xml:space="preserve">. obrta Centralno grijanje iz Rijeke, </w:t>
      </w:r>
      <w:proofErr w:type="spellStart"/>
      <w:r w:rsidR="00983176">
        <w:t>Dobriše</w:t>
      </w:r>
      <w:proofErr w:type="spellEnd"/>
      <w:r w:rsidR="00983176">
        <w:t xml:space="preserve"> Cesarića 14 </w:t>
      </w:r>
    </w:p>
    <w:p w:rsidRDefault="003A2860" w:rsidP="00983176" w:rsidR="00983176">
      <w:pPr>
        <w:numPr>
          <w:ilvl w:val="0"/>
          <w:numId w:val="1"/>
        </w:numPr>
      </w:pPr>
      <w:r w:rsidRPr="00D002F4">
        <w:tab/>
      </w:r>
      <w:r w:rsidRPr="00D002F4">
        <w:tab/>
        <w:t>-</w:t>
      </w:r>
      <w:r w:rsidR="00983176">
        <w:t xml:space="preserve"> FAM ŠPINA d.o.o. </w:t>
      </w:r>
      <w:proofErr w:type="spellStart"/>
      <w:r w:rsidR="00983176">
        <w:t>Viškovo</w:t>
      </w:r>
      <w:proofErr w:type="spellEnd"/>
    </w:p>
    <w:p w:rsidRDefault="008E4409" w:rsidP="00983176" w:rsidR="008E4409"/>
    <w:p w:rsidRDefault="00C93C46" w:rsidP="00983176" w:rsidR="00C93C46" w:rsidRPr="00773DCC">
      <w:r w:rsidRPr="00773DCC">
        <w:t xml:space="preserve">Rijeka, </w:t>
      </w:r>
      <w:r w:rsidR="00983176">
        <w:t>12</w:t>
      </w:r>
      <w:r w:rsidR="00AE1B92" w:rsidRPr="00773DCC">
        <w:t>. rujna</w:t>
      </w:r>
      <w:r w:rsidR="009550F3" w:rsidRPr="00773DCC">
        <w:t xml:space="preserve"> 2016</w:t>
      </w:r>
      <w:r w:rsidRPr="00773DCC">
        <w:t>. godine</w:t>
      </w:r>
    </w:p>
    <w:p w:rsidRDefault="00C93C46" w:rsidP="00F05389" w:rsidR="00C93C46" w:rsidRPr="00773DCC">
      <w:pPr>
        <w:jc w:val="both"/>
      </w:pPr>
    </w:p>
    <w:p w:rsidRDefault="00B07675" w:rsidR="00B07675" w:rsidRPr="00773DCC">
      <w:pPr>
        <w:jc w:val="center"/>
      </w:pPr>
    </w:p>
    <w:p w:rsidRDefault="00B07675" w:rsidR="00B07675" w:rsidRPr="00773DCC">
      <w:pPr>
        <w:jc w:val="center"/>
      </w:pPr>
    </w:p>
    <w:p w:rsidRDefault="00C93C46" w:rsidR="00C93C46" w:rsidRPr="00773DCC">
      <w:pPr>
        <w:jc w:val="center"/>
      </w:pPr>
      <w:r w:rsidRPr="00773DCC">
        <w:t xml:space="preserve">                                                                                    Stečajni sudac</w:t>
      </w:r>
    </w:p>
    <w:p w:rsidRDefault="00C93C46" w:rsidR="00C93C46" w:rsidRPr="00773DCC">
      <w:pPr>
        <w:jc w:val="both"/>
      </w:pPr>
      <w:r w:rsidRPr="00773DCC">
        <w:t xml:space="preserve">                                                                                      </w:t>
      </w:r>
      <w:r w:rsidR="00F60BC6" w:rsidRPr="00773DCC">
        <w:t xml:space="preserve">      </w:t>
      </w:r>
      <w:r w:rsidRPr="00773DCC">
        <w:t xml:space="preserve">  </w:t>
      </w:r>
      <w:r w:rsidR="00F60BC6" w:rsidRPr="00773DCC">
        <w:t xml:space="preserve">       </w:t>
      </w:r>
      <w:r w:rsidRPr="00773DCC">
        <w:t xml:space="preserve"> Vera Jelenović </w:t>
      </w:r>
    </w:p>
    <w:p w:rsidRDefault="00C93C46" w:rsidP="00F05389" w:rsidR="00C93C46" w:rsidRPr="00773DCC">
      <w:pPr>
        <w:jc w:val="both"/>
      </w:pPr>
    </w:p>
    <w:p w:rsidRDefault="00AE1B92" w:rsidR="00AE1B92" w:rsidRPr="00773DCC">
      <w:pPr>
        <w:jc w:val="both"/>
      </w:pPr>
    </w:p>
    <w:sectPr w:rsidR="00AE1B92" w:rsidRPr="00773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04616"/>
    <w:rsid w:val="00257577"/>
    <w:rsid w:val="00372C84"/>
    <w:rsid w:val="003A2860"/>
    <w:rsid w:val="005042AA"/>
    <w:rsid w:val="00737250"/>
    <w:rsid w:val="00772971"/>
    <w:rsid w:val="00773DCC"/>
    <w:rsid w:val="007B0930"/>
    <w:rsid w:val="008121F7"/>
    <w:rsid w:val="008464D3"/>
    <w:rsid w:val="008E4409"/>
    <w:rsid w:val="009550F3"/>
    <w:rsid w:val="00983176"/>
    <w:rsid w:val="009F3F74"/>
    <w:rsid w:val="00A53447"/>
    <w:rsid w:val="00A7570E"/>
    <w:rsid w:val="00AE1B92"/>
    <w:rsid w:val="00B07675"/>
    <w:rsid w:val="00B41A49"/>
    <w:rsid w:val="00B5155B"/>
    <w:rsid w:val="00BF14FC"/>
    <w:rsid w:val="00BF435A"/>
    <w:rsid w:val="00C12C8B"/>
    <w:rsid w:val="00C65B6A"/>
    <w:rsid w:val="00C93C46"/>
    <w:rsid w:val="00CA242B"/>
    <w:rsid w:val="00D10977"/>
    <w:rsid w:val="00D507A2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20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046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6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20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046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6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54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4226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769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325937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91468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06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53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77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582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72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2007.</izvorni_sadrzaj>
    <derivirana_varijabla naziv="DomainObject.Predmet.DatumOsnivanja_1">20. prosinca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St-6/2008</izvorni_sadrzaj>
    <derivirana_varijabla naziv="DomainObject.Predmet.OznakaBroj_1">St-6/2008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postupka, veza St-29/07</izvorni_sadrzaj>
    <derivirana_varijabla naziv="DomainObject.Predmet.PrimjedbaSuca_1">Nastavak postupka, veza St-29/07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IZOGRADNJA d.o.o.  Rijeka</izvorni_sadrzaj>
    <derivirana_varijabla naziv="DomainObject.Predmet.ProtustrankaFormated_1">  IZOGRADNJA d.o.o.  Rijeka</derivirana_varijabla>
  </DomainObject.Predmet.ProtustrankaFormated>
  <DomainObject.Predmet.ProtustrankaFormatedOIB>
    <izvorni_sadrzaj>  IZOGRADNJA d.o.o.  Rijeka</izvorni_sadrzaj>
    <derivirana_varijabla naziv="DomainObject.Predmet.ProtustrankaFormatedOIB_1">  IZOGRADNJA d.o.o.  Rijeka</derivirana_varijabla>
  </DomainObject.Predmet.ProtustrankaFormatedOIB>
  <DomainObject.Predmet.ProtustrankaFormatedWithAdress>
    <izvorni_sadrzaj> IZOGRADNJA d.o.o.  Rijeka, Kudeji 3, 51000 Rijeka</izvorni_sadrzaj>
    <derivirana_varijabla naziv="DomainObject.Predmet.ProtustrankaFormatedWithAdress_1"> IZOGRADNJA d.o.o.  Rijeka, Kudeji 3, 51000 Rijeka</derivirana_varijabla>
  </DomainObject.Predmet.ProtustrankaFormatedWithAdress>
  <DomainObject.Predmet.ProtustrankaFormatedWithAdressOIB>
    <izvorni_sadrzaj> IZOGRADNJA d.o.o.  Rijeka, Kudeji 3, 51000 Rijeka</izvorni_sadrzaj>
    <derivirana_varijabla naziv="DomainObject.Predmet.ProtustrankaFormatedWithAdressOIB_1"> IZOGRADNJA d.o.o.  Rijeka, Kudeji 3, 51000 Rijeka</derivirana_varijabla>
  </DomainObject.Predmet.ProtustrankaFormatedWithAdressOIB>
  <DomainObject.Predmet.ProtustrankaWithAdress>
    <izvorni_sadrzaj>IZOGRADNJA d.o.o.  Rijeka Kudeji 3, 51000 Rijeka</izvorni_sadrzaj>
    <derivirana_varijabla naziv="DomainObject.Predmet.ProtustrankaWithAdress_1">IZOGRADNJA d.o.o.  Rijeka Kudeji 3, 51000 Rijeka</derivirana_varijabla>
  </DomainObject.Predmet.ProtustrankaWithAdress>
  <DomainObject.Predmet.ProtustrankaWithAdressOIB>
    <izvorni_sadrzaj>IZOGRADNJA d.o.o.  Rijeka, Kudeji 3, 51000 Rijeka</izvorni_sadrzaj>
    <derivirana_varijabla naziv="DomainObject.Predmet.ProtustrankaWithAdressOIB_1">IZOGRADNJA d.o.o.  Rijeka, Kudeji 3, 51000 Rijeka</derivirana_varijabla>
  </DomainObject.Predmet.ProtustrankaWithAdressOIB>
  <DomainObject.Predmet.ProtustrankaNazivFormated>
    <izvorni_sadrzaj>IZOGRADNJA d.o.o.  Rijeka</izvorni_sadrzaj>
    <derivirana_varijabla naziv="DomainObject.Predmet.ProtustrankaNazivFormated_1">IZOGRADNJA d.o.o.  Rijeka</derivirana_varijabla>
  </DomainObject.Predmet.ProtustrankaNazivFormated>
  <DomainObject.Predmet.ProtustrankaNazivFormatedOIB>
    <izvorni_sadrzaj>IZOGRADNJA d.o.o.  Rijeka</izvorni_sadrzaj>
    <derivirana_varijabla naziv="DomainObject.Predmet.ProtustrankaNazivFormatedOIB_1">IZOGRADNJA d.o.o. 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Markanović</izvorni_sadrzaj>
    <derivirana_varijabla naziv="DomainObject.Predmet.StrankaFormated_1">  Mirko Markanović</derivirana_varijabla>
  </DomainObject.Predmet.StrankaFormated>
  <DomainObject.Predmet.StrankaFormatedOIB>
    <izvorni_sadrzaj>  Mirko Markanović</izvorni_sadrzaj>
    <derivirana_varijabla naziv="DomainObject.Predmet.StrankaFormatedOIB_1">  Mirko Markanović</derivirana_varijabla>
  </DomainObject.Predmet.StrankaFormatedOIB>
  <DomainObject.Predmet.StrankaFormatedWithAdress>
    <izvorni_sadrzaj> Mirko Markanović, Dobriše Cesarića 14, 51000 Rijeka</izvorni_sadrzaj>
    <derivirana_varijabla naziv="DomainObject.Predmet.StrankaFormatedWithAdress_1"> Mirko Markanović, Dobriše Cesarića 14, 51000 Rijeka</derivirana_varijabla>
  </DomainObject.Predmet.StrankaFormatedWithAdress>
  <DomainObject.Predmet.StrankaFormatedWithAdressOIB>
    <izvorni_sadrzaj> Mirko Markanović, Dobriše Cesarića 14, 51000 Rijeka</izvorni_sadrzaj>
    <derivirana_varijabla naziv="DomainObject.Predmet.StrankaFormatedWithAdressOIB_1"> Mirko Markanović, Dobriše Cesarića 14, 51000 Rijeka</derivirana_varijabla>
  </DomainObject.Predmet.StrankaFormatedWithAdressOIB>
  <DomainObject.Predmet.StrankaWithAdress>
    <izvorni_sadrzaj>Mirko Markanović Dobriše Cesarića 14,51000 Rijeka</izvorni_sadrzaj>
    <derivirana_varijabla naziv="DomainObject.Predmet.StrankaWithAdress_1">Mirko Markanović Dobriše Cesarića 14,51000 Rijeka</derivirana_varijabla>
  </DomainObject.Predmet.StrankaWithAdress>
  <DomainObject.Predmet.StrankaWithAdressOIB>
    <izvorni_sadrzaj>Mirko Markanović, Dobriše Cesarića 14,51000 Rijeka</izvorni_sadrzaj>
    <derivirana_varijabla naziv="DomainObject.Predmet.StrankaWithAdressOIB_1">Mirko Markanović, Dobriše Cesarića 14,51000 Rijeka</derivirana_varijabla>
  </DomainObject.Predmet.StrankaWithAdressOIB>
  <DomainObject.Predmet.StrankaNazivFormated>
    <izvorni_sadrzaj>Mirko Markanović</izvorni_sadrzaj>
    <derivirana_varijabla naziv="DomainObject.Predmet.StrankaNazivFormated_1">Mirko Markanović</derivirana_varijabla>
  </DomainObject.Predmet.StrankaNazivFormated>
  <DomainObject.Predmet.StrankaNazivFormatedOIB>
    <izvorni_sadrzaj>Mirko Markanović</izvorni_sadrzaj>
    <derivirana_varijabla naziv="DomainObject.Predmet.StrankaNazivFormatedOIB_1">Mirko Markanović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Markanović</item>
    </izvorni_sadrzaj>
    <derivirana_varijabla naziv="DomainObject.Predmet.StrankaListFormated_1">
      <item>Mirko Markanović</item>
    </derivirana_varijabla>
  </DomainObject.Predmet.StrankaListFormated>
  <DomainObject.Predmet.StrankaListFormatedOIB>
    <izvorni_sadrzaj>
      <item>Mirko Markanović</item>
    </izvorni_sadrzaj>
    <derivirana_varijabla naziv="DomainObject.Predmet.StrankaListFormatedOIB_1">
      <item>Mirko Markanović</item>
    </derivirana_varijabla>
  </DomainObject.Predmet.StrankaListFormatedOIB>
  <DomainObject.Predmet.StrankaListFormatedWithAdress>
    <izvorni_sadrzaj>
      <item>Mirko Markanović, Dobriše Cesarića 14, 51000 Rijeka</item>
    </izvorni_sadrzaj>
    <derivirana_varijabla naziv="DomainObject.Predmet.StrankaListFormatedWithAdress_1">
      <item>Mirko Markanović, Dobriše Cesarića 14, 51000 Rijeka</item>
    </derivirana_varijabla>
  </DomainObject.Predmet.StrankaListFormatedWithAdress>
  <DomainObject.Predmet.StrankaListFormatedWithAdressOIB>
    <izvorni_sadrzaj>
      <item>Mirko Markanović, Dobriše Cesarića 14, 51000 Rijeka</item>
    </izvorni_sadrzaj>
    <derivirana_varijabla naziv="DomainObject.Predmet.StrankaListFormatedWithAdressOIB_1">
      <item>Mirko Markanović, Dobriše Cesarića 14, 51000 Rijeka</item>
    </derivirana_varijabla>
  </DomainObject.Predmet.StrankaListFormatedWithAdressOIB>
  <DomainObject.Predmet.StrankaListNazivFormated>
    <izvorni_sadrzaj>
      <item>Mirko Markanović</item>
    </izvorni_sadrzaj>
    <derivirana_varijabla naziv="DomainObject.Predmet.StrankaListNazivFormated_1">
      <item>Mirko Markanović</item>
    </derivirana_varijabla>
  </DomainObject.Predmet.StrankaListNazivFormated>
  <DomainObject.Predmet.StrankaListNazivFormatedOIB>
    <izvorni_sadrzaj>
      <item>Mirko Markanović</item>
    </izvorni_sadrzaj>
    <derivirana_varijabla naziv="DomainObject.Predmet.StrankaListNazivFormatedOIB_1">
      <item>Mirko Markanović</item>
    </derivirana_varijabla>
  </DomainObject.Predmet.StrankaListNazivFormatedOIB>
  <DomainObject.Predmet.ProtuStrankaListFormated>
    <izvorni_sadrzaj>
      <item>IZOGRADNJA d.o.o.  Rijeka</item>
    </izvorni_sadrzaj>
    <derivirana_varijabla naziv="DomainObject.Predmet.ProtuStrankaListFormated_1">
      <item>IZOGRADNJA d.o.o.  Rijeka</item>
    </derivirana_varijabla>
  </DomainObject.Predmet.ProtuStrankaListFormated>
  <DomainObject.Predmet.ProtuStrankaListFormatedOIB>
    <izvorni_sadrzaj>
      <item>IZOGRADNJA d.o.o.  Rijeka</item>
    </izvorni_sadrzaj>
    <derivirana_varijabla naziv="DomainObject.Predmet.ProtuStrankaListFormatedOIB_1">
      <item>IZOGRADNJA d.o.o.  Rijeka</item>
    </derivirana_varijabla>
  </DomainObject.Predmet.ProtuStrankaListFormatedOIB>
  <DomainObject.Predmet.ProtuStrankaListFormatedWithAdress>
    <izvorni_sadrzaj>
      <item>IZOGRADNJA d.o.o.  Rijeka, Kudeji 3, 51000 Rijeka</item>
    </izvorni_sadrzaj>
    <derivirana_varijabla naziv="DomainObject.Predmet.ProtuStrankaListFormatedWithAdress_1">
      <item>IZOGRADNJA d.o.o.  Rijeka, Kudeji 3, 51000 Rijeka</item>
    </derivirana_varijabla>
  </DomainObject.Predmet.ProtuStrankaListFormatedWithAdress>
  <DomainObject.Predmet.ProtuStrankaListFormatedWithAdressOIB>
    <izvorni_sadrzaj>
      <item>IZOGRADNJA d.o.o.  Rijeka, Kudeji 3, 51000 Rijeka</item>
    </izvorni_sadrzaj>
    <derivirana_varijabla naziv="DomainObject.Predmet.ProtuStrankaListFormatedWithAdressOIB_1">
      <item>IZOGRADNJA d.o.o.  Rijeka, Kudeji 3, 51000 Rijeka</item>
    </derivirana_varijabla>
  </DomainObject.Predmet.ProtuStrankaListFormatedWithAdressOIB>
  <DomainObject.Predmet.ProtuStrankaListNazivFormated>
    <izvorni_sadrzaj>
      <item>IZOGRADNJA d.o.o.  Rijeka</item>
    </izvorni_sadrzaj>
    <derivirana_varijabla naziv="DomainObject.Predmet.ProtuStrankaListNazivFormated_1">
      <item>IZOGRADNJA d.o.o.  Rijeka</item>
    </derivirana_varijabla>
  </DomainObject.Predmet.ProtuStrankaListNazivFormated>
  <DomainObject.Predmet.ProtuStrankaListNazivFormatedOIB>
    <izvorni_sadrzaj>
      <item>IZOGRADNJA d.o.o.  Rijeka</item>
    </izvorni_sadrzaj>
    <derivirana_varijabla naziv="DomainObject.Predmet.ProtuStrankaListNazivFormatedOIB_1">
      <item>IZOGRADNJA d.o.o.  Rijeka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Formated_1">
      <item>Narodne novine d.d. Zagreb</item>
      <item>oglasna ploča</item>
      <item>Županijsko državno odvjetništvo Rijeka</item>
      <item>OD Vukić i dr. Rijeka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FormatedOIB_1">
      <item>Narodne novine d.d. Zagreb</item>
      <item>oglasna ploča</item>
      <item>Županijsko državno odvjetništvo Rijeka</item>
      <item>OD Vukić i dr. Rijeka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OD Vukić i dr. Rijeka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OD Vukić i dr. Rijeka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OD Vukić i dr. Rijeka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OD Vukić i dr. Rijeka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NazivFormated_1">
      <item>Narodne novine d.d. Zagreb</item>
      <item>oglasna ploča</item>
      <item>Županijsko državno odvjetništvo Rijeka</item>
      <item>OD Vukić i dr. Rijeka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OD Vukić i dr. Rijeka</item>
    </izvorni_sadrzaj>
    <derivirana_varijabla naziv="DomainObject.Predmet.OstaliListNazivFormatedOIB_1">
      <item>Narodne novine d.d. Zagreb</item>
      <item>oglasna ploča</item>
      <item>Županijsko državno odvjetništvo Rijeka</item>
      <item>OD Vukić i dr.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Markanović</izvorni_sadrzaj>
    <derivirana_varijabla naziv="DomainObject.Predmet.StrankaIDrugi_1">Mirko Markanović</derivirana_varijabla>
  </DomainObject.Predmet.StrankaIDrugi>
  <DomainObject.Predmet.ProtustrankaIDrugi>
    <izvorni_sadrzaj>IZOGRADNJA d.o.o.  Rijeka</izvorni_sadrzaj>
    <derivirana_varijabla naziv="DomainObject.Predmet.ProtustrankaIDrugi_1">IZOGRADNJA d.o.o.  Rijeka</derivirana_varijabla>
  </DomainObject.Predmet.ProtustrankaIDrugi>
  <DomainObject.Predmet.StrankaIDrugiAdressOIB>
    <izvorni_sadrzaj>Mirko Markanović, Dobriše Cesarića 14, 51000 Rijeka</izvorni_sadrzaj>
    <derivirana_varijabla naziv="DomainObject.Predmet.StrankaIDrugiAdressOIB_1">Mirko Markanović, Dobriše Cesarića 14, 51000 Rijeka</derivirana_varijabla>
  </DomainObject.Predmet.StrankaIDrugiAdressOIB>
  <DomainObject.Predmet.ProtustrankaIDrugiAdressOIB>
    <izvorni_sadrzaj>IZOGRADNJA d.o.o.  Rijeka, Kudeji 3, 51000 Rijeka</izvorni_sadrzaj>
    <derivirana_varijabla naziv="DomainObject.Predmet.ProtustrankaIDrugiAdressOIB_1">IZOGRADNJA d.o.o.  Rijeka, Kudeji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Narodne novine d.d. Zagreb</item>
      <item>oglasna ploča</item>
      <item>Županijsko državno odvjetništvo Rijeka</item>
      <item>OD Vukić i dr. Rijeka</item>
      <item>IZOGRADNJA d.o.o.  Rijeka</item>
      <item>Mirko Markanović</item>
    </izvorni_sadrzaj>
    <derivirana_varijabla naziv="DomainObject.Predmet.SudioniciListNaziv_1">
      <item>Narodne novine d.d. Zagreb</item>
      <item>oglasna ploča</item>
      <item>Županijsko državno odvjetništvo Rijeka</item>
      <item>OD Vukić i dr. Rijeka</item>
      <item>IZOGRADNJA d.o.o.  Rijeka</item>
      <item>Mirko Markanović</item>
    </derivirana_varijabla>
  </DomainObject.Predmet.SudioniciListNaziv>
  <DomainObject.Predmet.SudioniciListAdressOIB>
    <izvorni_sadrzaj>
      <item>Narodne novine d.d. Zagreb, SR Njemačke 6,10020 Zagreb</item>
      <item>oglasna ploča</item>
      <item>Županijsko državno odvjetništvo Rijeka</item>
      <item>OD Vukić i dr. Rijeka</item>
      <item>IZOGRADNJA d.o.o.  Rijeka, Kudeji 3,51000 Rijeka</item>
      <item>Mirko Markanović, Dobriše Cesarića 14,51000 Rijeka</item>
    </izvorni_sadrzaj>
    <derivirana_varijabla naziv="DomainObject.Predmet.SudioniciListAdressOIB_1">
      <item>Narodne novine d.d. Zagreb, SR Njemačke 6,10020 Zagreb</item>
      <item>oglasna ploča</item>
      <item>Županijsko državno odvjetništvo Rijeka</item>
      <item>OD Vukić i dr. Rijeka</item>
      <item>IZOGRADNJA d.o.o.  Rijeka, Kudeji 3,51000 Rijeka</item>
      <item>Mirko Markanović, Dobriše Cesarića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1583</properties:Characters>
  <properties:Lines>67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2016-09-12T12:34:00Z</dcterms:created>
  <dc:creator>dfumic</dc:creator>
  <cp:lastModifiedBy>Danijela Fumić</cp:lastModifiedBy>
  <cp:lastPrinted>2016-09-12T12:32:00Z</cp:lastPrinted>
  <dcterms:modified xmlns:xsi="http://www.w3.org/2001/XMLSchema-instance" xsi:type="dcterms:W3CDTF">2016-09-12T12:36:00Z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