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ec09" w14:paraId="e3aec09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0005FE">
        <w:rPr>
          <w:b/>
        </w:rPr>
        <w:t>1</w:t>
      </w:r>
      <w:r w:rsidR="009E1984">
        <w:rPr>
          <w:b/>
        </w:rPr>
        <w:t>778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9E1984">
        <w:rPr>
          <w:lang w:val="hr-HR"/>
        </w:rPr>
        <w:t xml:space="preserve"> </w:t>
      </w:r>
      <w:r w:rsidR="009E1984" w:rsidRPr="009E1984">
        <w:rPr>
          <w:lang w:val="hr-HR"/>
        </w:rPr>
        <w:t>KAMBIJ društvo s ograničenom odgovornošću, za trgovinu, poslovne usluge i turizam</w:t>
      </w:r>
      <w:r w:rsidR="00B0298E">
        <w:rPr>
          <w:lang w:val="hr-HR"/>
        </w:rPr>
        <w:t>,</w:t>
      </w:r>
      <w:r w:rsidR="009E1984">
        <w:rPr>
          <w:lang w:val="hr-HR"/>
        </w:rPr>
        <w:t>OIB:</w:t>
      </w:r>
      <w:r w:rsidR="009E1984" w:rsidRPr="009E1984">
        <w:t xml:space="preserve"> </w:t>
      </w:r>
      <w:r w:rsidR="009E1984" w:rsidRPr="009E1984">
        <w:rPr>
          <w:lang w:val="hr-HR"/>
        </w:rPr>
        <w:t>71885543949</w:t>
      </w:r>
      <w:r w:rsidR="009E1984">
        <w:rPr>
          <w:lang w:val="hr-HR"/>
        </w:rPr>
        <w:t xml:space="preserve">,Stjepana Ivičevića 7., Makarska, </w:t>
      </w:r>
      <w:r w:rsidR="001C66B2">
        <w:rPr>
          <w:lang w:val="hr-HR"/>
        </w:rPr>
        <w:t>dana</w:t>
      </w:r>
      <w:r w:rsidR="00B003E0">
        <w:rPr>
          <w:lang w:val="hr-HR"/>
        </w:rPr>
        <w:t xml:space="preserve"> </w:t>
      </w:r>
      <w:r w:rsidR="00C91C38">
        <w:rPr>
          <w:lang w:val="hr-HR"/>
        </w:rPr>
        <w:t>1</w:t>
      </w:r>
      <w:r w:rsidR="00230B22">
        <w:rPr>
          <w:lang w:val="hr-HR"/>
        </w:rPr>
        <w:t>7</w:t>
      </w:r>
      <w:r w:rsidR="00C91C38">
        <w:rPr>
          <w:lang w:val="hr-HR"/>
        </w:rPr>
        <w:t>.veljače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C91C38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9E1984" w:rsidRPr="009E1984">
        <w:rPr>
          <w:lang w:val="hr-HR"/>
        </w:rPr>
        <w:t xml:space="preserve"> KAMBIJ društvo s ograničenom odgovornošću, za trgovinu, poslovne usluge i turizam</w:t>
      </w:r>
      <w:r w:rsidR="009E1984">
        <w:rPr>
          <w:lang w:val="hr-HR"/>
        </w:rPr>
        <w:t>, OIB:</w:t>
      </w:r>
      <w:r w:rsidR="009E1984" w:rsidRPr="009E1984">
        <w:t xml:space="preserve"> </w:t>
      </w:r>
      <w:r w:rsidR="009E1984" w:rsidRPr="009E1984">
        <w:rPr>
          <w:lang w:val="hr-HR"/>
        </w:rPr>
        <w:t>71885543949</w:t>
      </w:r>
      <w:r w:rsidR="009E1984">
        <w:rPr>
          <w:lang w:val="hr-HR"/>
        </w:rPr>
        <w:t xml:space="preserve">,Stjepana Ivičevića 7., Makarska </w:t>
      </w:r>
      <w:r w:rsidR="00A62E65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9E1984">
        <w:rPr>
          <w:lang w:val="hr-HR"/>
        </w:rPr>
        <w:t>13.09.</w:t>
      </w:r>
      <w:r w:rsidR="00C91C38">
        <w:rPr>
          <w:lang w:val="hr-HR"/>
        </w:rPr>
        <w:t xml:space="preserve"> 2016.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9E1984">
        <w:rPr>
          <w:rFonts w:eastAsia="Calibri"/>
        </w:rPr>
        <w:t>8.186,32</w:t>
      </w:r>
      <w:r w:rsidR="002927BC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C91C38">
        <w:rPr>
          <w:lang w:val="hr-HR"/>
        </w:rPr>
        <w:t>1</w:t>
      </w:r>
      <w:r>
        <w:rPr>
          <w:lang w:val="hr-HR"/>
        </w:rPr>
        <w:t>7</w:t>
      </w:r>
      <w:r w:rsidR="00C91C38">
        <w:rPr>
          <w:lang w:val="hr-HR"/>
        </w:rPr>
        <w:t>.veljače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30B22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4098A"/>
    <w:rsid w:val="00950EF7"/>
    <w:rsid w:val="0095582F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7C49"/>
    <w:rsid w:val="00AA0E96"/>
    <w:rsid w:val="00AB5465"/>
    <w:rsid w:val="00AB6E49"/>
    <w:rsid w:val="00AC09D9"/>
    <w:rsid w:val="00AD588B"/>
    <w:rsid w:val="00AF4C99"/>
    <w:rsid w:val="00B003E0"/>
    <w:rsid w:val="00B01348"/>
    <w:rsid w:val="00B0298E"/>
    <w:rsid w:val="00B05893"/>
    <w:rsid w:val="00B1353F"/>
    <w:rsid w:val="00B24F10"/>
    <w:rsid w:val="00B33BD5"/>
    <w:rsid w:val="00B5069F"/>
    <w:rsid w:val="00B61997"/>
    <w:rsid w:val="00B64934"/>
    <w:rsid w:val="00B661A5"/>
    <w:rsid w:val="00B67088"/>
    <w:rsid w:val="00B874FD"/>
    <w:rsid w:val="00B87F74"/>
    <w:rsid w:val="00BB006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C5530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54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4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4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4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4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54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4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4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4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4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1778</izvorni_sadrzaj>
    <derivirana_varijabla naziv="DomainObject.Predmet.Broj_1">1778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St-1778/2016</izvorni_sadrzaj>
    <derivirana_varijabla naziv="DomainObject.Predmet.OznakaBroj_1">St-1778/2016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KAMBIJ društvo s ograničenom odgovornošću, za trgovinu, poslovne usluge i turizam</izvorni_sadrzaj>
    <derivirana_varijabla naziv="DomainObject.Predmet.ProtustrankaFormated_1">  KAMBIJ društvo s ograničenom odgovornošću, za trgovinu, poslovne usluge i turizam</derivirana_varijabla>
  </DomainObject.Predmet.ProtustrankaFormated>
  <DomainObject.Predmet.ProtustrankaFormatedOIB>
    <izvorni_sadrzaj>  KAMBIJ društvo s ograničenom odgovornošću, za trgovinu, poslovne usluge i turizam, OIB 71885543949</izvorni_sadrzaj>
    <derivirana_varijabla naziv="DomainObject.Predmet.ProtustrankaFormatedOIB_1">  KAMBIJ društvo s ograničenom odgovornošću, za trgovinu, poslovne usluge i turizam, OIB 71885543949</derivirana_varijabla>
  </DomainObject.Predmet.ProtustrankaFormatedOIB>
  <DomainObject.Predmet.ProtustrankaFormatedWithAdress>
    <izvorni_sadrzaj> KAMBIJ društvo s ograničenom odgovornošću, za trgovinu, poslovne usluge i turizam, Stjepana Ivičevića 7, 21300 Makarska</izvorni_sadrzaj>
    <derivirana_varijabla naziv="DomainObject.Predmet.ProtustrankaFormatedWithAdress_1"> KAMBIJ društvo s ograničenom odgovornošću, za trgovinu, poslovne usluge i turizam, Stjepana Ivičevića 7, 21300 Makarska</derivirana_varijabla>
  </DomainObject.Predmet.ProtustrankaFormatedWithAdress>
  <DomainObject.Predmet.ProtustrankaFormatedWithAdressOIB>
    <izvorni_sadrzaj> KAMBIJ društvo s ograničenom odgovornošću, za trgovinu, poslovne usluge i turizam, OIB 71885543949, Stjepana Ivičevića 7, 21300 Makarska</izvorni_sadrzaj>
    <derivirana_varijabla naziv="DomainObject.Predmet.ProtustrankaFormatedWithAdressOIB_1"> KAMBIJ društvo s ograničenom odgovornošću, za trgovinu, poslovne usluge i turizam, OIB 71885543949, Stjepana Ivičevića 7, 21300 Makarska</derivirana_varijabla>
  </DomainObject.Predmet.ProtustrankaFormatedWithAdressOIB>
  <DomainObject.Predmet.ProtustrankaWithAdress>
    <izvorni_sadrzaj>KAMBIJ društvo s ograničenom odgovornošću, za trgovinu, poslovne usluge i turizam Stjepana Ivičevića 7, 21300 Makarska</izvorni_sadrzaj>
    <derivirana_varijabla naziv="DomainObject.Predmet.ProtustrankaWithAdress_1">KAMBIJ društvo s ograničenom odgovornošću, za trgovinu, poslovne usluge i turizam Stjepana Ivičevića 7, 21300 Makarska</derivirana_varijabla>
  </DomainObject.Predmet.ProtustrankaWithAdress>
  <DomainObject.Predmet.ProtustrankaWithAdressOIB>
    <izvorni_sadrzaj>KAMBIJ društvo s ograničenom odgovornošću, za trgovinu, poslovne usluge i turizam, OIB 71885543949, Stjepana Ivičevića 7, 21300 Makarska</izvorni_sadrzaj>
    <derivirana_varijabla naziv="DomainObject.Predmet.ProtustrankaWithAdressOIB_1">KAMBIJ društvo s ograničenom odgovornošću, za trgovinu, poslovne usluge i turizam, OIB 71885543949, Stjepana Ivičevića 7, 21300 Makarska</derivirana_varijabla>
  </DomainObject.Predmet.ProtustrankaWithAdressOIB>
  <DomainObject.Predmet.ProtustrankaNazivFormated>
    <izvorni_sadrzaj>KAMBIJ društvo s ograničenom odgovornošću, za trgovinu, poslovne usluge i turizam</izvorni_sadrzaj>
    <derivirana_varijabla naziv="DomainObject.Predmet.ProtustrankaNazivFormated_1">KAMBIJ društvo s ograničenom odgovornošću, za trgovinu, poslovne usluge i turizam</derivirana_varijabla>
  </DomainObject.Predmet.ProtustrankaNazivFormated>
  <DomainObject.Predmet.ProtustrankaNazivFormatedOIB>
    <izvorni_sadrzaj>KAMBIJ društvo s ograničenom odgovornošću, za trgovinu, poslovne usluge i turizam, OIB 71885543949</izvorni_sadrzaj>
    <derivirana_varijabla naziv="DomainObject.Predmet.ProtustrankaNazivFormatedOIB_1">KAMBIJ društvo s ograničenom odgovornošću, za trgovinu, poslovne usluge i turizam, OIB 71885543949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8186.32</izvorni_sadrzaj>
    <derivirana_varijabla naziv="DomainObject.Predmet.TrenutnaVrijednost_1">8186.32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KAMBIJ društvo s ograničenom odgovornošću, za trgovinu, poslovne usluge i turizam</item>
    </izvorni_sadrzaj>
    <derivirana_varijabla naziv="DomainObject.Predmet.ProtuStrankaListFormated_1">
      <item>KAMBIJ društvo s ograničenom odgovornošću, za trgovinu, poslovne usluge i turizam</item>
    </derivirana_varijabla>
  </DomainObject.Predmet.ProtuStrankaListFormated>
  <DomainObject.Predmet.ProtuStrankaListFormatedOIB>
    <izvorni_sadrzaj>
      <item>KAMBIJ društvo s ograničenom odgovornošću, za trgovinu, poslovne usluge i turizam, OIB 71885543949</item>
    </izvorni_sadrzaj>
    <derivirana_varijabla naziv="DomainObject.Predmet.ProtuStrankaListFormatedOIB_1">
      <item>KAMBIJ društvo s ograničenom odgovornošću, za trgovinu, poslovne usluge i turizam, OIB 71885543949</item>
    </derivirana_varijabla>
  </DomainObject.Predmet.ProtuStrankaListFormatedOIB>
  <DomainObject.Predmet.ProtuStrankaListFormatedWithAdress>
    <izvorni_sadrzaj>
      <item>KAMBIJ društvo s ograničenom odgovornošću, za trgovinu, poslovne usluge i turizam, Stjepana Ivičevića 7, 21300 Makarska</item>
    </izvorni_sadrzaj>
    <derivirana_varijabla naziv="DomainObject.Predmet.ProtuStrankaListFormatedWithAdress_1">
      <item>KAMBIJ društvo s ograničenom odgovornošću, za trgovinu, poslovne usluge i turizam, Stjepana Ivičevića 7, 21300 Makarska</item>
    </derivirana_varijabla>
  </DomainObject.Predmet.ProtuStrankaListFormatedWithAdress>
  <DomainObject.Predmet.ProtuStrankaListFormatedWithAdressOIB>
    <izvorni_sadrzaj>
      <item>KAMBIJ društvo s ograničenom odgovornošću, za trgovinu, poslovne usluge i turizam, OIB 71885543949, Stjepana Ivičevića 7, 21300 Makarska</item>
    </izvorni_sadrzaj>
    <derivirana_varijabla naziv="DomainObject.Predmet.ProtuStrankaListFormatedWithAdressOIB_1">
      <item>KAMBIJ društvo s ograničenom odgovornošću, za trgovinu, poslovne usluge i turizam, OIB 71885543949, Stjepana Ivičevića 7, 21300 Makarska</item>
    </derivirana_varijabla>
  </DomainObject.Predmet.ProtuStrankaListFormatedWithAdressOIB>
  <DomainObject.Predmet.ProtuStrankaListNazivFormated>
    <izvorni_sadrzaj>
      <item>KAMBIJ društvo s ograničenom odgovornošću, za trgovinu, poslovne usluge i turizam</item>
    </izvorni_sadrzaj>
    <derivirana_varijabla naziv="DomainObject.Predmet.ProtuStrankaListNazivFormated_1">
      <item>KAMBIJ društvo s ograničenom odgovornošću, za trgovinu, poslovne usluge i turizam</item>
    </derivirana_varijabla>
  </DomainObject.Predmet.ProtuStrankaListNazivFormated>
  <DomainObject.Predmet.ProtuStrankaListNazivFormatedOIB>
    <izvorni_sadrzaj>
      <item>KAMBIJ društvo s ograničenom odgovornošću, za trgovinu, poslovne usluge i turizam, OIB 71885543949</item>
    </izvorni_sadrzaj>
    <derivirana_varijabla naziv="DomainObject.Predmet.ProtuStrankaListNazivFormatedOIB_1">
      <item>KAMBIJ društvo s ograničenom odgovornošću, za trgovinu, poslovne usluge i turizam, OIB 71885543949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KAMBIJ društvo s ograničenom odgovornošću, za trgovinu, poslovne usluge i turizam</izvorni_sadrzaj>
    <derivirana_varijabla naziv="DomainObject.Predmet.ProtustrankaIDrugi_1">KAMBIJ društvo s ograničenom odgovornošću, za trgovinu, poslovne usluge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KAMBIJ društvo s ograničenom odgovornošću, za trgovinu, poslovne usluge i turizam, OIB 71885543949, Stjepana Ivičevića 7, 21300 Makarska</izvorni_sadrzaj>
    <derivirana_varijabla naziv="DomainObject.Predmet.ProtustrankaIDrugiAdressOIB_1">KAMBIJ društvo s ograničenom odgovornošću, za trgovinu, poslovne usluge i turizam, OIB 71885543949, Stjepana Ivičevića 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KAMBIJ društvo s ograničenom odgovornošću, za trgovinu, poslovne usluge i turizam</item>
      <item>FINANCIJSKA AGENCIJA, RC SPLIT</item>
    </izvorni_sadrzaj>
    <derivirana_varijabla naziv="DomainObject.Predmet.SudioniciListNaziv_1">
      <item>KAMBIJ društvo s ograničenom odgovornošću, za trgovinu, poslovne usluge i turizam</item>
      <item>FINANCIJSKA AGENCIJA, RC SPLIT</item>
    </derivirana_varijabla>
  </DomainObject.Predmet.SudioniciListNaziv>
  <DomainObject.Predmet.SudioniciListAdressOIB>
    <izvorni_sadrzaj>
      <item>KAMBIJ društvo s ograničenom odgovornošću, za trgovinu, poslovne usluge i turizam, OIB 71885543949, Stjepana Ivičevića 7,21300 Makarska</item>
      <item>FINANCIJSKA AGENCIJA, RC SPLIT, OIB 85821130368, Mažuranićevo šetalište 24 b,21000 Split</item>
    </izvorni_sadrzaj>
    <derivirana_varijabla naziv="DomainObject.Predmet.SudioniciListAdressOIB_1">
      <item>KAMBIJ društvo s ograničenom odgovornošću, za trgovinu, poslovne usluge i turizam, OIB 71885543949, Stjepana Ivičevića 7,21300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71885543949</item>
      <item>, OIB 85821130368</item>
    </izvorni_sadrzaj>
    <derivirana_varijabla naziv="DomainObject.Predmet.SudioniciListNazivOIB_1">
      <item>, OIB 71885543949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58355E-7084-45B5-B6DF-CF14E9A88B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355</properties:Words>
  <properties:Characters>1971</properties:Characters>
  <properties:Lines>48</properties:Lines>
  <properties:Paragraphs>16</properties:Paragraphs>
  <properties:TotalTime>595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2017-02-17T12:09:00Z</cp:lastPrinted>
  <dcterms:modified xmlns:xsi="http://www.w3.org/2001/XMLSchema-instance" xsi:type="dcterms:W3CDTF">2017-02-17T12:09:00Z</dcterms:modified>
  <cp:revision>208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