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da93" w14:paraId="c89da93" w:rsidRDefault="00C626B0" w:rsidP="00C626B0" w:rsidR="00C626B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C626B0" w:rsidP="00C626B0" w:rsidR="00C626B0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noProof/>
          <w:sz w:val="24"/>
          <w:szCs w:val="24"/>
          <w:lang w:val="hr-HR"/>
        </w:rPr>
        <w:t xml:space="preserve">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26B0" w:rsidP="00C626B0" w:rsidR="00C626B0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 Republika Hrvatska</w:t>
      </w:r>
    </w:p>
    <w:p w:rsidRDefault="00C626B0" w:rsidP="00C626B0" w:rsidR="00C626B0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C626B0" w:rsidP="00C626B0" w:rsidR="00C626B0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p w:rsidRDefault="00C626B0" w:rsidP="00C626B0" w:rsidR="00C626B0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St-269/2017-27</w:t>
      </w:r>
    </w:p>
    <w:p w:rsidRDefault="00C626B0" w:rsidP="00C626B0" w:rsidR="00C626B0">
      <w:pPr>
        <w:rPr>
          <w:sz w:val="24"/>
          <w:szCs w:val="24"/>
          <w:lang w:val="hr-HR"/>
        </w:rPr>
      </w:pPr>
    </w:p>
    <w:p w:rsidRDefault="00C626B0" w:rsidP="00C626B0" w:rsidR="00C626B0">
      <w:pPr>
        <w:rPr>
          <w:sz w:val="24"/>
          <w:szCs w:val="24"/>
          <w:lang w:val="hr-HR"/>
        </w:rPr>
      </w:pPr>
    </w:p>
    <w:p w:rsidRDefault="00C626B0" w:rsidP="00C626B0" w:rsidR="00C626B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C626B0" w:rsidP="00C626B0" w:rsidR="00C626B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kao stečajnom sucu, povodom prijedloga podnositelja FINA, RC Zagreb, Podružnica Varaždin, A. Cesarca 2, OIB: 85821130368, za pokretanje stečajnog postupka nad dužnikom PRINTAMO ZA VAS d.o.o. Zagreb, Savica Šanci 7, OIB: 32945157103, 17. siječnja 2019., donio je</w:t>
      </w:r>
    </w:p>
    <w:p w:rsidRDefault="00C626B0" w:rsidP="00C626B0" w:rsidR="00C626B0">
      <w:pPr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LJ U Č A K </w:t>
      </w:r>
    </w:p>
    <w:p w:rsidRDefault="00C626B0" w:rsidP="00C626B0" w:rsidR="00C626B0">
      <w:pPr>
        <w:jc w:val="center"/>
        <w:rPr>
          <w:b/>
          <w:sz w:val="24"/>
          <w:szCs w:val="24"/>
          <w:lang w:val="hr-HR"/>
        </w:rPr>
      </w:pPr>
    </w:p>
    <w:p w:rsidRDefault="00C626B0" w:rsidP="00C626B0" w:rsidR="00C626B0">
      <w:pPr>
        <w:jc w:val="center"/>
        <w:rPr>
          <w:sz w:val="24"/>
          <w:szCs w:val="24"/>
          <w:lang w:val="hr-HR"/>
        </w:rPr>
      </w:pPr>
    </w:p>
    <w:p w:rsidRDefault="00C626B0" w:rsidP="00C626B0" w:rsidR="00C626B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Novi termin ročišta radi rasprave o pretpostavkama za otvaranje stečajnog postupka nad dužnikom PRINTAMO ZA VAS d.o.o. Zagreb, Savica Šanci 7, OIB: 32945157103, </w:t>
      </w:r>
      <w:proofErr w:type="spellStart"/>
      <w:r>
        <w:rPr>
          <w:sz w:val="24"/>
          <w:szCs w:val="24"/>
        </w:rPr>
        <w:t>zakazuje</w:t>
      </w:r>
      <w:proofErr w:type="spellEnd"/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se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Braće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2, soba 223/II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</w:p>
    <w:p w:rsidRDefault="00C626B0" w:rsidP="00C626B0" w:rsidR="00C626B0">
      <w:pPr>
        <w:ind w:left="720"/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ind w:hanging="731" w:left="1440"/>
        <w:jc w:val="center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13. veljače 2019. u 19,45 sati</w:t>
      </w:r>
    </w:p>
    <w:p w:rsidRDefault="00C626B0" w:rsidP="00C626B0" w:rsidR="00C626B0">
      <w:pPr>
        <w:ind w:hanging="731" w:left="1440"/>
        <w:jc w:val="center"/>
        <w:rPr>
          <w:sz w:val="24"/>
          <w:szCs w:val="24"/>
          <w:lang w:val="hr-HR"/>
        </w:rPr>
      </w:pPr>
    </w:p>
    <w:p w:rsidRDefault="00C626B0" w:rsidP="00C626B0" w:rsidR="00C626B0">
      <w:pPr>
        <w:ind w:left="14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na koje se pozivaju pristupiti:</w:t>
      </w:r>
    </w:p>
    <w:p w:rsidRDefault="00C626B0" w:rsidP="00C626B0" w:rsidR="00C626B0">
      <w:pPr>
        <w:ind w:left="1440"/>
        <w:rPr>
          <w:sz w:val="24"/>
          <w:szCs w:val="24"/>
          <w:lang w:val="hr-HR"/>
        </w:rPr>
      </w:pPr>
    </w:p>
    <w:p w:rsidRDefault="00C626B0" w:rsidP="00C626B0" w:rsidR="00C626B0">
      <w:pPr>
        <w:numPr>
          <w:ilvl w:val="0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predlagatelj- FINA Varaždin</w:t>
      </w:r>
    </w:p>
    <w:p w:rsidRDefault="00C626B0" w:rsidP="00C626B0" w:rsidR="00C626B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 - PRINTAMO ZA VAS d.o.o. Zagreb, Savica Šanci 7, </w:t>
      </w:r>
    </w:p>
    <w:p w:rsidRDefault="00C626B0" w:rsidP="00C626B0" w:rsidR="00C626B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direktor dužnika – Zoran </w:t>
      </w:r>
      <w:proofErr w:type="spellStart"/>
      <w:r>
        <w:rPr>
          <w:sz w:val="24"/>
          <w:szCs w:val="24"/>
          <w:lang w:val="hr-HR"/>
        </w:rPr>
        <w:t>Milojević</w:t>
      </w:r>
      <w:proofErr w:type="spellEnd"/>
      <w:r>
        <w:rPr>
          <w:sz w:val="24"/>
          <w:szCs w:val="24"/>
          <w:lang w:val="hr-HR"/>
        </w:rPr>
        <w:t xml:space="preserve">, Srbija, </w:t>
      </w:r>
      <w:proofErr w:type="spellStart"/>
      <w:r>
        <w:rPr>
          <w:sz w:val="24"/>
          <w:szCs w:val="24"/>
          <w:lang w:val="hr-HR"/>
        </w:rPr>
        <w:t>Rušanj</w:t>
      </w:r>
      <w:proofErr w:type="spellEnd"/>
      <w:r>
        <w:rPr>
          <w:sz w:val="24"/>
          <w:szCs w:val="24"/>
          <w:lang w:val="hr-HR"/>
        </w:rPr>
        <w:t xml:space="preserve">, Oslobođenja 4 </w:t>
      </w:r>
      <w:proofErr w:type="spellStart"/>
      <w:r>
        <w:rPr>
          <w:sz w:val="24"/>
          <w:szCs w:val="24"/>
          <w:lang w:val="hr-HR"/>
        </w:rPr>
        <w:t>deo</w:t>
      </w:r>
      <w:proofErr w:type="spellEnd"/>
      <w:r>
        <w:rPr>
          <w:sz w:val="24"/>
          <w:szCs w:val="24"/>
          <w:lang w:val="hr-HR"/>
        </w:rPr>
        <w:t xml:space="preserve"> 4</w:t>
      </w:r>
    </w:p>
    <w:p w:rsidRDefault="00C626B0" w:rsidP="00C626B0" w:rsidR="00C626B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RH Ministarstvo financija- ŽDO Varaždin, Građansko upravni odjel</w:t>
      </w:r>
    </w:p>
    <w:p w:rsidRDefault="00C626B0" w:rsidP="00C626B0" w:rsidR="00C626B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privremena stečajna upraviteljica- Nevenka Golubić, </w:t>
      </w:r>
      <w:proofErr w:type="spellStart"/>
      <w:r>
        <w:rPr>
          <w:sz w:val="24"/>
          <w:szCs w:val="24"/>
          <w:lang w:val="hr-HR"/>
        </w:rPr>
        <w:t>Štefanec</w:t>
      </w:r>
      <w:proofErr w:type="spellEnd"/>
      <w:r>
        <w:rPr>
          <w:sz w:val="24"/>
          <w:szCs w:val="24"/>
          <w:lang w:val="hr-HR"/>
        </w:rPr>
        <w:t xml:space="preserve"> Marof 27,</w:t>
      </w:r>
    </w:p>
    <w:p w:rsidRDefault="00C626B0" w:rsidP="00C626B0" w:rsidR="00C626B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  <w:proofErr w:type="spellStart"/>
      <w:r>
        <w:rPr>
          <w:sz w:val="24"/>
          <w:szCs w:val="24"/>
          <w:lang w:val="hr-HR"/>
        </w:rPr>
        <w:t>Štefanec</w:t>
      </w:r>
      <w:proofErr w:type="spellEnd"/>
      <w:r>
        <w:rPr>
          <w:sz w:val="24"/>
          <w:szCs w:val="24"/>
          <w:lang w:val="hr-HR"/>
        </w:rPr>
        <w:t xml:space="preserve">, 42 202 </w:t>
      </w:r>
      <w:proofErr w:type="spellStart"/>
      <w:r>
        <w:rPr>
          <w:sz w:val="24"/>
          <w:szCs w:val="24"/>
          <w:lang w:val="hr-HR"/>
        </w:rPr>
        <w:t>Trnovec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Bartolovečki</w:t>
      </w:r>
      <w:proofErr w:type="spellEnd"/>
      <w:r>
        <w:rPr>
          <w:sz w:val="24"/>
          <w:szCs w:val="24"/>
          <w:lang w:val="hr-HR"/>
        </w:rPr>
        <w:t>.</w:t>
      </w:r>
    </w:p>
    <w:p w:rsidRDefault="00C626B0" w:rsidP="00C626B0" w:rsidR="00C626B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C626B0" w:rsidP="00C626B0" w:rsidR="00C626B0">
      <w:pPr>
        <w:ind w:hanging="705" w:left="705"/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ind w:firstLine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17. siječnja 2019.</w:t>
      </w:r>
    </w:p>
    <w:p w:rsidRDefault="00C626B0" w:rsidP="00C626B0" w:rsidR="00C626B0">
      <w:pPr>
        <w:ind w:firstLine="720"/>
        <w:jc w:val="center"/>
        <w:rPr>
          <w:sz w:val="24"/>
          <w:szCs w:val="24"/>
          <w:lang w:val="hr-HR"/>
        </w:rPr>
      </w:pPr>
    </w:p>
    <w:p w:rsidRDefault="00C626B0" w:rsidP="00C626B0" w:rsidR="00C626B0">
      <w:pPr>
        <w:ind w:firstLine="720"/>
        <w:jc w:val="center"/>
        <w:rPr>
          <w:sz w:val="24"/>
          <w:szCs w:val="24"/>
          <w:lang w:val="hr-HR"/>
        </w:rPr>
      </w:pPr>
    </w:p>
    <w:p w:rsidRDefault="00C626B0" w:rsidP="00C626B0" w:rsidR="00C626B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C626B0" w:rsidP="00C626B0" w:rsidR="00C626B0">
      <w:pPr>
        <w:ind w:firstLine="720"/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Marija Levanić-Škerbić,v.r.</w:t>
      </w:r>
    </w:p>
    <w:p w:rsidRDefault="00C626B0" w:rsidP="00C626B0" w:rsidR="00C626B0">
      <w:pPr>
        <w:ind w:firstLine="720"/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ind w:firstLine="720"/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C626B0" w:rsidP="00C626B0" w:rsidR="00C626B0">
      <w:pPr>
        <w:ind w:firstLine="720"/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ind w:firstLine="720"/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ind w:firstLine="720"/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C626B0" w:rsidP="00C626B0" w:rsidR="00C626B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zaključka posebna žalba nije dopuštena (čl. 42. st. 1. Stečajnog zakona).</w:t>
      </w:r>
    </w:p>
    <w:p w:rsidRDefault="00C626B0" w:rsidP="00C626B0" w:rsidR="00C626B0">
      <w:pPr>
        <w:jc w:val="both"/>
        <w:rPr>
          <w:sz w:val="24"/>
          <w:szCs w:val="24"/>
          <w:lang w:val="hr-HR"/>
        </w:rPr>
      </w:pPr>
    </w:p>
    <w:p w:rsidRDefault="00C626B0" w:rsidP="00C626B0" w:rsidR="00C626B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  <w:r>
        <w:rPr>
          <w:sz w:val="24"/>
          <w:szCs w:val="24"/>
          <w:lang w:val="hr-HR"/>
        </w:rPr>
        <w:tab/>
        <w:t xml:space="preserve">        -   predlagatelj- FINA Varaždin </w:t>
      </w:r>
    </w:p>
    <w:p w:rsidRDefault="00C626B0" w:rsidP="00C626B0" w:rsidR="00C626B0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 -  PRINTAMO ZA VAS d.o.o. Zagreb, Savica Šanci 7</w:t>
      </w:r>
    </w:p>
    <w:p w:rsidRDefault="00C626B0" w:rsidP="00C626B0" w:rsidR="00C626B0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dužnika- Zoran </w:t>
      </w:r>
      <w:proofErr w:type="spellStart"/>
      <w:r>
        <w:rPr>
          <w:sz w:val="24"/>
          <w:szCs w:val="24"/>
          <w:lang w:val="hr-HR"/>
        </w:rPr>
        <w:t>Milojević</w:t>
      </w:r>
      <w:proofErr w:type="spellEnd"/>
      <w:r>
        <w:rPr>
          <w:sz w:val="24"/>
          <w:szCs w:val="24"/>
          <w:lang w:val="hr-HR"/>
        </w:rPr>
        <w:t xml:space="preserve">, Srbija, </w:t>
      </w:r>
      <w:proofErr w:type="spellStart"/>
      <w:r>
        <w:rPr>
          <w:sz w:val="24"/>
          <w:szCs w:val="24"/>
          <w:lang w:val="hr-HR"/>
        </w:rPr>
        <w:t>Rušanj</w:t>
      </w:r>
      <w:proofErr w:type="spellEnd"/>
      <w:r>
        <w:rPr>
          <w:sz w:val="24"/>
          <w:szCs w:val="24"/>
          <w:lang w:val="hr-HR"/>
        </w:rPr>
        <w:t xml:space="preserve">, Oslobođenja 4 </w:t>
      </w:r>
      <w:proofErr w:type="spellStart"/>
      <w:r>
        <w:rPr>
          <w:sz w:val="24"/>
          <w:szCs w:val="24"/>
          <w:lang w:val="hr-HR"/>
        </w:rPr>
        <w:t>deo</w:t>
      </w:r>
      <w:proofErr w:type="spellEnd"/>
      <w:r>
        <w:rPr>
          <w:sz w:val="24"/>
          <w:szCs w:val="24"/>
          <w:lang w:val="hr-HR"/>
        </w:rPr>
        <w:t xml:space="preserve"> 4</w:t>
      </w:r>
    </w:p>
    <w:p w:rsidRDefault="00C626B0" w:rsidP="00C626B0" w:rsidR="00C626B0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RH Ministarstvo financija- ŽDO Varaždin, Građansko upravni odjel</w:t>
      </w:r>
    </w:p>
    <w:p w:rsidRDefault="00C626B0" w:rsidP="00C626B0" w:rsidR="00C626B0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privremena stečajna upraviteljica- Nevenka Golubić, </w:t>
      </w:r>
      <w:proofErr w:type="spellStart"/>
      <w:r>
        <w:rPr>
          <w:sz w:val="24"/>
          <w:szCs w:val="24"/>
          <w:lang w:val="hr-HR"/>
        </w:rPr>
        <w:t>Štefanec</w:t>
      </w:r>
      <w:proofErr w:type="spellEnd"/>
      <w:r>
        <w:rPr>
          <w:sz w:val="24"/>
          <w:szCs w:val="24"/>
          <w:lang w:val="hr-HR"/>
        </w:rPr>
        <w:t xml:space="preserve"> Marof 27,</w:t>
      </w:r>
    </w:p>
    <w:p w:rsidRDefault="00C626B0" w:rsidP="00C626B0" w:rsidR="00C626B0">
      <w:pPr>
        <w:ind w:left="118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</w:t>
      </w:r>
      <w:proofErr w:type="spellStart"/>
      <w:r>
        <w:rPr>
          <w:sz w:val="24"/>
          <w:szCs w:val="24"/>
          <w:lang w:val="hr-HR"/>
        </w:rPr>
        <w:t>Štefanec</w:t>
      </w:r>
      <w:proofErr w:type="spellEnd"/>
      <w:r>
        <w:rPr>
          <w:sz w:val="24"/>
          <w:szCs w:val="24"/>
          <w:lang w:val="hr-HR"/>
        </w:rPr>
        <w:t xml:space="preserve">, 42 202 </w:t>
      </w:r>
      <w:proofErr w:type="spellStart"/>
      <w:r>
        <w:rPr>
          <w:sz w:val="24"/>
          <w:szCs w:val="24"/>
          <w:lang w:val="hr-HR"/>
        </w:rPr>
        <w:t>Trnovec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Bartolovečki</w:t>
      </w:r>
      <w:proofErr w:type="spellEnd"/>
      <w:r>
        <w:rPr>
          <w:sz w:val="24"/>
          <w:szCs w:val="24"/>
          <w:lang w:val="hr-HR"/>
        </w:rPr>
        <w:t>.</w:t>
      </w:r>
    </w:p>
    <w:p w:rsidRDefault="00C626B0" w:rsidP="00C626B0" w:rsidR="00C626B0">
      <w:pPr>
        <w:ind w:left="1545"/>
        <w:jc w:val="both"/>
        <w:rPr>
          <w:sz w:val="24"/>
          <w:szCs w:val="24"/>
          <w:lang w:val="hr-HR"/>
        </w:rPr>
      </w:pPr>
    </w:p>
    <w:p w:rsidRDefault="00AE649C" w:rsidP="00C626B0" w:rsidR="00AE649C" w:rsidRPr="00C626B0"/>
    <w:sectPr w:rsidSect="0032366B" w:rsidR="00AE649C" w:rsidRPr="00C626B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C9D430B"/>
    <w:multiLevelType w:val="hybridMultilevel"/>
    <w:tmpl w:val="B18CFE7C"/>
    <w:lvl w:tplc="D6680DEE" w:ilvl="0">
      <w:start w:val="5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6B0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626B0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626B0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3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St-269/2017-27</izvorni_sadrzaj>
    <derivirana_varijabla naziv="DomainObject.Oznaka_1">St-269/2017-27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PRINTAMO ZA VAS d.o.o. za trgovinu i usluge</izvorni_sadrzaj>
    <derivirana_varijabla naziv="DomainObject.Predmet.ProtustrankaFormated_1">  PRINTAMO ZA VAS d.o.o. za trgovinu i usluge</derivirana_varijabla>
  </DomainObject.Predmet.ProtustrankaFormated>
  <DomainObject.Predmet.ProtustrankaFormatedOIB>
    <izvorni_sadrzaj>  PRINTAMO ZA VAS d.o.o. za trgovinu i usluge, OIB 32945157103</izvorni_sadrzaj>
    <derivirana_varijabla naziv="DomainObject.Predmet.ProtustrankaFormatedOIB_1">  PRINTAMO ZA VAS d.o.o. za trgovinu i usluge, OIB 32945157103</derivirana_varijabla>
  </DomainObject.Predmet.ProtustrankaFormatedOIB>
  <DomainObject.Predmet.ProtustrankaFormatedWithAdress>
    <izvorni_sadrzaj> PRINTAMO ZA VAS d.o.o. za trgovinu i usluge, Augusta Cesarca 1 B, 40000 Čakovec</izvorni_sadrzaj>
    <derivirana_varijabla naziv="DomainObject.Predmet.ProtustrankaFormatedWithAdress_1"> PRINTAMO ZA VAS d.o.o. za trgovinu i usluge, Augusta Cesarca 1 B, 40000 Čakovec</derivirana_varijabla>
  </DomainObject.Predmet.ProtustrankaFormatedWithAdress>
  <DomainObject.Predmet.ProtustrankaFormatedWithAdressOIB>
    <izvorni_sadrzaj> PRINTAMO ZA VAS d.o.o. za trgovinu i usluge, OIB 32945157103, Augusta Cesarca 1 B, 40000 Čakovec</izvorni_sadrzaj>
    <derivirana_varijabla naziv="DomainObject.Predmet.ProtustrankaFormatedWithAdressOIB_1"> PRINTAMO ZA VAS d.o.o. za trgovinu i usluge, OIB 32945157103, Augusta Cesarca 1 B, 40000 Čakovec</derivirana_varijabla>
  </DomainObject.Predmet.ProtustrankaFormatedWithAdressOIB>
  <DomainObject.Predmet.ProtustrankaWithAdress>
    <izvorni_sadrzaj>PRINTAMO ZA VAS d.o.o. za trgovinu i usluge Augusta Cesarca 1 B, 40000 Čakovec</izvorni_sadrzaj>
    <derivirana_varijabla naziv="DomainObject.Predmet.ProtustrankaWithAdress_1">PRINTAMO ZA VAS d.o.o. za trgovinu i usluge Augusta Cesarca 1 B, 40000 Čakovec</derivirana_varijabla>
  </DomainObject.Predmet.ProtustrankaWithAdress>
  <DomainObject.Predmet.ProtustrankaWithAdressOIB>
    <izvorni_sadrzaj>PRINTAMO ZA VAS d.o.o. za trgovinu i usluge, OIB 32945157103, Augusta Cesarca 1 B, 40000 Čakovec</izvorni_sadrzaj>
    <derivirana_varijabla naziv="DomainObject.Predmet.ProtustrankaWithAdressOIB_1">PRINTAMO ZA VAS d.o.o. za trgovinu i usluge, OIB 32945157103, Augusta Cesarca 1 B, 40000 Čakovec</derivirana_varijabla>
  </DomainObject.Predmet.ProtustrankaWithAdressOIB>
  <DomainObject.Predmet.ProtustrankaNazivFormated>
    <izvorni_sadrzaj>PRINTAMO ZA VAS d.o.o. za trgovinu i usluge</izvorni_sadrzaj>
    <derivirana_varijabla naziv="DomainObject.Predmet.ProtustrankaNazivFormated_1">PRINTAMO ZA VAS d.o.o. za trgovinu i usluge</derivirana_varijabla>
  </DomainObject.Predmet.ProtustrankaNazivFormated>
  <DomainObject.Predmet.ProtustrankaNazivFormatedOIB>
    <izvorni_sadrzaj>PRINTAMO ZA VAS d.o.o. za trgovinu i usluge, OIB 32945157103</izvorni_sadrzaj>
    <derivirana_varijabla naziv="DomainObject.Predmet.ProtustrankaNazivFormatedOIB_1">PRINTAMO ZA VAS d.o.o. za trgovinu i usluge, OIB 32945157103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146912.82</izvorni_sadrzaj>
    <derivirana_varijabla naziv="DomainObject.Predmet.TrenutnaVrijednost_1">146912.82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PRINTAMO ZA VAS d.o.o. za trgovinu i usluge</item>
    </izvorni_sadrzaj>
    <derivirana_varijabla naziv="DomainObject.Predmet.ProtuStrankaListFormated_1">
      <item>PRINTAMO ZA VAS d.o.o. za trgovinu i usluge</item>
    </derivirana_varijabla>
  </DomainObject.Predmet.ProtuStrankaListFormated>
  <DomainObject.Predmet.ProtuStrankaListFormatedOIB>
    <izvorni_sadrzaj>
      <item>PRINTAMO ZA VAS d.o.o. za trgovinu i usluge, OIB 32945157103</item>
    </izvorni_sadrzaj>
    <derivirana_varijabla naziv="DomainObject.Predmet.ProtuStrankaListFormatedOIB_1">
      <item>PRINTAMO ZA VAS d.o.o. za trgovinu i usluge, OIB 32945157103</item>
    </derivirana_varijabla>
  </DomainObject.Predmet.ProtuStrankaListFormatedOIB>
  <DomainObject.Predmet.ProtuStrankaListFormatedWithAdress>
    <izvorni_sadrzaj>
      <item>PRINTAMO ZA VAS d.o.o. za trgovinu i usluge, Augusta Cesarca 1 B, 40000 Čakovec</item>
    </izvorni_sadrzaj>
    <derivirana_varijabla naziv="DomainObject.Predmet.ProtuStrankaListFormatedWithAdress_1">
      <item>PRINTAMO ZA VAS d.o.o. za trgovinu i usluge, Augusta Cesarca 1 B, 40000 Čakovec</item>
    </derivirana_varijabla>
  </DomainObject.Predmet.ProtuStrankaListFormatedWithAdress>
  <DomainObject.Predmet.ProtuStrankaListFormatedWithAdressOIB>
    <izvorni_sadrzaj>
      <item>PRINTAMO ZA VAS d.o.o. za trgovinu i usluge, OIB 32945157103, Augusta Cesarca 1 B, 40000 Čakovec</item>
    </izvorni_sadrzaj>
    <derivirana_varijabla naziv="DomainObject.Predmet.ProtuStrankaListFormatedWithAdressOIB_1">
      <item>PRINTAMO ZA VAS d.o.o. za trgovinu i usluge, OIB 32945157103, Augusta Cesarca 1 B, 40000 Čakovec</item>
    </derivirana_varijabla>
  </DomainObject.Predmet.ProtuStrankaListFormatedWithAdressOIB>
  <DomainObject.Predmet.ProtuStrankaListNazivFormated>
    <izvorni_sadrzaj>
      <item>PRINTAMO ZA VAS d.o.o. za trgovinu i usluge</item>
    </izvorni_sadrzaj>
    <derivirana_varijabla naziv="DomainObject.Predmet.ProtuStrankaListNazivFormated_1">
      <item>PRINTAMO ZA VAS d.o.o. za trgovinu i usluge</item>
    </derivirana_varijabla>
  </DomainObject.Predmet.ProtuStrankaListNazivFormated>
  <DomainObject.Predmet.ProtuStrankaListNazivFormatedOIB>
    <izvorni_sadrzaj>
      <item>PRINTAMO ZA VAS d.o.o. za trgovinu i usluge, OIB 32945157103</item>
    </izvorni_sadrzaj>
    <derivirana_varijabla naziv="DomainObject.Predmet.ProtuStrankaListNazivFormatedOIB_1">
      <item>PRINTAMO ZA VAS d.o.o. za trgovinu i usluge, OIB 32945157103</item>
    </derivirana_varijabla>
  </DomainObject.Predmet.ProtuStrankaListNazivFormatedOIB>
  <DomainObject.Predmet.OstaliListFormated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_1">
      <item>Sudski registar</item>
      <item>e-oglasna ploča</item>
      <item>ŽDO VARAŽDIN</item>
      <item>Dejan Kraljek</item>
      <item>ZORAN MILOJEVIĆ</item>
    </derivirana_varijabla>
  </DomainObject.Predmet.OstaliListFormated>
  <DomainObject.Predmet.OstaliListFormatedOIB>
    <izvorni_sadrzaj>
      <item>Sudski registar</item>
      <item>e-oglasna ploča</item>
      <item>ŽDO VARAŽDIN</item>
      <item>Dejan Kraljek, OIB 94153796741</item>
      <item>ZORAN MILOJEVIĆ</item>
    </izvorni_sadrzaj>
    <derivirana_varijabla naziv="DomainObject.Predmet.OstaliListFormatedOIB_1">
      <item>Sudski registar</item>
      <item>e-oglasna ploča</item>
      <item>ŽDO VARAŽDIN</item>
      <item>Dejan Kraljek, OIB 94153796741</item>
      <item>ZORAN MILOJEVIĆ</item>
    </derivirana_varijabla>
  </DomainObject.Predmet.OstaliListFormatedOIB>
  <DomainObject.Predmet.OstaliListFormatedWithAdress>
    <izvorni_sadrzaj>
      <item>Sudski registar</item>
      <item>e-oglasna ploča</item>
      <item>ŽDO VARAŽDIN</item>
      <item>Dejan Kraljek, Augusta Cesarca 1 B, 40000 Čakovec</item>
      <item>ZORAN MILOJEVIĆ</item>
    </izvorni_sadrzaj>
    <derivirana_varijabla naziv="DomainObject.Predmet.OstaliListFormatedWithAdress_1">
      <item>Sudski registar</item>
      <item>e-oglasna ploča</item>
      <item>ŽDO VARAŽDIN</item>
      <item>Dejan Kraljek, Augusta Cesarca 1 B, 40000 Čakovec</item>
      <item>ZORAN MILOJEVIĆ</item>
    </derivirana_varijabla>
  </DomainObject.Predmet.OstaliListFormatedWithAdress>
  <DomainObject.Predmet.OstaliListFormatedWithAdressOIB>
    <izvorni_sadrzaj>
      <item>Sudski registar</item>
      <item>e-oglasna ploča</item>
      <item>ŽDO VARAŽDIN</item>
      <item>Dejan Kraljek, OIB 94153796741, Augusta Cesarca 1 B, 40000 Čakovec</item>
      <item>ZORAN MILOJEVIĆ</item>
    </izvorni_sadrzaj>
    <derivirana_varijabla naziv="DomainObject.Predmet.OstaliListFormatedWithAdressOIB_1">
      <item>Sudski registar</item>
      <item>e-oglasna ploča</item>
      <item>ŽDO VARAŽDIN</item>
      <item>Dejan Kraljek, OIB 94153796741, Augusta Cesarca 1 B, 40000 Čakovec</item>
      <item>ZORAN MILOJEVIĆ</item>
    </derivirana_varijabla>
  </DomainObject.Predmet.OstaliListFormatedWithAdressOIB>
  <DomainObject.Predmet.OstaliListNazivFormated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NazivFormated_1">
      <item>Sudski registar</item>
      <item>e-oglasna ploča</item>
      <item>ŽDO VARAŽDIN</item>
      <item>Dejan Kraljek</item>
      <item>ZORAN MILOJEVIĆ</item>
    </derivirana_varijabla>
  </DomainObject.Predmet.OstaliListNazivFormated>
  <DomainObject.Predmet.OstaliListNazivFormatedOIB>
    <izvorni_sadrzaj>
      <item>Sudski registar</item>
      <item>e-oglasna ploča</item>
      <item>ŽDO VARAŽDIN</item>
      <item>Dejan Kraljek, OIB 94153796741</item>
      <item>ZORAN MILOJEVIĆ</item>
    </izvorni_sadrzaj>
    <derivirana_varijabla naziv="DomainObject.Predmet.OstaliListNazivFormatedOIB_1">
      <item>Sudski registar</item>
      <item>e-oglasna ploča</item>
      <item>ŽDO VARAŽDIN</item>
      <item>Dejan Kraljek, OIB 94153796741</item>
      <item>ZORAN MILOJEVIĆ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St-269/2017-27</izvorni_sadrzaj>
    <derivirana_varijabla naziv="DomainObject.PoslovniBrojDokumenta_1">St-269/2017-27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PRINTAMO ZA VAS d.o.o. za trgovinu i usluge</izvorni_sadrzaj>
    <derivirana_varijabla naziv="DomainObject.Predmet.ProtustrankaIDrugi_1">PRINTAMO ZA VAS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PRINTAMO ZA VAS d.o.o. za trgovinu i usluge, OIB 32945157103, Augusta Cesarca 1 B, 40000 Čakovec</izvorni_sadrzaj>
    <derivirana_varijabla naziv="DomainObject.Predmet.ProtustrankaIDrugiAdressOIB_1">PRINTAMO ZA VAS d.o.o. za trgovinu i usluge, OIB 32945157103, Augusta Cesarca 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PRINTAMO ZA VAS d.o.o. za trgovinu i usluge</item>
      <item>Sudski registar</item>
      <item>e-oglasna ploča</item>
      <item>ŽDO VARAŽDIN</item>
      <item>Dejan Kraljek</item>
      <item>ZORAN MILOJEVIĆ</item>
    </izvorni_sadrzaj>
    <derivirana_varijabla naziv="DomainObject.Predmet.SudioniciListNaziv_1">
      <item>Financijska agencija</item>
      <item>PRINTAMO ZA VAS d.o.o. za trgovinu i usluge</item>
      <item>Sudski registar</item>
      <item>e-oglasna ploča</item>
      <item>ŽDO VARAŽDIN</item>
      <item>Dejan Kraljek</item>
      <item>ZORAN MILOJEVIĆ</item>
    </derivirana_varijabla>
  </DomainObject.Predmet.SudioniciListNaziv>
  <DomainObject.Predmet.SudioniciListAdressOIB>
    <izvorni_sadrzaj>
      <item>Financijska agencija, OIB 85821130368, Ulica grada Vukovara 70,10000 Zagreb</item>
      <item>PRINTAMO ZA VAS d.o.o. za trgovinu i usluge, OIB 32945157103, Augusta Cesarca 1 B,40000 Čakovec</item>
      <item>Sudski registar</item>
      <item>e-oglasna ploča</item>
      <item>ŽDO VARAŽDIN</item>
      <item>Dejan Kraljek, OIB 94153796741, Augusta Cesarca 1 B,40000 Čakovec</item>
      <item>ZORAN MILOJEVIĆ</item>
    </izvorni_sadrzaj>
    <derivirana_varijabla naziv="DomainObject.Predmet.SudioniciListAdressOIB_1">
      <item>Financijska agencija, OIB 85821130368, Ulica grada Vukovara 70,10000 Zagreb</item>
      <item>PRINTAMO ZA VAS d.o.o. za trgovinu i usluge, OIB 32945157103, Augusta Cesarca 1 B,40000 Čakovec</item>
      <item>Sudski registar</item>
      <item>e-oglasna ploča</item>
      <item>ŽDO VARAŽDIN</item>
      <item>Dejan Kraljek, OIB 94153796741, Augusta Cesarca 1 B,40000 Čakovec</item>
      <item>ZORAN MILOJEVIĆ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9C6C3-41F4-4E70-8B35-F43CDC364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1414</properties:Characters>
  <properties:Lines>57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2019-01-17T12:30:00Z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St-269/2017-27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