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dde9" w14:paraId="4e6dde9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553B1">
        <w:t>1065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6553B1">
        <w:t xml:space="preserve">VETERINARSKA AMBULANTA </w:t>
      </w:r>
      <w:proofErr w:type="spellStart"/>
      <w:r w:rsidR="006553B1">
        <w:t>SILVA</w:t>
      </w:r>
      <w:proofErr w:type="spellEnd"/>
      <w:r w:rsidR="006553B1">
        <w:t xml:space="preserve"> društvo s ograničenom odgovornošću za veterinarske usluge </w:t>
      </w:r>
      <w:proofErr w:type="spellStart"/>
      <w:r w:rsidR="006553B1">
        <w:t>Drenovci</w:t>
      </w:r>
      <w:proofErr w:type="spellEnd"/>
      <w:r w:rsidR="006553B1">
        <w:t xml:space="preserve">, Vladimira Nazora 20, </w:t>
      </w:r>
      <w:proofErr w:type="spellStart"/>
      <w:r w:rsidR="006553B1">
        <w:t>OIB</w:t>
      </w:r>
      <w:proofErr w:type="spellEnd"/>
      <w:r w:rsidR="006553B1">
        <w:t xml:space="preserve">: 81215794889, </w:t>
      </w:r>
      <w:proofErr w:type="spellStart"/>
      <w:r w:rsidR="006553B1">
        <w:t>MBS</w:t>
      </w:r>
      <w:proofErr w:type="spellEnd"/>
      <w:r w:rsidR="006553B1">
        <w:t xml:space="preserve">: 030104552, </w:t>
      </w:r>
      <w:r w:rsidR="00C6147F">
        <w:t xml:space="preserve">dana 22. studeni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r w:rsidR="006553B1">
        <w:t xml:space="preserve">VETERINARSKA AMBULANTA </w:t>
      </w:r>
      <w:proofErr w:type="spellStart"/>
      <w:r w:rsidR="006553B1">
        <w:t>SILVA</w:t>
      </w:r>
      <w:proofErr w:type="spellEnd"/>
      <w:r w:rsidR="006553B1">
        <w:t xml:space="preserve"> društvo s ograničenom odgovornošću za veterinarske usluge </w:t>
      </w:r>
      <w:proofErr w:type="spellStart"/>
      <w:r w:rsidR="006553B1">
        <w:t>Drenovci</w:t>
      </w:r>
      <w:proofErr w:type="spellEnd"/>
      <w:r w:rsidR="006553B1">
        <w:t xml:space="preserve">, Vladimira Nazora 20, </w:t>
      </w:r>
      <w:proofErr w:type="spellStart"/>
      <w:r w:rsidR="006553B1">
        <w:t>OIB</w:t>
      </w:r>
      <w:proofErr w:type="spellEnd"/>
      <w:r w:rsidR="006553B1">
        <w:t xml:space="preserve">: 81215794889, </w:t>
      </w:r>
      <w:proofErr w:type="spellStart"/>
      <w:r w:rsidR="006553B1">
        <w:t>MBS</w:t>
      </w:r>
      <w:proofErr w:type="spellEnd"/>
      <w:r w:rsidR="006553B1">
        <w:t>: 030104552.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876CA">
        <w:t xml:space="preserve">Nikola Bojanić, </w:t>
      </w:r>
      <w:proofErr w:type="spellStart"/>
      <w:r w:rsidR="003876CA">
        <w:t>OIB</w:t>
      </w:r>
      <w:proofErr w:type="spellEnd"/>
      <w:r w:rsidR="003876CA">
        <w:t>: 32886956915, Osijek, Bračka 179.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553B1">
        <w:t xml:space="preserve">VETERINARSKA AMBULANTA </w:t>
      </w:r>
      <w:proofErr w:type="spellStart"/>
      <w:r w:rsidR="006553B1">
        <w:t>SILVA</w:t>
      </w:r>
      <w:proofErr w:type="spellEnd"/>
      <w:r w:rsidR="006553B1">
        <w:t xml:space="preserve"> društvo s ograničenom odgovornošću za veterinarske usluge </w:t>
      </w:r>
      <w:proofErr w:type="spellStart"/>
      <w:r w:rsidR="006553B1">
        <w:t>Drenovci</w:t>
      </w:r>
      <w:proofErr w:type="spellEnd"/>
      <w:r w:rsidR="006553B1">
        <w:t xml:space="preserve">, Vladimira Nazora 20, </w:t>
      </w:r>
      <w:proofErr w:type="spellStart"/>
      <w:r w:rsidR="006553B1">
        <w:t>OIB</w:t>
      </w:r>
      <w:proofErr w:type="spellEnd"/>
      <w:r w:rsidR="006553B1">
        <w:t xml:space="preserve">: 81215794889, </w:t>
      </w:r>
      <w:proofErr w:type="spellStart"/>
      <w:r w:rsidR="006553B1">
        <w:t>MBS</w:t>
      </w:r>
      <w:proofErr w:type="spellEnd"/>
      <w:r w:rsidR="006553B1">
        <w:t>: 030104552.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6553B1">
        <w:rPr>
          <w:bCs/>
        </w:rPr>
        <w:t>9. kolovoza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6553B1">
        <w:t xml:space="preserve">VETERINARSKA AMBULANTA </w:t>
      </w:r>
      <w:proofErr w:type="spellStart"/>
      <w:r w:rsidR="006553B1">
        <w:t>SILVA</w:t>
      </w:r>
      <w:proofErr w:type="spellEnd"/>
      <w:r w:rsidR="006553B1">
        <w:t xml:space="preserve"> društvo s ograničenom odgovornošću za veterinarske usluge </w:t>
      </w:r>
      <w:proofErr w:type="spellStart"/>
      <w:r w:rsidR="006553B1">
        <w:t>Drenovci</w:t>
      </w:r>
      <w:proofErr w:type="spellEnd"/>
      <w:r w:rsidR="006553B1">
        <w:t xml:space="preserve">, Vladimira Nazora 20, </w:t>
      </w:r>
      <w:proofErr w:type="spellStart"/>
      <w:r w:rsidR="006553B1">
        <w:t>OIB</w:t>
      </w:r>
      <w:proofErr w:type="spellEnd"/>
      <w:r w:rsidR="006553B1">
        <w:t xml:space="preserve">: 81215794889, </w:t>
      </w:r>
      <w:proofErr w:type="spellStart"/>
      <w:r w:rsidR="006553B1">
        <w:t>MBS</w:t>
      </w:r>
      <w:proofErr w:type="spellEnd"/>
      <w:r w:rsidR="006553B1">
        <w:t>: 030104552.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lastRenderedPageBreak/>
        <w:t>Kako su ispunjene pretpostavke iz citirane odredbe SZ-a, T</w:t>
      </w:r>
      <w:r w:rsidR="00277C01">
        <w:t xml:space="preserve">rgovački sud u Osijeku je dana </w:t>
      </w:r>
      <w:r w:rsidR="006553B1">
        <w:t>4</w:t>
      </w:r>
      <w:r w:rsidR="00C6147F">
        <w:t>. rujna</w:t>
      </w:r>
      <w:r w:rsidR="00F334C8">
        <w:t xml:space="preserve"> 2018.</w:t>
      </w:r>
      <w:r>
        <w:t>, objavio oglas na mrežnoj stranici e-oglasna ploča sudova pod poslovnim brojem St-</w:t>
      </w:r>
      <w:r w:rsidR="006553B1">
        <w:t>1065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F334C8">
        <w:t>2</w:t>
      </w:r>
      <w:r w:rsidR="00C6147F">
        <w:t>2. studeni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6553B1">
      <w:t>1065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B794A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53B1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7300B"/>
    <w:rsid w:val="00B82540"/>
    <w:rsid w:val="00B95B20"/>
    <w:rsid w:val="00BB05BB"/>
    <w:rsid w:val="00BE0AFD"/>
    <w:rsid w:val="00BE33F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7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B79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B79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9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9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7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B79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B79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9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9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St-1065/2018</izvorni_sadrzaj>
    <derivirana_varijabla naziv="DomainObject.Predmet.OznakaBroj_1">St-1065/2018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SILVA društvo s ograničenom odgovornošću za veterinarske usluge</izvorni_sadrzaj>
    <derivirana_varijabla naziv="DomainObject.Predmet.ProtustrankaFormated_1">  VETERINARSKA AMBULANTA SILVA društvo s ograničenom odgovornošću za veterinarske usluge</derivirana_varijabla>
  </DomainObject.Predmet.ProtustrankaFormated>
  <DomainObject.Predmet.ProtustrankaFormatedOIB>
    <izvorni_sadrzaj>  VETERINARSKA AMBULANTA SILVA društvo s ograničenom odgovornošću za veterinarske usluge, OIB 81215794889</izvorni_sadrzaj>
    <derivirana_varijabla naziv="DomainObject.Predmet.ProtustrankaFormatedOIB_1">  VETERINARSKA AMBULANTA SILVA društvo s ograničenom odgovornošću za veterinarske usluge, OIB 81215794889</derivirana_varijabla>
  </DomainObject.Predmet.ProtustrankaFormatedOIB>
  <DomainObject.Predmet.ProtustrankaFormatedWithAdress>
    <izvorni_sadrzaj> VETERINARSKA AMBULANTA SILVA društvo s ograničenom odgovornošću za veterinarske usluge, Vladimira Nazora 20, 32260 Drenovci</izvorni_sadrzaj>
    <derivirana_varijabla naziv="DomainObject.Predmet.ProtustrankaFormatedWithAdress_1"> VETERINARSKA AMBULANTA SILVA društvo s ograničenom odgovornošću za veterinarske usluge, Vladimira Nazora 20, 32260 Drenovci</derivirana_varijabla>
  </DomainObject.Predmet.ProtustrankaFormatedWithAdress>
  <DomainObject.Predmet.ProtustrankaFormatedWithAdressOIB>
    <izvorni_sadrzaj> VETERINARSKA AMBULANTA SILVA društvo s ograničenom odgovornošću za veterinarske usluge, OIB 81215794889, Vladimira Nazora 20, 32260 Drenovci</izvorni_sadrzaj>
    <derivirana_varijabla naziv="DomainObject.Predmet.ProtustrankaFormatedWithAdressOIB_1"> VETERINARSKA AMBULANTA SILVA društvo s ograničenom odgovornošću za veterinarske usluge, OIB 81215794889, Vladimira Nazora 20, 32260 Drenovci</derivirana_varijabla>
  </DomainObject.Predmet.ProtustrankaFormatedWithAdressOIB>
  <DomainObject.Predmet.ProtustrankaWithAdress>
    <izvorni_sadrzaj>VETERINARSKA AMBULANTA SILVA društvo s ograničenom odgovornošću za veterinarske usluge Vladimira Nazora 20, 32260 Drenovci</izvorni_sadrzaj>
    <derivirana_varijabla naziv="DomainObject.Predmet.ProtustrankaWithAdress_1">VETERINARSKA AMBULANTA SILVA društvo s ograničenom odgovornošću za veterinarske usluge Vladimira Nazora 20, 32260 Drenovci</derivirana_varijabla>
  </DomainObject.Predmet.ProtustrankaWithAdress>
  <DomainObject.Predmet.ProtustrankaWithAdressOIB>
    <izvorni_sadrzaj>VETERINARSKA AMBULANTA SILVA društvo s ograničenom odgovornošću za veterinarske usluge, OIB 81215794889, Vladimira Nazora 20, 32260 Drenovci</izvorni_sadrzaj>
    <derivirana_varijabla naziv="DomainObject.Predmet.ProtustrankaWithAdressOIB_1">VETERINARSKA AMBULANTA SILVA društvo s ograničenom odgovornošću za veterinarske usluge, OIB 81215794889, Vladimira Nazora 20, 32260 Drenovci</derivirana_varijabla>
  </DomainObject.Predmet.ProtustrankaWithAdressOIB>
  <DomainObject.Predmet.ProtustrankaNazivFormated>
    <izvorni_sadrzaj>VETERINARSKA AMBULANTA SILVA društvo s ograničenom odgovornošću za veterinarske usluge</izvorni_sadrzaj>
    <derivirana_varijabla naziv="DomainObject.Predmet.ProtustrankaNazivFormated_1">VETERINARSKA AMBULANTA SILVA društvo s ograničenom odgovornošću za veterinarske usluge</derivirana_varijabla>
  </DomainObject.Predmet.ProtustrankaNazivFormated>
  <DomainObject.Predmet.ProtustrankaNazivFormatedOIB>
    <izvorni_sadrzaj>VETERINARSKA AMBULANTA SILVA društvo s ograničenom odgovornošću za veterinarske usluge, OIB 81215794889</izvorni_sadrzaj>
    <derivirana_varijabla naziv="DomainObject.Predmet.ProtustrankaNazivFormatedOIB_1">VETERINARSKA AMBULANTA SILVA društvo s ograničenom odgovornošću za veterinarske usluge, OIB 81215794889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VETERINARSKA AMBULANTA SILVA društvo s ograničenom odgovornošću za veterinarske usluge</item>
    </izvorni_sadrzaj>
    <derivirana_varijabla naziv="DomainObject.Predmet.ProtuStrankaListFormated_1">
      <item>VETERINARSKA AMBULANTA SILVA društvo s ograničenom odgovornošću za veterinarske usluge</item>
    </derivirana_varijabla>
  </DomainObject.Predmet.ProtuStrankaListFormated>
  <DomainObject.Predmet.ProtuStrankaListFormatedOIB>
    <izvorni_sadrzaj>
      <item>VETERINARSKA AMBULANTA SILVA društvo s ograničenom odgovornošću za veterinarske usluge, OIB 81215794889</item>
    </izvorni_sadrzaj>
    <derivirana_varijabla naziv="DomainObject.Predmet.ProtuStrankaListFormatedOIB_1">
      <item>VETERINARSKA AMBULANTA SILVA društvo s ograničenom odgovornošću za veterinarske usluge, OIB 81215794889</item>
    </derivirana_varijabla>
  </DomainObject.Predmet.ProtuStrankaListFormatedOIB>
  <DomainObject.Predmet.ProtuStrankaListFormatedWithAdress>
    <izvorni_sadrzaj>
      <item>VETERINARSKA AMBULANTA SILVA društvo s ograničenom odgovornošću za veterinarske usluge, Vladimira Nazora 20, 32260 Drenovci</item>
    </izvorni_sadrzaj>
    <derivirana_varijabla naziv="DomainObject.Predmet.ProtuStrankaListFormatedWithAdress_1">
      <item>VETERINARSKA AMBULANTA SILVA društvo s ograničenom odgovornošću za veterinarske usluge, Vladimira Nazora 20, 32260 Drenovci</item>
    </derivirana_varijabla>
  </DomainObject.Predmet.ProtuStrankaListFormatedWithAdress>
  <DomainObject.Predmet.ProtuStrankaListFormatedWithAdressOIB>
    <izvorni_sadrzaj>
      <item>VETERINARSKA AMBULANTA SILVA društvo s ograničenom odgovornošću za veterinarske usluge, OIB 81215794889, Vladimira Nazora 20, 32260 Drenovci</item>
    </izvorni_sadrzaj>
    <derivirana_varijabla naziv="DomainObject.Predmet.ProtuStrankaListFormatedWithAdressOIB_1">
      <item>VETERINARSKA AMBULANTA SILVA društvo s ograničenom odgovornošću za veterinarske usluge, OIB 81215794889, Vladimira Nazora 20, 32260 Drenovci</item>
    </derivirana_varijabla>
  </DomainObject.Predmet.ProtuStrankaListFormatedWithAdressOIB>
  <DomainObject.Predmet.ProtuStrankaListNazivFormated>
    <izvorni_sadrzaj>
      <item>VETERINARSKA AMBULANTA SILVA društvo s ograničenom odgovornošću za veterinarske usluge</item>
    </izvorni_sadrzaj>
    <derivirana_varijabla naziv="DomainObject.Predmet.ProtuStrankaListNazivFormated_1">
      <item>VETERINARSKA AMBULANTA SILVA društvo s ograničenom odgovornošću za veterinarske usluge</item>
    </derivirana_varijabla>
  </DomainObject.Predmet.ProtuStrankaListNazivFormated>
  <DomainObject.Predmet.ProtuStrankaListNazivFormatedOIB>
    <izvorni_sadrzaj>
      <item>VETERINARSKA AMBULANTA SILVA društvo s ograničenom odgovornošću za veterinarske usluge, OIB 81215794889</item>
    </izvorni_sadrzaj>
    <derivirana_varijabla naziv="DomainObject.Predmet.ProtuStrankaListNazivFormatedOIB_1">
      <item>VETERINARSKA AMBULANTA SILVA društvo s ograničenom odgovornošću za veterinarske usluge, OIB 81215794889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VETERINARSKA AMBULANTA SILVA društvo s ograničenom odgovornošću za veterinarske usluge</izvorni_sadrzaj>
    <derivirana_varijabla naziv="DomainObject.Predmet.ProtustrankaIDrugi_1">VETERINARSKA AMBULANTA SILVA društvo s ograničenom odgovornošću za veterinarske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VETERINARSKA AMBULANTA SILVA društvo s ograničenom odgovornošću za veterinarske usluge, OIB 81215794889, Vladimira Nazora 20, 32260 Drenovci</izvorni_sadrzaj>
    <derivirana_varijabla naziv="DomainObject.Predmet.ProtustrankaIDrugiAdressOIB_1">VETERINARSKA AMBULANTA SILVA društvo s ograničenom odgovornošću za veterinarske usluge, OIB 81215794889, Vladimira Nazora 20,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VETERINARSKA AMBULANTA SILVA društvo s ograničenom odgovornošću za veterinarske usluge</item>
    </izvorni_sadrzaj>
    <derivirana_varijabla naziv="DomainObject.Predmet.SudioniciListNaziv_1">
      <item>FINA RC OSIJEK</item>
      <item>VETERINARSKA AMBULANTA SILVA društvo s ograničenom odgovornošću za veterinarske usluge</item>
    </derivirana_varijabla>
  </DomainObject.Predmet.SudioniciListNaziv>
  <DomainObject.Predmet.SudioniciListAdressOIB>
    <izvorni_sadrzaj>
      <item>FINA RC OSIJEK, OIB 85821130368</item>
      <item>VETERINARSKA AMBULANTA SILVA društvo s ograničenom odgovornošću za veterinarske usluge, OIB 81215794889, Vladimira Nazora 20,32260 Drenovci</item>
    </izvorni_sadrzaj>
    <derivirana_varijabla naziv="DomainObject.Predmet.SudioniciListAdressOIB_1">
      <item>FINA RC OSIJEK, OIB 85821130368</item>
      <item>VETERINARSKA AMBULANTA SILVA društvo s ograničenom odgovornošću za veterinarske usluge, OIB 81215794889, Vladimira Nazora 20,32260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81215794889</item>
    </izvorni_sadrzaj>
    <derivirana_varijabla naziv="DomainObject.Predmet.SudioniciListNazivOIB_1">
      <item>, OIB 85821130368</item>
      <item>, OIB 81215794889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28E67F-7656-4959-A253-976EB6025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2957</properties:Characters>
  <properties:Lines>81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2018-11-22T08:39:00Z</dcterms:created>
  <dc:creator>Korisnik</dc:creator>
  <cp:lastModifiedBy>Ljiljana Floršić</cp:lastModifiedBy>
  <cp:lastPrinted>2018-11-22T08:39:00Z</cp:lastPrinted>
  <dcterms:modified xmlns:xsi="http://www.w3.org/2001/XMLSchema-instance" xsi:type="dcterms:W3CDTF">2018-11-22T08:40:00Z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(St-1065-18 - otvaranje i zaključenje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