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38a4" w14:paraId="9e438a4" w:rsidRDefault="00E8119A" w:rsidP="00E8119A" w:rsidR="00E8119A" w:rsidRPr="00156FA9">
      <w:pPr>
        <w15:collapsed w:val="false"/>
        <w:rPr>
          <w:b/>
          <w:bCs/>
          <w:lang w:val="hr-HR"/>
        </w:rPr>
      </w:pPr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</w:t>
      </w:r>
      <w:proofErr w:type="spellStart"/>
      <w:r w:rsidRPr="00156FA9">
        <w:rPr>
          <w:bCs/>
          <w:lang w:val="hr-HR"/>
        </w:rPr>
        <w:t>Amruševa</w:t>
      </w:r>
      <w:proofErr w:type="spellEnd"/>
      <w:r w:rsidRPr="00156FA9">
        <w:rPr>
          <w:bCs/>
          <w:lang w:val="hr-HR"/>
        </w:rPr>
        <w:t xml:space="preserve">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C55F27">
        <w:rPr>
          <w:bCs/>
          <w:lang w:val="hr-HR"/>
        </w:rPr>
        <w:t>155/13</w:t>
      </w:r>
      <w:r w:rsidR="00555BE1">
        <w:rPr>
          <w:bCs/>
          <w:lang w:val="hr-HR"/>
        </w:rPr>
        <w:t>-128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D5FE3" w:rsidP="006C4C3A" w:rsidR="00ED5FE3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C55F27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C55F27">
        <w:rPr>
          <w:color w:val="000000"/>
          <w:lang w:val="hr-HR"/>
        </w:rPr>
        <w:t xml:space="preserve">Trgovački sud u Zagrebu po sucu pojedincu Luciji Butigan, </w:t>
      </w:r>
      <w:r w:rsidR="00156FA9" w:rsidRPr="00C55F27">
        <w:rPr>
          <w:color w:val="000000"/>
          <w:lang w:val="hr-HR"/>
        </w:rPr>
        <w:t>u stečajnom postupku</w:t>
      </w:r>
      <w:r w:rsidR="00B617DE" w:rsidRPr="00C55F27">
        <w:rPr>
          <w:color w:val="000000"/>
          <w:lang w:val="hr-HR"/>
        </w:rPr>
        <w:t xml:space="preserve"> nad </w:t>
      </w:r>
      <w:r w:rsidR="00156FA9" w:rsidRPr="00C55F27">
        <w:rPr>
          <w:color w:val="000000"/>
          <w:lang w:val="hr-HR"/>
        </w:rPr>
        <w:t xml:space="preserve">stečajnim </w:t>
      </w:r>
      <w:r w:rsidR="00B617DE" w:rsidRPr="00C55F27">
        <w:rPr>
          <w:color w:val="000000"/>
          <w:lang w:val="hr-HR"/>
        </w:rPr>
        <w:t xml:space="preserve">dužnikom </w:t>
      </w:r>
      <w:r w:rsidR="00C55F27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B617DE" w:rsidRPr="00C55F27">
        <w:rPr>
          <w:color w:val="000000"/>
          <w:lang w:val="hr-HR"/>
        </w:rPr>
        <w:t xml:space="preserve">, </w:t>
      </w:r>
      <w:r w:rsidR="00156FA9" w:rsidRPr="00C55F27">
        <w:rPr>
          <w:color w:val="000000"/>
          <w:lang w:val="hr-HR"/>
        </w:rPr>
        <w:t xml:space="preserve">dana </w:t>
      </w:r>
      <w:r w:rsidR="00ED5FE3">
        <w:rPr>
          <w:color w:val="000000"/>
          <w:lang w:val="hr-HR"/>
        </w:rPr>
        <w:t>16</w:t>
      </w:r>
      <w:r w:rsidR="00B617DE" w:rsidRPr="00C55F27">
        <w:rPr>
          <w:color w:val="000000"/>
          <w:lang w:val="hr-HR"/>
        </w:rPr>
        <w:t xml:space="preserve">. </w:t>
      </w:r>
      <w:r w:rsidR="00ED5FE3">
        <w:rPr>
          <w:color w:val="000000"/>
          <w:lang w:val="hr-HR"/>
        </w:rPr>
        <w:t>travnja 2019</w:t>
      </w:r>
      <w:r w:rsidR="00B617DE" w:rsidRPr="00C55F27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C55F27" w:rsidRPr="00C55F27">
        <w:t xml:space="preserve">PROTOMA </w:t>
      </w:r>
      <w:proofErr w:type="spellStart"/>
      <w:r w:rsidR="00C55F27" w:rsidRPr="00C55F27">
        <w:t>društvo</w:t>
      </w:r>
      <w:proofErr w:type="spellEnd"/>
      <w:r w:rsidR="00C55F27" w:rsidRPr="00C55F27">
        <w:t xml:space="preserve"> s </w:t>
      </w:r>
      <w:proofErr w:type="spellStart"/>
      <w:r w:rsidR="00C55F27" w:rsidRPr="00C55F27">
        <w:t>ograničenom</w:t>
      </w:r>
      <w:proofErr w:type="spellEnd"/>
      <w:r w:rsidR="00C55F27" w:rsidRPr="00C55F27">
        <w:t xml:space="preserve"> </w:t>
      </w:r>
      <w:proofErr w:type="spellStart"/>
      <w:r w:rsidR="00C55F27" w:rsidRPr="00C55F27">
        <w:t>odgovornošću</w:t>
      </w:r>
      <w:proofErr w:type="spellEnd"/>
      <w:r w:rsidR="00C55F27" w:rsidRPr="00C55F27">
        <w:t xml:space="preserve"> </w:t>
      </w:r>
      <w:proofErr w:type="spellStart"/>
      <w:r w:rsidR="00C55F27" w:rsidRPr="00C55F27">
        <w:t>za</w:t>
      </w:r>
      <w:proofErr w:type="spellEnd"/>
      <w:r w:rsidR="00C55F27" w:rsidRPr="00C55F27">
        <w:t xml:space="preserve"> </w:t>
      </w:r>
      <w:proofErr w:type="spellStart"/>
      <w:r w:rsidR="00C55F27" w:rsidRPr="00C55F27">
        <w:t>trgovinu</w:t>
      </w:r>
      <w:proofErr w:type="spellEnd"/>
      <w:r w:rsidR="00C55F27" w:rsidRPr="00C55F27">
        <w:t xml:space="preserve"> </w:t>
      </w:r>
      <w:proofErr w:type="spellStart"/>
      <w:r w:rsidR="00C55F27" w:rsidRPr="00C55F27">
        <w:t>i</w:t>
      </w:r>
      <w:proofErr w:type="spellEnd"/>
      <w:r w:rsidR="00C55F27" w:rsidRPr="00C55F27">
        <w:t xml:space="preserve"> </w:t>
      </w:r>
      <w:proofErr w:type="spellStart"/>
      <w:r w:rsidR="00C55F27" w:rsidRPr="00C55F27">
        <w:t>usluge</w:t>
      </w:r>
      <w:proofErr w:type="spellEnd"/>
      <w:r w:rsidR="00C55F27" w:rsidRPr="00C55F27">
        <w:t xml:space="preserve">, u </w:t>
      </w:r>
      <w:proofErr w:type="spellStart"/>
      <w:r w:rsidR="00C55F27" w:rsidRPr="00C55F27">
        <w:t>stečaju</w:t>
      </w:r>
      <w:proofErr w:type="spellEnd"/>
      <w:r w:rsidR="00C55F27" w:rsidRPr="00C55F27">
        <w:t xml:space="preserve">, Zagreb, </w:t>
      </w:r>
      <w:proofErr w:type="spellStart"/>
      <w:r w:rsidR="00C55F27" w:rsidRPr="00C55F27">
        <w:t>Jelenovac</w:t>
      </w:r>
      <w:proofErr w:type="spellEnd"/>
      <w:r w:rsidR="00C55F27" w:rsidRPr="00C55F27">
        <w:t xml:space="preserve"> 38/B, MBS: 080482676, OIB: 70913134930</w:t>
      </w:r>
      <w:r w:rsidRPr="00156FA9">
        <w:rPr>
          <w:bCs/>
          <w:lang w:val="hr-HR"/>
        </w:rPr>
        <w:t>,</w:t>
      </w:r>
      <w:r w:rsidR="00C55F27">
        <w:rPr>
          <w:bCs/>
          <w:lang w:val="hr-HR"/>
        </w:rPr>
        <w:t xml:space="preserve"> upisane u Općinski građanski sud u Zagrebu, zemljišnoknjižni odjel Zagreb,</w:t>
      </w:r>
      <w:r w:rsidRPr="00156FA9">
        <w:rPr>
          <w:bCs/>
          <w:lang w:val="hr-HR"/>
        </w:rPr>
        <w:t xml:space="preserve">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365729" w:rsidP="00365729" w:rsidR="00365729">
      <w:pPr>
        <w:ind w:left="360"/>
        <w:jc w:val="both"/>
        <w:rPr>
          <w:lang w:val="hr-HR"/>
        </w:rPr>
      </w:pPr>
      <w:r w:rsidRPr="00365729">
        <w:rPr>
          <w:b/>
          <w:lang w:val="hr-HR"/>
        </w:rPr>
        <w:t>-</w:t>
      </w:r>
      <w:r w:rsidRPr="00365729">
        <w:rPr>
          <w:lang w:val="hr-HR"/>
        </w:rPr>
        <w:t>nekretnina upisana</w:t>
      </w:r>
      <w:r>
        <w:rPr>
          <w:b/>
          <w:u w:val="single"/>
          <w:lang w:val="hr-HR"/>
        </w:rPr>
        <w:t xml:space="preserve"> u  </w:t>
      </w:r>
      <w:r w:rsidRPr="00E13D46">
        <w:rPr>
          <w:b/>
          <w:u w:val="single"/>
          <w:lang w:val="hr-HR"/>
        </w:rPr>
        <w:t>zk.ul.br. 12039</w:t>
      </w:r>
      <w:r>
        <w:rPr>
          <w:b/>
          <w:u w:val="single"/>
          <w:lang w:val="hr-HR"/>
        </w:rPr>
        <w:t>,</w:t>
      </w:r>
      <w:r w:rsidRPr="00E13D46">
        <w:rPr>
          <w:b/>
          <w:u w:val="single"/>
          <w:lang w:val="hr-HR"/>
        </w:rPr>
        <w:t xml:space="preserve"> </w:t>
      </w:r>
      <w:r w:rsidRPr="00365729">
        <w:rPr>
          <w:lang w:val="hr-HR"/>
        </w:rPr>
        <w:t>k.o. Grad Zagreb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zkč</w:t>
      </w:r>
      <w:proofErr w:type="spellEnd"/>
      <w:r>
        <w:rPr>
          <w:lang w:val="hr-HR"/>
        </w:rPr>
        <w:t xml:space="preserve">. 8613/72 - </w:t>
      </w:r>
      <w:r w:rsidRPr="00E13D46">
        <w:rPr>
          <w:lang w:val="hr-HR"/>
        </w:rPr>
        <w:t xml:space="preserve">Kuća br. 38/B </w:t>
      </w:r>
      <w:r>
        <w:rPr>
          <w:lang w:val="hr-HR"/>
        </w:rPr>
        <w:t xml:space="preserve">u Zagrebu, Jelenovac i dvorište, ukupne površine 1044 m2 ili 290,3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 xml:space="preserve">, i to </w:t>
      </w:r>
      <w:r w:rsidR="00C54C62">
        <w:rPr>
          <w:lang w:val="hr-HR"/>
        </w:rPr>
        <w:t>kako slijedi:</w:t>
      </w:r>
    </w:p>
    <w:p w:rsidRDefault="00365729" w:rsidP="00365729" w:rsidR="00365729">
      <w:pPr>
        <w:jc w:val="both"/>
        <w:rPr>
          <w:lang w:val="hr-HR"/>
        </w:rPr>
      </w:pPr>
    </w:p>
    <w:p w:rsidRDefault="00D11560" w:rsidP="00D11560" w:rsidR="00365729" w:rsidRPr="00D11560">
      <w:pPr>
        <w:ind w:left="720"/>
        <w:jc w:val="both"/>
        <w:rPr>
          <w:lang w:val="hr-HR"/>
        </w:rPr>
      </w:pPr>
      <w:r>
        <w:rPr>
          <w:b/>
          <w:lang w:val="hr-HR"/>
        </w:rPr>
        <w:t>-</w:t>
      </w:r>
      <w:proofErr w:type="spellStart"/>
      <w:r w:rsidR="00365729" w:rsidRPr="00D11560">
        <w:rPr>
          <w:b/>
          <w:lang w:val="hr-HR"/>
        </w:rPr>
        <w:t>Rbr</w:t>
      </w:r>
      <w:proofErr w:type="spellEnd"/>
      <w:r w:rsidR="00365729" w:rsidRPr="00D11560">
        <w:rPr>
          <w:b/>
          <w:lang w:val="hr-HR"/>
        </w:rPr>
        <w:t>. 1.suvlasnički dio</w:t>
      </w:r>
      <w:r w:rsidR="00365729" w:rsidRPr="00D11560">
        <w:rPr>
          <w:lang w:val="hr-HR"/>
        </w:rPr>
        <w:t xml:space="preserve">: 12/100 ETAŽNO VLASNIŠTVO (E-1) – Trosobni stan sa terasom u etaži suterena površine 107,35 </w:t>
      </w:r>
      <w:proofErr w:type="spellStart"/>
      <w:r w:rsidR="00365729" w:rsidRPr="00D11560">
        <w:rPr>
          <w:lang w:val="hr-HR"/>
        </w:rPr>
        <w:t>čm</w:t>
      </w:r>
      <w:proofErr w:type="spellEnd"/>
      <w:r w:rsidR="00365729" w:rsidRPr="00D11560">
        <w:rPr>
          <w:lang w:val="hr-HR"/>
        </w:rPr>
        <w:t xml:space="preserve">, </w:t>
      </w:r>
    </w:p>
    <w:p w:rsidRDefault="00365729" w:rsidP="00D11560" w:rsidR="00365729" w:rsidRPr="00D11560">
      <w:pPr>
        <w:ind w:left="1080"/>
        <w:jc w:val="both"/>
        <w:rPr>
          <w:lang w:val="hr-HR"/>
        </w:rPr>
      </w:pPr>
    </w:p>
    <w:p w:rsidRDefault="00D11560" w:rsidP="00D11560" w:rsidR="00365729" w:rsidRPr="00E3217C">
      <w:pPr>
        <w:ind w:left="720"/>
        <w:jc w:val="both"/>
        <w:rPr>
          <w:lang w:val="hr-HR"/>
        </w:rPr>
      </w:pPr>
      <w:r>
        <w:rPr>
          <w:b/>
          <w:lang w:val="hr-HR"/>
        </w:rPr>
        <w:t>-</w:t>
      </w:r>
      <w:r w:rsidR="00365729" w:rsidRPr="00D11560">
        <w:rPr>
          <w:b/>
          <w:lang w:val="hr-HR"/>
        </w:rPr>
        <w:t xml:space="preserve">Rbr.13. suvlasnički dio: </w:t>
      </w:r>
      <w:r w:rsidR="00365729" w:rsidRPr="00D11560">
        <w:rPr>
          <w:lang w:val="hr-HR"/>
        </w:rPr>
        <w:t xml:space="preserve">9/100 ETAŽNO VLASNIŠTVO (E-13) – </w:t>
      </w:r>
      <w:proofErr w:type="spellStart"/>
      <w:r w:rsidR="00365729" w:rsidRPr="00D11560">
        <w:rPr>
          <w:lang w:val="hr-HR"/>
        </w:rPr>
        <w:t>Dvoetažni</w:t>
      </w:r>
      <w:proofErr w:type="spellEnd"/>
      <w:r w:rsidR="00365729">
        <w:rPr>
          <w:lang w:val="hr-HR"/>
        </w:rPr>
        <w:t xml:space="preserve"> trosobni stan</w:t>
      </w:r>
      <w:r>
        <w:rPr>
          <w:lang w:val="hr-HR"/>
        </w:rPr>
        <w:t xml:space="preserve"> </w:t>
      </w:r>
      <w:r w:rsidR="00365729">
        <w:rPr>
          <w:lang w:val="hr-HR"/>
        </w:rPr>
        <w:t>sa terasom u etaži potk</w:t>
      </w:r>
      <w:r>
        <w:rPr>
          <w:lang w:val="hr-HR"/>
        </w:rPr>
        <w:t>r</w:t>
      </w:r>
      <w:r w:rsidR="00365729">
        <w:rPr>
          <w:lang w:val="hr-HR"/>
        </w:rPr>
        <w:t xml:space="preserve">ovlja </w:t>
      </w:r>
      <w:r w:rsidR="00C54C62">
        <w:rPr>
          <w:lang w:val="hr-HR"/>
        </w:rPr>
        <w:t xml:space="preserve">1 i 2 površine 81,07 </w:t>
      </w:r>
      <w:proofErr w:type="spellStart"/>
      <w:r w:rsidR="00C54C62">
        <w:rPr>
          <w:lang w:val="hr-HR"/>
        </w:rPr>
        <w:t>čm</w:t>
      </w:r>
      <w:proofErr w:type="spellEnd"/>
      <w:r w:rsidR="00C54C62">
        <w:rPr>
          <w:lang w:val="hr-HR"/>
        </w:rPr>
        <w:t>.</w:t>
      </w:r>
    </w:p>
    <w:p w:rsidRDefault="005A7C89" w:rsidP="00C55F27" w:rsidR="005A7C89">
      <w:p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</w:p>
    <w:p w:rsidRDefault="003645A3" w:rsidP="0075729A" w:rsidR="00156FA9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lang w:val="hr-HR"/>
        </w:rPr>
        <w:t>Na navedenoj nekretnini</w:t>
      </w:r>
      <w:r w:rsidR="007F2CDF">
        <w:rPr>
          <w:lang w:val="hr-HR"/>
        </w:rPr>
        <w:t xml:space="preserve"> upisan</w:t>
      </w:r>
      <w:r w:rsidR="00830D53">
        <w:rPr>
          <w:lang w:val="hr-HR"/>
        </w:rPr>
        <w:t>o</w:t>
      </w:r>
      <w:r w:rsidR="007F2CDF">
        <w:rPr>
          <w:lang w:val="hr-HR"/>
        </w:rPr>
        <w:t xml:space="preserve"> </w:t>
      </w:r>
      <w:r w:rsidR="00830D53">
        <w:rPr>
          <w:lang w:val="hr-HR"/>
        </w:rPr>
        <w:t xml:space="preserve">je </w:t>
      </w:r>
      <w:proofErr w:type="spellStart"/>
      <w:r w:rsidR="00830D53"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razlučnih</w:t>
      </w:r>
      <w:proofErr w:type="spellEnd"/>
      <w:r w:rsidR="00C4668A" w:rsidRPr="007F2CDF">
        <w:rPr>
          <w:lang w:val="hr-HR"/>
        </w:rPr>
        <w:t xml:space="preserve"> vjerovnika</w:t>
      </w:r>
      <w:r>
        <w:rPr>
          <w:bCs/>
          <w:lang w:val="hr-HR"/>
        </w:rPr>
        <w:t>:</w:t>
      </w:r>
    </w:p>
    <w:p w:rsidRDefault="003645A3" w:rsidP="0075729A" w:rsidR="003645A3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-CREDO BANKA d.d.u stečaju,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>-</w:t>
      </w:r>
      <w:proofErr w:type="spellStart"/>
      <w:r w:rsidR="002F2645">
        <w:rPr>
          <w:bCs/>
          <w:lang w:val="hr-HR"/>
        </w:rPr>
        <w:t>F</w:t>
      </w:r>
      <w:r>
        <w:rPr>
          <w:bCs/>
          <w:lang w:val="hr-HR"/>
        </w:rPr>
        <w:t>rankopanska</w:t>
      </w:r>
      <w:proofErr w:type="spellEnd"/>
      <w:r>
        <w:rPr>
          <w:bCs/>
          <w:lang w:val="hr-HR"/>
        </w:rPr>
        <w:t xml:space="preserve"> br. 58</w:t>
      </w:r>
      <w:r w:rsidR="00486264">
        <w:rPr>
          <w:bCs/>
          <w:lang w:val="hr-HR"/>
        </w:rPr>
        <w:t>,</w:t>
      </w:r>
    </w:p>
    <w:p w:rsidRDefault="003645A3" w:rsidP="00D0461A" w:rsidR="003645A3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-POSOJILNICA-BANK-BOROV</w:t>
      </w:r>
      <w:r w:rsidR="00D0461A">
        <w:rPr>
          <w:bCs/>
          <w:lang w:val="hr-HR"/>
        </w:rPr>
        <w:t>L</w:t>
      </w:r>
      <w:r>
        <w:rPr>
          <w:bCs/>
          <w:lang w:val="hr-HR"/>
        </w:rPr>
        <w:t xml:space="preserve">JE-CELOVEC, </w:t>
      </w:r>
      <w:proofErr w:type="spellStart"/>
      <w:r w:rsidR="00D0461A">
        <w:rPr>
          <w:bCs/>
          <w:lang w:val="hr-HR"/>
        </w:rPr>
        <w:t>REG.Z</w:t>
      </w:r>
      <w:proofErr w:type="spellEnd"/>
      <w:r w:rsidR="00D0461A">
        <w:rPr>
          <w:bCs/>
          <w:lang w:val="hr-HR"/>
        </w:rPr>
        <w:t>. ZO. J; KREDITBANK FERLACH-KLAGENFURT REG. G.M.B.H., HAUPTPLATZ 16 A-9170</w:t>
      </w:r>
      <w:r w:rsidR="00486264">
        <w:rPr>
          <w:bCs/>
          <w:lang w:val="hr-HR"/>
        </w:rPr>
        <w:t>,</w:t>
      </w:r>
    </w:p>
    <w:p w:rsidRDefault="00D0461A" w:rsidP="00D0461A" w:rsidR="00D0461A" w:rsidRPr="007F2CDF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-RAIFFEISENLANDESBANK KARNTEN</w:t>
      </w:r>
      <w:r w:rsidR="004F2543">
        <w:rPr>
          <w:bCs/>
          <w:lang w:val="hr-HR"/>
        </w:rPr>
        <w:t>- RECHENZENTRUM UND REVISIONSVERBAND, REGISTRIERTE GENOSSENSCHAFT MIT BESCHRANKTER HAFTUNG, RAIFFEISENPLATZ 1, 9020 KLAGENFURT</w:t>
      </w:r>
      <w:r w:rsidR="00983F76">
        <w:rPr>
          <w:bCs/>
          <w:lang w:val="hr-HR"/>
        </w:rPr>
        <w:t>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DF7BA3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BA3">
        <w:rPr>
          <w:bCs/>
          <w:lang w:val="hr-HR"/>
        </w:rPr>
        <w:t>građanskog</w:t>
      </w:r>
      <w:r w:rsidR="00DF7E1A">
        <w:rPr>
          <w:bCs/>
          <w:lang w:val="hr-HR"/>
        </w:rPr>
        <w:t xml:space="preserve"> sud</w:t>
      </w:r>
      <w:r w:rsidR="00DF7BA3">
        <w:rPr>
          <w:bCs/>
          <w:lang w:val="hr-HR"/>
        </w:rPr>
        <w:t>a</w:t>
      </w:r>
      <w:r w:rsidR="00DF7E1A">
        <w:rPr>
          <w:bCs/>
          <w:lang w:val="hr-HR"/>
        </w:rPr>
        <w:t xml:space="preserve">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B62968" w:rsidP="00B62968" w:rsidR="00E8119A" w:rsidRPr="00156FA9">
      <w:pPr>
        <w:tabs>
          <w:tab w:pos="4077" w:val="left"/>
        </w:tabs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E8119A"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DF7BA3">
        <w:rPr>
          <w:bCs/>
          <w:lang w:val="hr-HR"/>
        </w:rPr>
        <w:t>155/13</w:t>
      </w:r>
      <w:r w:rsidR="00124416" w:rsidRPr="00156FA9">
        <w:rPr>
          <w:bCs/>
          <w:lang w:val="hr-HR"/>
        </w:rPr>
        <w:t xml:space="preserve"> od </w:t>
      </w:r>
      <w:r w:rsidR="0012749A">
        <w:rPr>
          <w:bCs/>
          <w:lang w:val="hr-HR"/>
        </w:rPr>
        <w:t>10</w:t>
      </w:r>
      <w:r w:rsidR="00124416">
        <w:rPr>
          <w:bCs/>
          <w:lang w:val="hr-HR"/>
        </w:rPr>
        <w:t xml:space="preserve">. </w:t>
      </w:r>
      <w:r w:rsidR="0012749A">
        <w:rPr>
          <w:bCs/>
          <w:lang w:val="hr-HR"/>
        </w:rPr>
        <w:t>svibnja 201</w:t>
      </w:r>
      <w:r w:rsidR="00D460B3">
        <w:rPr>
          <w:bCs/>
          <w:lang w:val="hr-HR"/>
        </w:rPr>
        <w:t>3</w:t>
      </w:r>
      <w:r w:rsidR="00124416" w:rsidRPr="00156FA9">
        <w:rPr>
          <w:bCs/>
          <w:lang w:val="hr-HR"/>
        </w:rPr>
        <w:t>.</w:t>
      </w:r>
      <w:r w:rsidR="00CF6ADA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12749A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5C34EB" w:rsidR="005C34EB" w:rsidRPr="005C34E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</w:t>
      </w:r>
      <w:r w:rsidR="00CF6ADA">
        <w:rPr>
          <w:bCs/>
          <w:lang w:val="hr-HR"/>
        </w:rPr>
        <w:t xml:space="preserve"> upravitelj podn</w:t>
      </w:r>
      <w:r w:rsidR="00B30EDE">
        <w:rPr>
          <w:bCs/>
          <w:lang w:val="hr-HR"/>
        </w:rPr>
        <w:t>io je prijedlog, a nakon  što je</w:t>
      </w:r>
      <w:r w:rsidR="00CF6ADA">
        <w:rPr>
          <w:bCs/>
          <w:lang w:val="hr-HR"/>
        </w:rPr>
        <w:t xml:space="preserve"> u Opći</w:t>
      </w:r>
      <w:r w:rsidR="0013228F">
        <w:rPr>
          <w:bCs/>
          <w:lang w:val="hr-HR"/>
        </w:rPr>
        <w:t>nskom građanskom sudu u Zagrebu</w:t>
      </w:r>
      <w:r w:rsidR="00B30EDE">
        <w:rPr>
          <w:bCs/>
          <w:lang w:val="hr-HR"/>
        </w:rPr>
        <w:t xml:space="preserve">, u  ovršnom postupku </w:t>
      </w:r>
      <w:r w:rsidR="00CF6ADA">
        <w:rPr>
          <w:bCs/>
          <w:lang w:val="hr-HR"/>
        </w:rPr>
        <w:t xml:space="preserve"> pod </w:t>
      </w:r>
      <w:proofErr w:type="spellStart"/>
      <w:r w:rsidR="00CF6ADA">
        <w:rPr>
          <w:bCs/>
          <w:lang w:val="hr-HR"/>
        </w:rPr>
        <w:t>posl</w:t>
      </w:r>
      <w:proofErr w:type="spellEnd"/>
      <w:r w:rsidR="00CF6ADA">
        <w:rPr>
          <w:bCs/>
          <w:lang w:val="hr-HR"/>
        </w:rPr>
        <w:t xml:space="preserve">. br. </w:t>
      </w:r>
      <w:proofErr w:type="spellStart"/>
      <w:r w:rsidR="00CF6ADA">
        <w:rPr>
          <w:bCs/>
          <w:lang w:val="hr-HR"/>
        </w:rPr>
        <w:t>Ovr</w:t>
      </w:r>
      <w:proofErr w:type="spellEnd"/>
      <w:r w:rsidR="00CF6ADA">
        <w:rPr>
          <w:bCs/>
          <w:lang w:val="hr-HR"/>
        </w:rPr>
        <w:t>-</w:t>
      </w:r>
      <w:r w:rsidR="00B30EDE">
        <w:rPr>
          <w:bCs/>
          <w:lang w:val="hr-HR"/>
        </w:rPr>
        <w:t>101/18 utvrdio da po primitku prijedlog za ovrhu podnesen</w:t>
      </w:r>
      <w:r w:rsidR="00C638A3">
        <w:rPr>
          <w:bCs/>
          <w:lang w:val="hr-HR"/>
        </w:rPr>
        <w:t>og</w:t>
      </w:r>
      <w:r w:rsidR="00B30EDE">
        <w:rPr>
          <w:bCs/>
          <w:lang w:val="hr-HR"/>
        </w:rPr>
        <w:t xml:space="preserve"> dana 15. listopada 2012.g.</w:t>
      </w:r>
      <w:r w:rsidR="00C638A3">
        <w:rPr>
          <w:bCs/>
          <w:lang w:val="hr-HR"/>
        </w:rPr>
        <w:t>,</w:t>
      </w:r>
      <w:r w:rsidR="00B30EDE">
        <w:rPr>
          <w:bCs/>
          <w:lang w:val="hr-HR"/>
        </w:rPr>
        <w:t xml:space="preserve"> ovršni sud nikada nije donio rješenje o dozvoli ovrhe, tako da u zemljišnim knjigama nije bila niti upisana zabilježba ovrhe,</w:t>
      </w:r>
      <w:r w:rsidR="0029166A">
        <w:rPr>
          <w:bCs/>
          <w:lang w:val="hr-HR"/>
        </w:rPr>
        <w:t xml:space="preserve"> pa je predložio da se nekretnine </w:t>
      </w:r>
      <w:r w:rsidRPr="00156FA9">
        <w:rPr>
          <w:bCs/>
          <w:lang w:val="hr-HR"/>
        </w:rPr>
        <w:t>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ovog rješenja, a na </w:t>
      </w:r>
      <w:r>
        <w:rPr>
          <w:bCs/>
          <w:lang w:val="hr-HR"/>
        </w:rPr>
        <w:t>kojima</w:t>
      </w:r>
      <w:r w:rsidR="00F73341">
        <w:rPr>
          <w:bCs/>
          <w:lang w:val="hr-HR"/>
        </w:rPr>
        <w:t xml:space="preserve"> je upisano</w:t>
      </w:r>
      <w:r w:rsidR="00B95BB4">
        <w:rPr>
          <w:bCs/>
          <w:lang w:val="hr-HR"/>
        </w:rPr>
        <w:t xml:space="preserve"> </w:t>
      </w:r>
      <w:proofErr w:type="spellStart"/>
      <w:r w:rsidR="00F73341">
        <w:rPr>
          <w:bCs/>
          <w:lang w:val="hr-HR"/>
        </w:rPr>
        <w:t>razlučno</w:t>
      </w:r>
      <w:proofErr w:type="spellEnd"/>
      <w:r w:rsidR="00F73341">
        <w:rPr>
          <w:bCs/>
          <w:lang w:val="hr-HR"/>
        </w:rPr>
        <w:t xml:space="preserve"> pravo</w:t>
      </w:r>
      <w:r w:rsidRPr="00156FA9">
        <w:rPr>
          <w:bCs/>
          <w:lang w:val="hr-HR"/>
        </w:rPr>
        <w:t xml:space="preserve"> u korist </w:t>
      </w:r>
      <w:proofErr w:type="spellStart"/>
      <w:r w:rsidR="00B30EDE">
        <w:rPr>
          <w:bCs/>
          <w:lang w:val="hr-HR"/>
        </w:rPr>
        <w:t>razlučnih</w:t>
      </w:r>
      <w:proofErr w:type="spellEnd"/>
      <w:r w:rsidR="00B95BB4">
        <w:rPr>
          <w:bCs/>
          <w:lang w:val="hr-HR"/>
        </w:rPr>
        <w:t xml:space="preserve"> vjerovnika</w:t>
      </w:r>
      <w:r w:rsidR="005C34EB">
        <w:rPr>
          <w:bCs/>
          <w:lang w:val="hr-HR"/>
        </w:rPr>
        <w:t xml:space="preserve"> </w:t>
      </w:r>
      <w:r w:rsidR="009F2B88">
        <w:rPr>
          <w:bCs/>
          <w:lang w:val="hr-HR"/>
        </w:rPr>
        <w:t xml:space="preserve">1. </w:t>
      </w:r>
      <w:r w:rsidR="005C34EB" w:rsidRPr="005C34EB">
        <w:rPr>
          <w:bCs/>
          <w:lang w:val="hr-HR"/>
        </w:rPr>
        <w:t xml:space="preserve">CREDO BANKA d.d.u stečaju, Split, </w:t>
      </w:r>
      <w:proofErr w:type="spellStart"/>
      <w:r w:rsidR="005C34EB" w:rsidRPr="005C34EB">
        <w:rPr>
          <w:bCs/>
          <w:lang w:val="hr-HR"/>
        </w:rPr>
        <w:t>Zrinjsko</w:t>
      </w:r>
      <w:proofErr w:type="spellEnd"/>
      <w:r w:rsidR="005C34EB" w:rsidRPr="005C34EB">
        <w:rPr>
          <w:bCs/>
          <w:lang w:val="hr-HR"/>
        </w:rPr>
        <w:t>-</w:t>
      </w:r>
      <w:proofErr w:type="spellStart"/>
      <w:r w:rsidR="005C34EB" w:rsidRPr="005C34EB">
        <w:rPr>
          <w:bCs/>
          <w:lang w:val="hr-HR"/>
        </w:rPr>
        <w:t>Frankopanska</w:t>
      </w:r>
      <w:proofErr w:type="spellEnd"/>
      <w:r w:rsidR="005C34EB" w:rsidRPr="005C34EB">
        <w:rPr>
          <w:bCs/>
          <w:lang w:val="hr-HR"/>
        </w:rPr>
        <w:t xml:space="preserve"> br. 58,</w:t>
      </w:r>
    </w:p>
    <w:p w:rsidRDefault="009F2B88" w:rsidP="005C34EB" w:rsidR="00124416" w:rsidRPr="00C40EA8">
      <w:pPr>
        <w:jc w:val="both"/>
        <w:rPr>
          <w:bCs/>
          <w:lang w:val="hr-HR"/>
        </w:rPr>
      </w:pPr>
      <w:r>
        <w:rPr>
          <w:bCs/>
          <w:lang w:val="hr-HR"/>
        </w:rPr>
        <w:t xml:space="preserve">2. </w:t>
      </w:r>
      <w:r w:rsidR="005C34EB" w:rsidRPr="005C34EB">
        <w:rPr>
          <w:bCs/>
          <w:lang w:val="hr-HR"/>
        </w:rPr>
        <w:t xml:space="preserve">POSOJILNICA-BANK-BOROVLJE-CELOVEC, </w:t>
      </w:r>
      <w:proofErr w:type="spellStart"/>
      <w:r w:rsidR="005C34EB" w:rsidRPr="005C34EB">
        <w:rPr>
          <w:bCs/>
          <w:lang w:val="hr-HR"/>
        </w:rPr>
        <w:t>REG.Z</w:t>
      </w:r>
      <w:proofErr w:type="spellEnd"/>
      <w:r w:rsidR="005C34EB" w:rsidRPr="005C34EB">
        <w:rPr>
          <w:bCs/>
          <w:lang w:val="hr-HR"/>
        </w:rPr>
        <w:t>. ZO. J; KREDITBANK FERLACH-KLAGENFURT REG. G.M.B.H., HAUPTPLATZ 16 A-9170,</w:t>
      </w:r>
      <w:r>
        <w:rPr>
          <w:bCs/>
          <w:lang w:val="hr-HR"/>
        </w:rPr>
        <w:t xml:space="preserve"> 3. </w:t>
      </w:r>
      <w:r w:rsidR="005C34EB" w:rsidRPr="005C34EB">
        <w:rPr>
          <w:bCs/>
          <w:lang w:val="hr-HR"/>
        </w:rPr>
        <w:t>RAIFFEISENLANDESBANK KARNTEN</w:t>
      </w:r>
      <w:r w:rsidR="008407F6">
        <w:rPr>
          <w:bCs/>
          <w:lang w:val="hr-HR"/>
        </w:rPr>
        <w:t xml:space="preserve"> </w:t>
      </w:r>
      <w:r w:rsidR="005C34EB" w:rsidRPr="005C34EB">
        <w:rPr>
          <w:bCs/>
          <w:lang w:val="hr-HR"/>
        </w:rPr>
        <w:t>- RECHENZENTRUM UND REVISIONSVERBAND, REGISTRIERTE GENOSSENSCHAFT MIT BESCHRANKTER HAFTUNG, RAIFFEISENPLATZ 1, 9020 KLAGENFURT</w:t>
      </w:r>
      <w:r w:rsidR="00B95BB4">
        <w:rPr>
          <w:bCs/>
          <w:lang w:val="hr-HR"/>
        </w:rPr>
        <w:t xml:space="preserve"> 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3E1722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3E1722">
        <w:rPr>
          <w:bCs/>
          <w:lang w:val="hr-HR"/>
        </w:rPr>
        <w:t>16</w:t>
      </w:r>
      <w:r w:rsidR="00904164">
        <w:rPr>
          <w:bCs/>
          <w:lang w:val="hr-HR"/>
        </w:rPr>
        <w:t xml:space="preserve">. </w:t>
      </w:r>
      <w:r w:rsidR="003E1722">
        <w:rPr>
          <w:bCs/>
          <w:lang w:val="hr-HR"/>
        </w:rPr>
        <w:t>travnja 2019</w:t>
      </w:r>
      <w:r w:rsidR="00900F98" w:rsidRPr="00156FA9">
        <w:rPr>
          <w:bCs/>
          <w:lang w:val="hr-HR"/>
        </w:rPr>
        <w:t>.</w:t>
      </w:r>
      <w:r w:rsidR="00F73341">
        <w:rPr>
          <w:bCs/>
          <w:lang w:val="hr-HR"/>
        </w:rPr>
        <w:t>godine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555BE1">
        <w:rPr>
          <w:bCs/>
          <w:lang w:val="hr-HR"/>
        </w:rPr>
        <w:t>,v.r.</w:t>
      </w:r>
    </w:p>
    <w:p w:rsidRDefault="00555BE1" w:rsidP="00E8119A" w:rsidR="00555BE1">
      <w:pPr>
        <w:jc w:val="both"/>
        <w:rPr>
          <w:bCs/>
          <w:lang w:val="hr-HR"/>
        </w:rPr>
      </w:pPr>
    </w:p>
    <w:p w:rsidRDefault="00555BE1" w:rsidP="00E8119A" w:rsidR="00555BE1">
      <w:pPr>
        <w:jc w:val="both"/>
        <w:rPr>
          <w:bCs/>
          <w:lang w:val="hr-HR"/>
        </w:rPr>
      </w:pPr>
    </w:p>
    <w:p w:rsidRDefault="00555BE1" w:rsidP="00E8119A" w:rsidR="00555BE1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Protiv ovog rješenja pravo žalbe imaju stečajni upravitelj i </w:t>
      </w:r>
      <w:proofErr w:type="spellStart"/>
      <w:r w:rsidRPr="00156FA9">
        <w:rPr>
          <w:bCs/>
          <w:lang w:val="hr-HR"/>
        </w:rPr>
        <w:t>razlučni</w:t>
      </w:r>
      <w:proofErr w:type="spellEnd"/>
      <w:r w:rsidRPr="00156FA9">
        <w:rPr>
          <w:bCs/>
          <w:lang w:val="hr-HR"/>
        </w:rPr>
        <w:t xml:space="preserve">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3E1722" w:rsidP="00E8119A" w:rsidR="003E1722">
      <w:pPr>
        <w:jc w:val="both"/>
        <w:rPr>
          <w:bCs/>
          <w:lang w:val="hr-HR"/>
        </w:rPr>
      </w:pPr>
    </w:p>
    <w:p w:rsidRDefault="00555BE1" w:rsidP="00F32A7B" w:rsidR="00555BE1" w:rsidRPr="00F32A7B">
      <w:pPr>
        <w:ind w:left="4248"/>
      </w:pPr>
      <w:proofErr w:type="spellStart"/>
      <w:r w:rsidRPr="00F32A7B">
        <w:t>Za</w:t>
      </w:r>
      <w:proofErr w:type="spellEnd"/>
      <w:r w:rsidRPr="00F32A7B">
        <w:t xml:space="preserve"> </w:t>
      </w:r>
      <w:proofErr w:type="spellStart"/>
      <w:r w:rsidRPr="00F32A7B">
        <w:t>točnost</w:t>
      </w:r>
      <w:proofErr w:type="spellEnd"/>
      <w:r w:rsidRPr="00F32A7B">
        <w:t xml:space="preserve"> </w:t>
      </w:r>
      <w:proofErr w:type="spellStart"/>
      <w:r w:rsidRPr="00F32A7B">
        <w:t>otpravka-ovlašteni</w:t>
      </w:r>
      <w:proofErr w:type="spellEnd"/>
      <w:r w:rsidRPr="00F32A7B">
        <w:t xml:space="preserve"> </w:t>
      </w:r>
      <w:proofErr w:type="spellStart"/>
      <w:r w:rsidRPr="00F32A7B">
        <w:t>službenik</w:t>
      </w:r>
      <w:proofErr w:type="spellEnd"/>
    </w:p>
    <w:p w:rsidRDefault="00555BE1" w:rsidP="00F32A7B" w:rsidR="00555BE1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8E3112" w:rsidP="000F7719" w:rsidR="008E3112" w:rsidRPr="00ED2304">
      <w:pPr>
        <w:pStyle w:val="Odlomakpopisa"/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bookmarkStart w:name="_GoBack" w:id="0"/>
      <w:bookmarkEnd w:id="0"/>
    </w:p>
    <w:sectPr w:rsidSect="006C4C3A" w:rsidR="008E3112" w:rsidRPr="00ED2304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B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553C" w:rsidP="007C553C" w:rsidR="007C553C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>
      <w:rPr>
        <w:lang w:val="hr-HR"/>
      </w:rPr>
      <w:t>155/13</w:t>
    </w:r>
  </w:p>
  <w:p w:rsidRDefault="00556EA5" w:rsidP="007C553C" w:rsidR="00556EA5">
    <w:pPr>
      <w:pStyle w:val="Zaglavlje"/>
      <w:tabs>
        <w:tab w:pos="4536" w:val="clear"/>
        <w:tab w:pos="9072" w:val="clear"/>
        <w:tab w:pos="7870" w:val="left"/>
      </w:tabs>
      <w:rPr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CF48FC"/>
    <w:multiLevelType w:val="hybridMultilevel"/>
    <w:tmpl w:val="82E8789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3862EA"/>
    <w:multiLevelType w:val="hybridMultilevel"/>
    <w:tmpl w:val="83302914"/>
    <w:lvl w:tplc="66BC94DE" w:ilvl="0">
      <w:start w:val="8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E97E8E"/>
    <w:multiLevelType w:val="hybridMultilevel"/>
    <w:tmpl w:val="9444599C"/>
    <w:lvl w:tplc="1D32720E" w:ilvl="0">
      <w:start w:val="4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75548C8"/>
    <w:multiLevelType w:val="hybridMultilevel"/>
    <w:tmpl w:val="99F61C94"/>
    <w:lvl w:tplc="6E228D7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9">
    <w:nsid w:val="4CE121D1"/>
    <w:multiLevelType w:val="hybridMultilevel"/>
    <w:tmpl w:val="6A6AC782"/>
    <w:lvl w:tplc="BFA0079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E90A73"/>
    <w:multiLevelType w:val="hybridMultilevel"/>
    <w:tmpl w:val="616CE7FC"/>
    <w:lvl w:tplc="6B2CED66" w:ilvl="0">
      <w:start w:val="15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BA90FE3"/>
    <w:multiLevelType w:val="hybridMultilevel"/>
    <w:tmpl w:val="E5488376"/>
    <w:lvl w:tplc="C33C5E4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61D0377"/>
    <w:multiLevelType w:val="hybridMultilevel"/>
    <w:tmpl w:val="6E5ADA1C"/>
    <w:lvl w:tplc="CAB03D6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1E7418"/>
    <w:multiLevelType w:val="hybridMultilevel"/>
    <w:tmpl w:val="A98AAD10"/>
    <w:lvl w:tplc="2C285D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5"/>
  </w:num>
  <w:num w:numId="5">
    <w:abstractNumId w:val="7"/>
  </w:num>
  <w:num w:numId="6">
    <w:abstractNumId w:val="12"/>
  </w:num>
  <w:num w:numId="7">
    <w:abstractNumId w:val="15"/>
  </w:num>
  <w:num w:numId="8">
    <w:abstractNumId w:val="11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  <w:num w:numId="13">
    <w:abstractNumId w:val="2"/>
  </w:num>
  <w:num w:numId="14">
    <w:abstractNumId w:val="18"/>
  </w:num>
  <w:num w:numId="15">
    <w:abstractNumId w:val="14"/>
  </w:num>
  <w:num w:numId="16">
    <w:abstractNumId w:val="17"/>
  </w:num>
  <w:num w:numId="17">
    <w:abstractNumId w:val="10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0F7719"/>
    <w:rsid w:val="00124416"/>
    <w:rsid w:val="0012749A"/>
    <w:rsid w:val="0013228F"/>
    <w:rsid w:val="00156FA9"/>
    <w:rsid w:val="001615CA"/>
    <w:rsid w:val="001705D6"/>
    <w:rsid w:val="001756BF"/>
    <w:rsid w:val="00185961"/>
    <w:rsid w:val="001D5442"/>
    <w:rsid w:val="001F6B2D"/>
    <w:rsid w:val="0022378E"/>
    <w:rsid w:val="0025195D"/>
    <w:rsid w:val="00261D1A"/>
    <w:rsid w:val="00284F18"/>
    <w:rsid w:val="0029166A"/>
    <w:rsid w:val="002D2C50"/>
    <w:rsid w:val="002F2645"/>
    <w:rsid w:val="00317780"/>
    <w:rsid w:val="00327503"/>
    <w:rsid w:val="003562DE"/>
    <w:rsid w:val="003645A3"/>
    <w:rsid w:val="00365729"/>
    <w:rsid w:val="00372091"/>
    <w:rsid w:val="00391A2C"/>
    <w:rsid w:val="00396AC4"/>
    <w:rsid w:val="003A5D20"/>
    <w:rsid w:val="003B3BCB"/>
    <w:rsid w:val="003C4D0B"/>
    <w:rsid w:val="003C4DCA"/>
    <w:rsid w:val="003E1722"/>
    <w:rsid w:val="00402D99"/>
    <w:rsid w:val="0043486B"/>
    <w:rsid w:val="004631ED"/>
    <w:rsid w:val="00476A95"/>
    <w:rsid w:val="00486264"/>
    <w:rsid w:val="004C07EC"/>
    <w:rsid w:val="004F2543"/>
    <w:rsid w:val="00550C55"/>
    <w:rsid w:val="00555BE1"/>
    <w:rsid w:val="00556EA5"/>
    <w:rsid w:val="005833DA"/>
    <w:rsid w:val="005A1C8D"/>
    <w:rsid w:val="005A7C89"/>
    <w:rsid w:val="005C199F"/>
    <w:rsid w:val="005C34EB"/>
    <w:rsid w:val="00613CCF"/>
    <w:rsid w:val="006141C8"/>
    <w:rsid w:val="00616B0B"/>
    <w:rsid w:val="00617431"/>
    <w:rsid w:val="00636E23"/>
    <w:rsid w:val="00676049"/>
    <w:rsid w:val="0068484F"/>
    <w:rsid w:val="006C4C3A"/>
    <w:rsid w:val="006C5DB8"/>
    <w:rsid w:val="007246F0"/>
    <w:rsid w:val="0075729A"/>
    <w:rsid w:val="007959D8"/>
    <w:rsid w:val="007A6EB3"/>
    <w:rsid w:val="007B7C93"/>
    <w:rsid w:val="007C553C"/>
    <w:rsid w:val="007D74E1"/>
    <w:rsid w:val="007F2CDF"/>
    <w:rsid w:val="007F72BC"/>
    <w:rsid w:val="00824AA4"/>
    <w:rsid w:val="00830D53"/>
    <w:rsid w:val="008407F6"/>
    <w:rsid w:val="008662C1"/>
    <w:rsid w:val="00893DAF"/>
    <w:rsid w:val="00893EFC"/>
    <w:rsid w:val="008A3528"/>
    <w:rsid w:val="008A3A05"/>
    <w:rsid w:val="008B46C8"/>
    <w:rsid w:val="008B6928"/>
    <w:rsid w:val="008C1E5A"/>
    <w:rsid w:val="008E3112"/>
    <w:rsid w:val="008F1D43"/>
    <w:rsid w:val="00900F98"/>
    <w:rsid w:val="00904164"/>
    <w:rsid w:val="00925165"/>
    <w:rsid w:val="00942DA3"/>
    <w:rsid w:val="00943ABD"/>
    <w:rsid w:val="00950295"/>
    <w:rsid w:val="00960169"/>
    <w:rsid w:val="00983F76"/>
    <w:rsid w:val="00990E85"/>
    <w:rsid w:val="00992315"/>
    <w:rsid w:val="009B18BC"/>
    <w:rsid w:val="009C14BB"/>
    <w:rsid w:val="009F2B88"/>
    <w:rsid w:val="00A1167B"/>
    <w:rsid w:val="00A17656"/>
    <w:rsid w:val="00A20E41"/>
    <w:rsid w:val="00A840C5"/>
    <w:rsid w:val="00A85A0D"/>
    <w:rsid w:val="00AC26FC"/>
    <w:rsid w:val="00AC70B5"/>
    <w:rsid w:val="00AF4983"/>
    <w:rsid w:val="00B128CD"/>
    <w:rsid w:val="00B30EDE"/>
    <w:rsid w:val="00B43733"/>
    <w:rsid w:val="00B617DE"/>
    <w:rsid w:val="00B62968"/>
    <w:rsid w:val="00B7239F"/>
    <w:rsid w:val="00B95BB4"/>
    <w:rsid w:val="00BA50CD"/>
    <w:rsid w:val="00BD5C91"/>
    <w:rsid w:val="00C24798"/>
    <w:rsid w:val="00C40EA8"/>
    <w:rsid w:val="00C4668A"/>
    <w:rsid w:val="00C54C62"/>
    <w:rsid w:val="00C55F27"/>
    <w:rsid w:val="00C60078"/>
    <w:rsid w:val="00C61A3F"/>
    <w:rsid w:val="00C638A3"/>
    <w:rsid w:val="00C6428A"/>
    <w:rsid w:val="00C65EF1"/>
    <w:rsid w:val="00C95015"/>
    <w:rsid w:val="00CE263D"/>
    <w:rsid w:val="00CE288C"/>
    <w:rsid w:val="00CE3BA2"/>
    <w:rsid w:val="00CF4FF8"/>
    <w:rsid w:val="00CF670B"/>
    <w:rsid w:val="00CF6ADA"/>
    <w:rsid w:val="00D0461A"/>
    <w:rsid w:val="00D11560"/>
    <w:rsid w:val="00D132EB"/>
    <w:rsid w:val="00D21026"/>
    <w:rsid w:val="00D460B3"/>
    <w:rsid w:val="00D47B12"/>
    <w:rsid w:val="00D73ACE"/>
    <w:rsid w:val="00D75622"/>
    <w:rsid w:val="00DB38EB"/>
    <w:rsid w:val="00DD183B"/>
    <w:rsid w:val="00DD73AC"/>
    <w:rsid w:val="00DF7BA3"/>
    <w:rsid w:val="00DF7E1A"/>
    <w:rsid w:val="00E00207"/>
    <w:rsid w:val="00E04B5A"/>
    <w:rsid w:val="00E067E6"/>
    <w:rsid w:val="00E10638"/>
    <w:rsid w:val="00E1602F"/>
    <w:rsid w:val="00E640D5"/>
    <w:rsid w:val="00E8119A"/>
    <w:rsid w:val="00E9416E"/>
    <w:rsid w:val="00E95190"/>
    <w:rsid w:val="00E95366"/>
    <w:rsid w:val="00ED2304"/>
    <w:rsid w:val="00ED5FE3"/>
    <w:rsid w:val="00EE41F7"/>
    <w:rsid w:val="00F30852"/>
    <w:rsid w:val="00F33F39"/>
    <w:rsid w:val="00F62A96"/>
    <w:rsid w:val="00F73341"/>
    <w:rsid w:val="00F907C0"/>
    <w:rsid w:val="00F90C84"/>
    <w:rsid w:val="00FA66FB"/>
    <w:rsid w:val="00FA699B"/>
    <w:rsid w:val="00FA7A3A"/>
    <w:rsid w:val="00FC595D"/>
    <w:rsid w:val="00FC5DDB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B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B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BE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BE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B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B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BE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BE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St-155/2013-128</izvorni_sadrzaj>
    <derivirana_varijabla naziv="DomainObject.Oznaka_1">St-155/2013-128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St-155/2013-128</izvorni_sadrzaj>
    <derivirana_varijabla naziv="DomainObject.PoslovniBrojDokumenta_1">St-155/2013-128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St-155/2013-127</izvorni_sadrzaj>
    <derivirana_varijabla naziv="DomainObject.PredzadnjaOdlukaIzPredmeta.Oznaka_1">St-155/2013-127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577</properties:Words>
  <properties:Characters>3291</properties:Characters>
  <properties:Lines>84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2019-04-16T11:39:00Z</dcterms:created>
  <dc:creator>BISERKA</dc:creator>
  <cp:lastModifiedBy>Monika Grbac</cp:lastModifiedBy>
  <cp:lastPrinted>2019-04-16T11:39:00Z</cp:lastPrinted>
  <dcterms:modified xmlns:xsi="http://www.w3.org/2001/XMLSchema-instance" xsi:type="dcterms:W3CDTF">2019-04-16T11:48:00Z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St-155/2013-128 / Odluka - Rješenje - prodaja (RJEŠENJE O PRODAJI- br. 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