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8184" w14:paraId="b22818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855DD" w:rsidP="00E855DD" w:rsidR="00E855DD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St-335/2015-13.</w:t>
      </w:r>
    </w:p>
    <w:p w:rsidRDefault="00E855DD" w:rsidP="00E855DD" w:rsidR="00E855DD">
      <w:pPr>
        <w:rPr>
          <w:rFonts w:hAnsi="Arial" w:ascii="Arial"/>
        </w:rPr>
      </w:pPr>
    </w:p>
    <w:p w:rsidRDefault="00E855DD" w:rsidP="00E855DD" w:rsidR="00E855DD">
      <w:pPr>
        <w:jc w:val="center"/>
        <w:rPr>
          <w:rFonts w:hAnsi="Arial" w:ascii="Arial"/>
          <w:b/>
        </w:rPr>
      </w:pPr>
    </w:p>
    <w:p w:rsidRDefault="00E855DD" w:rsidP="00E855DD" w:rsidR="00E855D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E855DD" w:rsidP="00E855DD" w:rsidR="00E855D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E855DD" w:rsidP="00E855DD" w:rsidR="00E855DD">
      <w:pPr>
        <w:jc w:val="both"/>
        <w:rPr>
          <w:rFonts w:hAnsi="Arial" w:ascii="Arial"/>
        </w:rPr>
      </w:pPr>
    </w:p>
    <w:p w:rsidRDefault="00E855DD" w:rsidP="00E855DD" w:rsidR="00E855D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prethodnom postupku radi utvrđenja uvjeta za otvaranje stečajnog postupka nad dužnikom IDILA j.d.o.o. za usluge iz Velikog </w:t>
      </w:r>
      <w:proofErr w:type="spellStart"/>
      <w:r>
        <w:rPr>
          <w:rFonts w:hAnsi="Arial" w:ascii="Arial"/>
        </w:rPr>
        <w:t>Vukovja</w:t>
      </w:r>
      <w:proofErr w:type="spellEnd"/>
      <w:r>
        <w:rPr>
          <w:rFonts w:hAnsi="Arial" w:ascii="Arial"/>
        </w:rPr>
        <w:t xml:space="preserve"> 1, OIB 50707818830, dana 06. listopada 2016. godine</w:t>
      </w:r>
    </w:p>
    <w:p w:rsidRDefault="00E855DD" w:rsidP="00E855DD" w:rsidR="00E855D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E855DD" w:rsidP="00E855DD" w:rsidR="00E855DD">
      <w:pPr>
        <w:jc w:val="center"/>
        <w:rPr>
          <w:rFonts w:hAnsi="Arial" w:ascii="Arial"/>
          <w:b/>
        </w:rPr>
      </w:pPr>
      <w:bookmarkStart w:name="_GoBack" w:id="0"/>
      <w:bookmarkEnd w:id="0"/>
    </w:p>
    <w:p w:rsidRDefault="00E855DD" w:rsidP="00E855DD" w:rsidR="00E855DD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Određuje se nagrada privremenom stečajnom upravitelju Krešimiru </w:t>
      </w:r>
      <w:proofErr w:type="spellStart"/>
      <w:r>
        <w:rPr>
          <w:rFonts w:hAnsi="Arial" w:ascii="Arial"/>
        </w:rPr>
        <w:t>Panjakoviću</w:t>
      </w:r>
      <w:proofErr w:type="spellEnd"/>
      <w:r>
        <w:rPr>
          <w:rFonts w:hAnsi="Arial" w:ascii="Arial"/>
        </w:rPr>
        <w:t xml:space="preserve"> iz Osijeka, </w:t>
      </w:r>
      <w:proofErr w:type="spellStart"/>
      <w:r>
        <w:rPr>
          <w:rFonts w:hAnsi="Arial" w:ascii="Arial"/>
        </w:rPr>
        <w:t>Gornjodravska</w:t>
      </w:r>
      <w:proofErr w:type="spellEnd"/>
      <w:r>
        <w:rPr>
          <w:rFonts w:hAnsi="Arial" w:ascii="Arial"/>
        </w:rPr>
        <w:t xml:space="preserve"> obala 89/a, OIB 39814088271, u bruto iznosu od 3.000,00 kuna.</w:t>
      </w:r>
    </w:p>
    <w:p w:rsidRDefault="00E855DD" w:rsidP="00E855DD" w:rsidR="00E855DD">
      <w:pPr>
        <w:jc w:val="center"/>
        <w:rPr>
          <w:rFonts w:hAnsi="Arial" w:ascii="Arial"/>
          <w:b/>
        </w:rPr>
      </w:pPr>
    </w:p>
    <w:p w:rsidRDefault="00E855DD" w:rsidP="00E855DD" w:rsidR="00E855D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E855DD" w:rsidP="00E855DD" w:rsidR="00E855DD">
      <w:pPr>
        <w:jc w:val="center"/>
        <w:rPr>
          <w:rFonts w:hAnsi="Arial" w:ascii="Arial"/>
          <w:b/>
        </w:rPr>
      </w:pPr>
    </w:p>
    <w:p w:rsidRDefault="00E855DD" w:rsidP="00E855DD" w:rsidR="00E855DD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Privremeni stečajni upravitelj Krešimir </w:t>
      </w:r>
      <w:proofErr w:type="spellStart"/>
      <w:r>
        <w:rPr>
          <w:rFonts w:hAnsi="Arial" w:ascii="Arial"/>
        </w:rPr>
        <w:t>Panjaković</w:t>
      </w:r>
      <w:proofErr w:type="spellEnd"/>
      <w:r>
        <w:rPr>
          <w:rFonts w:hAnsi="Arial" w:ascii="Arial"/>
        </w:rPr>
        <w:t xml:space="preserve"> podnio je ovom sudu dana 23. svibnja 2016. godine izvješće o poslovanju dužnika s mišljenjem mogu li se imovinom dužnika pokriti troškovi postupka.</w:t>
      </w:r>
    </w:p>
    <w:p w:rsidRDefault="00E855DD" w:rsidP="00E855DD" w:rsidR="00E855DD">
      <w:pPr>
        <w:jc w:val="both"/>
        <w:rPr>
          <w:rFonts w:hAnsi="Arial" w:ascii="Arial"/>
        </w:rPr>
      </w:pPr>
      <w:r>
        <w:rPr>
          <w:rFonts w:hAnsi="Arial" w:ascii="Arial"/>
        </w:rPr>
        <w:tab/>
        <w:t>Dana 23. rujna 2016. godine privremeni stečajni upravitelj pisanim podneskom zatražio je da mu se odobri i isplati nagrada za obavljanje dužnosti u prethodnom postupku.</w:t>
      </w:r>
    </w:p>
    <w:p w:rsidRDefault="00E855DD" w:rsidP="00E855DD" w:rsidR="00E855DD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stečajnog upravitelja i ocijenio ga osnovanim u visini od 3.000,00 kuna bruto, temeljem čl.94. i čl.119.st.6.Stečajnog zakona (Narodne novine  broj 71/15, dalje SZ-a).</w:t>
      </w:r>
    </w:p>
    <w:p w:rsidRDefault="00E855DD" w:rsidP="00E855DD" w:rsidR="00E855DD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Visinu nagrade sud je odredio sukladno odredbi čl.4.Uredbe o kriterijima i načinu obračuna i plaćanja nagrade stečajnim upraviteljima (Narodne novine broj </w:t>
      </w:r>
      <w:r>
        <w:rPr>
          <w:rFonts w:hAnsi="Arial" w:ascii="Arial"/>
        </w:rPr>
        <w:lastRenderedPageBreak/>
        <w:t>105/15), vodeći računa o složenosti poslova koje privremeni stečajni upravitelj obavio.</w:t>
      </w:r>
    </w:p>
    <w:p w:rsidRDefault="00E855DD" w:rsidP="00E855DD" w:rsidR="00E855DD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nagrade i naknade troškova privremenog stečajnog upravitelja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E855DD" w:rsidP="00E855DD" w:rsidR="00E855DD">
      <w:pPr>
        <w:jc w:val="both"/>
        <w:rPr>
          <w:rFonts w:hAnsi="Arial" w:ascii="Arial"/>
        </w:rPr>
      </w:pPr>
    </w:p>
    <w:p w:rsidRDefault="00E855DD" w:rsidP="00E855DD" w:rsidR="00E855DD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06. listopada 2016. godine</w:t>
      </w:r>
    </w:p>
    <w:p w:rsidRDefault="00E855DD" w:rsidP="00E855DD" w:rsidR="00E855DD">
      <w:pPr>
        <w:ind w:firstLine="720"/>
        <w:jc w:val="center"/>
        <w:rPr>
          <w:rFonts w:hAnsi="Arial" w:ascii="Arial"/>
        </w:rPr>
      </w:pPr>
    </w:p>
    <w:p w:rsidRDefault="00E855DD" w:rsidP="00E855DD" w:rsidR="00E855D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E855DD" w:rsidP="00E855DD" w:rsidR="00E855D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E855DD" w:rsidP="00E855DD" w:rsidR="00E855D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E855DD" w:rsidP="00E855DD" w:rsidR="00E855DD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E855DD" w:rsidP="00E855DD" w:rsidR="00E855DD">
      <w:pPr>
        <w:jc w:val="both"/>
        <w:rPr>
          <w:rFonts w:hAnsi="Arial" w:ascii="Arial"/>
        </w:rPr>
      </w:pPr>
    </w:p>
    <w:p w:rsidRDefault="00E855DD" w:rsidP="00E855DD" w:rsidR="00E855D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E855DD" w:rsidP="00E855DD" w:rsidR="00E855DD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E855DD" w:rsidP="00E855DD" w:rsidR="00E855D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E855DD" w:rsidP="00E855DD" w:rsidR="00E855DD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</w:t>
      </w:r>
    </w:p>
    <w:p w:rsidRDefault="00E855DD" w:rsidP="00E855DD" w:rsidR="00E855D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privremenom stečajnom upravitelju putem e-oglasne ploče</w:t>
      </w:r>
    </w:p>
    <w:p w:rsidRDefault="00E855DD" w:rsidP="00E855DD" w:rsidR="00E855D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E855DD" w:rsidP="00E855DD" w:rsidR="00E855DD">
      <w:pPr>
        <w:jc w:val="both"/>
        <w:rPr>
          <w:rFonts w:hAnsi="Arial" w:ascii="Arial"/>
        </w:rPr>
      </w:pPr>
      <w:r>
        <w:rPr>
          <w:rFonts w:hAnsi="Arial" w:ascii="Arial"/>
        </w:rPr>
        <w:t>Bj.06.10.2016.g.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5DD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82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St-335/2015-13</izvorni_sadrzaj>
    <derivirana_varijabla naziv="DomainObject.Oznaka_1">St-335/2015-13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rujna 2016.</izvorni_sadrzaj>
    <derivirana_varijabla naziv="DomainObject.Predmet.DatumArhiviranja_1">2. rujna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kolovoza 2016.</izvorni_sadrzaj>
    <derivirana_varijabla naziv="DomainObject.Predmet.DatumRjesavanja_1">1. kolovoza 2016.</derivirana_varijabla>
  </DomainObject.Predmet.DatumRjesavanja>
  <DomainObject.Predmet.DatumRokaCuvanja>
    <izvorni_sadrzaj>31. prosinca 2045.</izvorni_sadrzaj>
    <derivirana_varijabla naziv="DomainObject.Predmet.DatumRokaCuvanja_1">31. prosinca 2045.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rujna 2016.</izvorni_sadrzaj>
    <derivirana_varijabla naziv="DomainObject.Predmet.DatumZatvaranja_1">2. rujna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hr.ibm.icms.common.model.sluzbeneosobe.Referada@7a067a06[id=5725, dbStatus=null, naziv=Referada 7, oznaka=null, sudac=null] &lt;-hr.ibm.icms.common.model.sluzbeneosobe.Referada@7a067a06[status dodjele: =false]</izvorni_sadrzaj>
    <derivirana_varijabla naziv="DomainObject.Predmet.MjestoCuvanja_1">hr.ibm.icms.common.model.sluzbeneosobe.Referada@7a067a06[id=5725, dbStatus=null, naziv=Referada 7, oznaka=null, sudac=null] &lt;-hr.ibm.icms.common.model.sluzbeneosobe.Referada@7a067a06[status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St-335/2015</izvorni_sadrzaj>
    <derivirana_varijabla naziv="DomainObject.Predmet.OznakaBroj_1">St-335/2015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IDILA jednostavno društvo s ograničenom odgovornošću za usluge, Veliko Vukovje zastupanog po punomoćniku TIHANA HORVATOVIĆ</izvorni_sadrzaj>
    <derivirana_varijabla naziv="DomainObject.Predmet.ProtustrankaFormated_1">  IDILA jednostavno društvo s ograničenom odgovornošću za usluge, Veliko Vukovje zastupanog po punomoćniku TIHANA HORVATOVIĆ</derivirana_varijabla>
  </DomainObject.Predmet.ProtustrankaFormated>
  <DomainObject.Predmet.ProtustrankaFormatedOIB>
    <izvorni_sadrzaj>  IDILA jednostavno društvo s ograničenom odgovornošću za usluge, Veliko Vukovje, OIB 50707818830 zastupanog po punomoćniku TIHANA HORVATOVIĆ</izvorni_sadrzaj>
    <derivirana_varijabla naziv="DomainObject.Predmet.ProtustrankaFormatedOIB_1">  IDILA jednostavno društvo s ograničenom odgovornošću za usluge, Veliko Vukovje, OIB 50707818830 zastupanog po punomoćniku TIHANA HORVATOVIĆ</derivirana_varijabla>
  </DomainObject.Predmet.ProtustrankaFormatedOIB>
  <DomainObject.Predmet.ProtustrankaFormatedWithAdress>
    <izvorni_sadrzaj> IDILA jednostavno društvo s ograničenom odgovornošću za usluge, Veliko Vukovje, Veliko Vukovje 1, 43280 Veliko Vukovje zastupanog po punomoćniku TIHANA HORVATOVIĆ</izvorni_sadrzaj>
    <derivirana_varijabla naziv="DomainObject.Predmet.ProtustrankaFormatedWithAdress_1"> IDILA jednostavno društvo s ograničenom odgovornošću za usluge, Veliko Vukovje, Veliko Vukovje 1, 43280 Veliko Vukovje zastupanog po punomoćniku TIHANA HORVATOVIĆ</derivirana_varijabla>
  </DomainObject.Predmet.ProtustrankaFormatedWithAdress>
  <DomainObject.Predmet.ProtustrankaFormatedWithAdressOIB>
    <izvorni_sadrzaj> IDILA jednostavno društvo s ograničenom odgovornošću za usluge, Veliko Vukovje, OIB 50707818830, Veliko Vukovje 1, 43280 Veliko Vukovje zastupanog po punomoćniku TIHANA HORVATOVIĆ</izvorni_sadrzaj>
    <derivirana_varijabla naziv="DomainObject.Predmet.ProtustrankaFormatedWithAdressOIB_1"> IDILA jednostavno društvo s ograničenom odgovornošću za usluge, Veliko Vukovje, OIB 50707818830, Veliko Vukovje 1, 43280 Veliko Vukovje zastupanog po punomoćniku TIHANA HORVATOVIĆ</derivirana_varijabla>
  </DomainObject.Predmet.ProtustrankaFormatedWithAdressOIB>
  <DomainObject.Predmet.ProtustrankaWithAdress>
    <izvorni_sadrzaj>IDILA jednostavno društvo s ograničenom odgovornošću za usluge, Veliko Vukovje Veliko Vukovje 1, 43280 Veliko Vukovje</izvorni_sadrzaj>
    <derivirana_varijabla naziv="DomainObject.Predmet.ProtustrankaWithAdress_1">IDILA jednostavno društvo s ograničenom odgovornošću za usluge, Veliko Vukovje Veliko Vukovje 1, 43280 Veliko Vukovje</derivirana_varijabla>
  </DomainObject.Predmet.ProtustrankaWithAdress>
  <DomainObject.Predmet.ProtustrankaWithAdressOIB>
    <izvorni_sadrzaj>IDILA jednostavno društvo s ograničenom odgovornošću za usluge, Veliko Vukovje, OIB 50707818830, Veliko Vukovje 1, 43280 Veliko Vukovje</izvorni_sadrzaj>
    <derivirana_varijabla naziv="DomainObject.Predmet.ProtustrankaWithAdressOIB_1">IDILA jednostavno društvo s ograničenom odgovornošću za usluge, Veliko Vukovje, OIB 50707818830, Veliko Vukovje 1, 43280 Veliko Vukovje</derivirana_varijabla>
  </DomainObject.Predmet.ProtustrankaWithAdressOIB>
  <DomainObject.Predmet.ProtustrankaNazivFormated>
    <izvorni_sadrzaj>IDILA jednostavno društvo s ograničenom odgovornošću za usluge, Veliko Vukovje</izvorni_sadrzaj>
    <derivirana_varijabla naziv="DomainObject.Predmet.ProtustrankaNazivFormated_1">IDILA jednostavno društvo s ograničenom odgovornošću za usluge, Veliko Vukovje</derivirana_varijabla>
  </DomainObject.Predmet.ProtustrankaNazivFormated>
  <DomainObject.Predmet.ProtustrankaNazivFormatedOIB>
    <izvorni_sadrzaj>IDILA jednostavno društvo s ograničenom odgovornošću za usluge, Veliko Vukovje, OIB 50707818830</izvorni_sadrzaj>
    <derivirana_varijabla naziv="DomainObject.Predmet.ProtustrankaNazivFormatedOIB_1">IDILA jednostavno društvo s ograničenom odgovornošću za usluge, Veliko Vukovje, OIB 50707818830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TIHANA HORVATOVIĆ iz Velikog Vukovja</izvorni_sadrzaj>
    <derivirana_varijabla naziv="DomainObject.Predmet.StrankaFormated_1">  TIHANA HORVATOVIĆ iz Velikog Vukovja</derivirana_varijabla>
  </DomainObject.Predmet.StrankaFormated>
  <DomainObject.Predmet.StrankaFormatedOIB>
    <izvorni_sadrzaj>  TIHANA HORVATOVIĆ iz Velikog Vukovja, OIB 32815666159</izvorni_sadrzaj>
    <derivirana_varijabla naziv="DomainObject.Predmet.StrankaFormatedOIB_1">  TIHANA HORVATOVIĆ iz Velikog Vukovja, OIB 32815666159</derivirana_varijabla>
  </DomainObject.Predmet.StrankaFormatedOIB>
  <DomainObject.Predmet.StrankaFormatedWithAdress>
    <izvorni_sadrzaj> TIHANA HORVATOVIĆ iz Velikog Vukovja, Veliko Vukovje 1, 43280 Veliko Vukovje</izvorni_sadrzaj>
    <derivirana_varijabla naziv="DomainObject.Predmet.StrankaFormatedWithAdress_1"> TIHANA HORVATOVIĆ iz Velikog Vukovja, Veliko Vukovje 1, 43280 Veliko Vukovje</derivirana_varijabla>
  </DomainObject.Predmet.StrankaFormatedWithAdress>
  <DomainObject.Predmet.StrankaFormatedWithAdressOIB>
    <izvorni_sadrzaj> TIHANA HORVATOVIĆ iz Velikog Vukovja, OIB 32815666159, Veliko Vukovje 1, 43280 Veliko Vukovje</izvorni_sadrzaj>
    <derivirana_varijabla naziv="DomainObject.Predmet.StrankaFormatedWithAdressOIB_1"> TIHANA HORVATOVIĆ iz Velikog Vukovja, OIB 32815666159, Veliko Vukovje 1, 43280 Veliko Vukovje</derivirana_varijabla>
  </DomainObject.Predmet.StrankaFormatedWithAdressOIB>
  <DomainObject.Predmet.StrankaWithAdress>
    <izvorni_sadrzaj>TIHANA HORVATOVIĆ iz Velikog Vukovja Veliko Vukovje 1,43280 Veliko Vukovje</izvorni_sadrzaj>
    <derivirana_varijabla naziv="DomainObject.Predmet.StrankaWithAdress_1">TIHANA HORVATOVIĆ iz Velikog Vukovja Veliko Vukovje 1,43280 Veliko Vukovje</derivirana_varijabla>
  </DomainObject.Predmet.StrankaWithAdress>
  <DomainObject.Predmet.StrankaWithAdressOIB>
    <izvorni_sadrzaj>TIHANA HORVATOVIĆ iz Velikog Vukovja, OIB 32815666159, Veliko Vukovje 1,43280 Veliko Vukovje</izvorni_sadrzaj>
    <derivirana_varijabla naziv="DomainObject.Predmet.StrankaWithAdressOIB_1">TIHANA HORVATOVIĆ iz Velikog Vukovja, OIB 32815666159, Veliko Vukovje 1,43280 Veliko Vukovje</derivirana_varijabla>
  </DomainObject.Predmet.StrankaWithAdressOIB>
  <DomainObject.Predmet.StrankaNazivFormated>
    <izvorni_sadrzaj>TIHANA HORVATOVIĆ iz Velikog Vukovja</izvorni_sadrzaj>
    <derivirana_varijabla naziv="DomainObject.Predmet.StrankaNazivFormated_1">TIHANA HORVATOVIĆ iz Velikog Vukovja</derivirana_varijabla>
  </DomainObject.Predmet.StrankaNazivFormated>
  <DomainObject.Predmet.StrankaNazivFormatedOIB>
    <izvorni_sadrzaj>TIHANA HORVATOVIĆ iz Velikog Vukovja, OIB 32815666159</izvorni_sadrzaj>
    <derivirana_varijabla naziv="DomainObject.Predmet.StrankaNazivFormatedOIB_1">TIHANA HORVATOVIĆ iz Velikog Vukovja, OIB 32815666159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TIHANA HORVATOVIĆ iz Velikog Vukovja</item>
    </izvorni_sadrzaj>
    <derivirana_varijabla naziv="DomainObject.Predmet.StrankaListFormated_1">
      <item>TIHANA HORVATOVIĆ iz Velikog Vukovja</item>
    </derivirana_varijabla>
  </DomainObject.Predmet.StrankaListFormated>
  <DomainObject.Predmet.StrankaListFormatedOIB>
    <izvorni_sadrzaj>
      <item>TIHANA HORVATOVIĆ iz Velikog Vukovja, OIB 32815666159</item>
    </izvorni_sadrzaj>
    <derivirana_varijabla naziv="DomainObject.Predmet.StrankaListFormatedOIB_1">
      <item>TIHANA HORVATOVIĆ iz Velikog Vukovja, OIB 32815666159</item>
    </derivirana_varijabla>
  </DomainObject.Predmet.StrankaListFormatedOIB>
  <DomainObject.Predmet.StrankaListFormatedWithAdress>
    <izvorni_sadrzaj>
      <item>TIHANA HORVATOVIĆ iz Velikog Vukovja, Veliko Vukovje 1, 43280 Veliko Vukovje</item>
    </izvorni_sadrzaj>
    <derivirana_varijabla naziv="DomainObject.Predmet.StrankaListFormatedWithAdress_1">
      <item>TIHANA HORVATOVIĆ iz Velikog Vukovja, Veliko Vukovje 1, 43280 Veliko Vukovje</item>
    </derivirana_varijabla>
  </DomainObject.Predmet.StrankaListFormatedWithAdress>
  <DomainObject.Predmet.StrankaListFormatedWithAdressOIB>
    <izvorni_sadrzaj>
      <item>TIHANA HORVATOVIĆ iz Velikog Vukovja, OIB 32815666159, Veliko Vukovje 1, 43280 Veliko Vukovje</item>
    </izvorni_sadrzaj>
    <derivirana_varijabla naziv="DomainObject.Predmet.StrankaListFormatedWithAdressOIB_1">
      <item>TIHANA HORVATOVIĆ iz Velikog Vukovja, OIB 32815666159, Veliko Vukovje 1, 43280 Veliko Vukovje</item>
    </derivirana_varijabla>
  </DomainObject.Predmet.StrankaListFormatedWithAdressOIB>
  <DomainObject.Predmet.StrankaListNazivFormated>
    <izvorni_sadrzaj>
      <item>TIHANA HORVATOVIĆ iz Velikog Vukovja</item>
    </izvorni_sadrzaj>
    <derivirana_varijabla naziv="DomainObject.Predmet.StrankaListNazivFormated_1">
      <item>TIHANA HORVATOVIĆ iz Velikog Vukovja</item>
    </derivirana_varijabla>
  </DomainObject.Predmet.StrankaListNazivFormated>
  <DomainObject.Predmet.StrankaListNazivFormatedOIB>
    <izvorni_sadrzaj>
      <item>TIHANA HORVATOVIĆ iz Velikog Vukovja, OIB 32815666159</item>
    </izvorni_sadrzaj>
    <derivirana_varijabla naziv="DomainObject.Predmet.StrankaListNazivFormatedOIB_1">
      <item>TIHANA HORVATOVIĆ iz Velikog Vukovja, OIB 32815666159</item>
    </derivirana_varijabla>
  </DomainObject.Predmet.StrankaListNazivFormatedOIB>
  <DomainObject.Predmet.ProtuStrankaListFormated>
    <izvorni_sadrzaj>
      <item>IDILA jednostavno društvo s ograničenom odgovornošću za usluge, Veliko Vukovje zastupanog po punomoćniku TIHANA HORVATOVIĆ</item>
    </izvorni_sadrzaj>
    <derivirana_varijabla naziv="DomainObject.Predmet.ProtuStrankaListFormated_1">
      <item>IDILA jednostavno društvo s ograničenom odgovornošću za usluge, Veliko Vukovje zastupanog po punomoćniku TIHANA HORVATOVIĆ</item>
    </derivirana_varijabla>
  </DomainObject.Predmet.ProtuStrankaListFormated>
  <DomainObject.Predmet.ProtuStrankaListFormatedOIB>
    <izvorni_sadrzaj>
      <item>IDILA jednostavno društvo s ograničenom odgovornošću za usluge, Veliko Vukovje, OIB 50707818830 zastupanog po punomoćniku TIHANA HORVATOVIĆ</item>
    </izvorni_sadrzaj>
    <derivirana_varijabla naziv="DomainObject.Predmet.ProtuStrankaListFormatedOIB_1">
      <item>IDILA jednostavno društvo s ograničenom odgovornošću za usluge, Veliko Vukovje, OIB 50707818830 zastupanog po punomoćniku TIHANA HORVATOVIĆ</item>
    </derivirana_varijabla>
  </DomainObject.Predmet.ProtuStrankaListFormatedOIB>
  <DomainObject.Predmet.ProtuStrankaListFormatedWithAdress>
    <izvorni_sadrzaj>
      <item>IDILA jednostavno društvo s ograničenom odgovornošću za usluge, Veliko Vukovje, Veliko Vukovje 1, 43280 Veliko Vukovje zastupanog po punomoćniku TIHANA HORVATOVIĆ</item>
    </izvorni_sadrzaj>
    <derivirana_varijabla naziv="DomainObject.Predmet.ProtuStrankaListFormatedWithAdress_1">
      <item>IDILA jednostavno društvo s ograničenom odgovornošću za usluge, Veliko Vukovje, Veliko Vukovje 1, 43280 Veliko Vukovje zastupanog po punomoćniku TIHANA HORVATOVIĆ</item>
    </derivirana_varijabla>
  </DomainObject.Predmet.ProtuStrankaListFormatedWithAdress>
  <DomainObject.Predmet.ProtuStrankaListFormatedWithAdressOIB>
    <izvorni_sadrzaj>
      <item>IDILA jednostavno društvo s ograničenom odgovornošću za usluge, Veliko Vukovje, OIB 50707818830, Veliko Vukovje 1, 43280 Veliko Vukovje zastupanog po punomoćniku TIHANA HORVATOVIĆ</item>
    </izvorni_sadrzaj>
    <derivirana_varijabla naziv="DomainObject.Predmet.ProtuStrankaListFormatedWithAdressOIB_1">
      <item>IDILA jednostavno društvo s ograničenom odgovornošću za usluge, Veliko Vukovje, OIB 50707818830, Veliko Vukovje 1, 43280 Veliko Vukovje zastupanog po punomoćniku TIHANA HORVATOVIĆ</item>
    </derivirana_varijabla>
  </DomainObject.Predmet.ProtuStrankaListFormatedWithAdressOIB>
  <DomainObject.Predmet.ProtuStrankaListNazivFormated>
    <izvorni_sadrzaj>
      <item>IDILA jednostavno društvo s ograničenom odgovornošću za usluge, Veliko Vukovje</item>
    </izvorni_sadrzaj>
    <derivirana_varijabla naziv="DomainObject.Predmet.ProtuStrankaListNazivFormated_1">
      <item>IDILA jednostavno društvo s ograničenom odgovornošću za usluge, Veliko Vukovje</item>
    </derivirana_varijabla>
  </DomainObject.Predmet.ProtuStrankaListNazivFormated>
  <DomainObject.Predmet.ProtuStrankaListNazivFormatedOIB>
    <izvorni_sadrzaj>
      <item>IDILA jednostavno društvo s ograničenom odgovornošću za usluge, Veliko Vukovje, OIB 50707818830</item>
    </izvorni_sadrzaj>
    <derivirana_varijabla naziv="DomainObject.Predmet.ProtuStrankaListNazivFormatedOIB_1">
      <item>IDILA jednostavno društvo s ograničenom odgovornošću za usluge, Veliko Vukovje, OIB 50707818830</item>
    </derivirana_varijabla>
  </DomainObject.Predmet.ProtuStrankaListNazivFormatedOIB>
  <DomainObject.Predmet.OstaliListFormated>
    <izvorni_sadrzaj>
      <item>TIHANA HORVATOVIĆ punomoćnik sudionika u postupku IDILA jednostavno društvo s ograničenom odgovornošću za usluge, Veliko Vukovje</item>
    </izvorni_sadrzaj>
    <derivirana_varijabla naziv="DomainObject.Predmet.OstaliListFormated_1">
      <item>TIHANA HORVATOVIĆ punomoćnik sudionika u postupku IDILA jednostavno društvo s ograničenom odgovornošću za usluge, Veliko Vukovje</item>
    </derivirana_varijabla>
  </DomainObject.Predmet.OstaliListFormated>
  <DomainObject.Predmet.OstaliListFormatedOIB>
    <izvorni_sadrzaj>
      <item>TIHANA HORVATOVIĆ, OIB 32815666159 punomoćnik sudionika u postupku IDILA jednostavno društvo s ograničenom odgovornošću za usluge, Veliko Vukovje</item>
    </izvorni_sadrzaj>
    <derivirana_varijabla naziv="DomainObject.Predmet.OstaliListFormatedOIB_1">
      <item>TIHANA HORVATOVIĆ, OIB 32815666159 punomoćnik sudionika u postupku IDILA jednostavno društvo s ograničenom odgovornošću za usluge, Veliko Vukovje</item>
    </derivirana_varijabla>
  </DomainObject.Predmet.OstaliListFormatedOIB>
  <DomainObject.Predmet.OstaliListFormatedWithAdress>
    <izvorni_sadrzaj>
      <item>TIHANA HORVATOVIĆ, Veliko Vukovje 1, 43280 Veliko Vukovje punomoćnik sudionika u postupku IDILA jednostavno društvo s ograničenom odgovornošću za usluge, Veliko Vukovje</item>
    </izvorni_sadrzaj>
    <derivirana_varijabla naziv="DomainObject.Predmet.OstaliListFormatedWithAdress_1">
      <item>TIHANA HORVATOVIĆ, Veliko Vukovje 1, 43280 Veliko Vukovje punomoćnik sudionika u postupku IDILA jednostavno društvo s ograničenom odgovornošću za usluge, Veliko Vukovje</item>
    </derivirana_varijabla>
  </DomainObject.Predmet.OstaliListFormatedWithAdress>
  <DomainObject.Predmet.OstaliListFormatedWithAdressOIB>
    <izvorni_sadrzaj>
      <item>TIHANA HORVATOVIĆ, OIB 32815666159, Veliko Vukovje 1, 43280 Veliko Vukovje punomoćnik sudionika u postupku IDILA jednostavno društvo s ograničenom odgovornošću za usluge, Veliko Vukovje</item>
    </izvorni_sadrzaj>
    <derivirana_varijabla naziv="DomainObject.Predmet.OstaliListFormatedWithAdressOIB_1">
      <item>TIHANA HORVATOVIĆ, OIB 32815666159, Veliko Vukovje 1, 43280 Veliko Vukovje punomoćnik sudionika u postupku IDILA jednostavno društvo s ograničenom odgovornošću za usluge, Veliko Vukovje</item>
    </derivirana_varijabla>
  </DomainObject.Predmet.OstaliListFormatedWithAdressOIB>
  <DomainObject.Predmet.OstaliListNazivFormated>
    <izvorni_sadrzaj>
      <item>TIHANA HORVATOVIĆ</item>
    </izvorni_sadrzaj>
    <derivirana_varijabla naziv="DomainObject.Predmet.OstaliListNazivFormated_1">
      <item>TIHANA HORVATOVIĆ</item>
    </derivirana_varijabla>
  </DomainObject.Predmet.OstaliListNazivFormated>
  <DomainObject.Predmet.OstaliListNazivFormatedOIB>
    <izvorni_sadrzaj>
      <item>TIHANA HORVATOVIĆ, OIB 32815666159</item>
    </izvorni_sadrzaj>
    <derivirana_varijabla naziv="DomainObject.Predmet.OstaliListNazivFormatedOIB_1">
      <item>TIHANA HORVATOVIĆ, OIB 32815666159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St-335/2015-13</izvorni_sadrzaj>
    <derivirana_varijabla naziv="DomainObject.PoslovniBrojDokumenta_1">St-335/2015-13</derivirana_varijabla>
  </DomainObject.PoslovniBrojDokumenta>
  <DomainObject.Predmet.StrankaIDrugi>
    <izvorni_sadrzaj>TIHANA HORVATOVIĆ iz Velikog Vukovja</izvorni_sadrzaj>
    <derivirana_varijabla naziv="DomainObject.Predmet.StrankaIDrugi_1">TIHANA HORVATOVIĆ iz Velikog Vukovja</derivirana_varijabla>
  </DomainObject.Predmet.StrankaIDrugi>
  <DomainObject.Predmet.ProtustrankaIDrugi>
    <izvorni_sadrzaj>IDILA jednostavno društvo s ograničenom odgovornošću za usluge, Veliko Vukovje</izvorni_sadrzaj>
    <derivirana_varijabla naziv="DomainObject.Predmet.ProtustrankaIDrugi_1">IDILA jednostavno društvo s ograničenom odgovornošću za usluge, Veliko Vukovje</derivirana_varijabla>
  </DomainObject.Predmet.ProtustrankaIDrugi>
  <DomainObject.Predmet.StrankaIDrugiAdressOIB>
    <izvorni_sadrzaj>TIHANA HORVATOVIĆ iz Velikog Vukovja, OIB 32815666159, Veliko Vukovje 1, 43280 Veliko Vukovje</izvorni_sadrzaj>
    <derivirana_varijabla naziv="DomainObject.Predmet.StrankaIDrugiAdressOIB_1">TIHANA HORVATOVIĆ iz Velikog Vukovja, OIB 32815666159, Veliko Vukovje 1, 43280 Veliko Vukovje</derivirana_varijabla>
  </DomainObject.Predmet.StrankaIDrugiAdressOIB>
  <DomainObject.Predmet.ProtustrankaIDrugiAdressOIB>
    <izvorni_sadrzaj>IDILA jednostavno društvo s ograničenom odgovornošću za usluge, Veliko Vukovje, OIB 50707818830, Veliko Vukovje 1, 43280 Veliko Vukovje</izvorni_sadrzaj>
    <derivirana_varijabla naziv="DomainObject.Predmet.ProtustrankaIDrugiAdressOIB_1">IDILA jednostavno društvo s ograničenom odgovornošću za usluge, Veliko Vukovje, OIB 50707818830, Veliko Vukovje 1, 43280 Veliko Vukovje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srpnja 2016.</izvorni_sadrzaj>
    <derivirana_varijabla naziv="DomainObject.Predmet.OdlukaRjesenje.DatumDonosenjaOdluke_1">26. srpnja 2016.</derivirana_varijabla>
  </DomainObject.Predmet.OdlukaRjesenje.DatumDonosenjaOdluke>
  <DomainObject.Predmet.OdlukaRjesenje.DatumPravomocnosti>
    <izvorni_sadrzaj>12. kolovoza 2016.</izvorni_sadrzaj>
    <derivirana_varijabla naziv="DomainObject.Predmet.OdlukaRjesenje.DatumPravomocnosti_1">12. kolovoza 2016.</derivirana_varijabla>
  </DomainObject.Predmet.OdlukaRjesenje.DatumPravomocnosti>
  <DomainObject.Predmet.OdlukaRjesenje.Oznaka>
    <izvorni_sadrzaj>St-335/2015-9</izvorni_sadrzaj>
    <derivirana_varijabla naziv="DomainObject.Predmet.OdlukaRjesenje.Oznaka_1">St-335/2015-9</derivirana_varijabla>
  </DomainObject.Predmet.OdlukaRjesenje.Oznaka>
  <DomainObject.Predmet.SudioniciListNaziv>
    <izvorni_sadrzaj>
      <item>TIHANA HORVATOVIĆ iz Velikog Vukovja</item>
      <item>IDILA jednostavno društvo s ograničenom odgovornošću za usluge, Veliko Vukovje</item>
      <item>TIHANA HORVATOVIĆ</item>
    </izvorni_sadrzaj>
    <derivirana_varijabla naziv="DomainObject.Predmet.SudioniciListNaziv_1">
      <item>TIHANA HORVATOVIĆ iz Velikog Vukovja</item>
      <item>IDILA jednostavno društvo s ograničenom odgovornošću za usluge, Veliko Vukovje</item>
      <item>TIHANA HORVATOVIĆ</item>
    </derivirana_varijabla>
  </DomainObject.Predmet.SudioniciListNaziv>
  <DomainObject.Predmet.SudioniciListAdressOIB>
    <izvorni_sadrzaj>
      <item>TIHANA HORVATOVIĆ iz Velikog Vukovja, OIB 32815666159, Veliko Vukovje 1,43280 Veliko Vukovje</item>
      <item>IDILA jednostavno društvo s ograničenom odgovornošću za usluge, Veliko Vukovje, OIB 50707818830, Veliko Vukovje 1,43280 Veliko Vukovje</item>
      <item>TIHANA HORVATOVIĆ, OIB 32815666159, Veliko Vukovje 1,43280 Veliko Vukovje</item>
    </izvorni_sadrzaj>
    <derivirana_varijabla naziv="DomainObject.Predmet.SudioniciListAdressOIB_1">
      <item>TIHANA HORVATOVIĆ iz Velikog Vukovja, OIB 32815666159, Veliko Vukovje 1,43280 Veliko Vukovje</item>
      <item>IDILA jednostavno društvo s ograničenom odgovornošću za usluge, Veliko Vukovje, OIB 50707818830, Veliko Vukovje 1,43280 Veliko Vukovje</item>
      <item>TIHANA HORVATOVIĆ, OIB 32815666159, Veliko Vukovje 1,43280 Veliko Vukovje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21F8F4-D203-4BA0-B9F1-AFCF7767F9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1863</properties:Characters>
  <properties:Lines>60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2016-10-07T05:19:00Z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St-335/2015-13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