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b767" w14:paraId="206b767" w:rsidRDefault="00533331" w:rsidP="00533331" w:rsidR="0053333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VENTUS SOL d. o. o.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74 B, OIB 74746117361, MBS 040346338, nakon izvršenog uvida u sudski registar, sukladno čl. 428. i 430. Stečajnog zakona (Narodne novine br. 71/15, 104/17, nadalje SZ), 20. travnja 2018. objavljuje sljedeći</w:t>
      </w:r>
    </w:p>
    <w:p w:rsidRDefault="00533331" w:rsidP="00533331" w:rsidR="005333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3331" w:rsidP="00533331" w:rsidR="0053333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33331" w:rsidP="00533331" w:rsidR="00533331">
      <w:pPr>
        <w:ind w:firstLine="708"/>
        <w:rPr>
          <w:szCs w:val="24"/>
        </w:rPr>
      </w:pPr>
    </w:p>
    <w:p w:rsidRDefault="00533331" w:rsidP="00533331" w:rsidR="0053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VENTUS SOL d. o. o.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74 B, OIB 74746117361, MBS 040346338, je pravna osoba koja nema zaposlenih, koja je na dan 2.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33331" w:rsidP="00533331" w:rsidR="00533331">
      <w:pPr>
        <w:ind w:firstLine="708"/>
        <w:rPr>
          <w:szCs w:val="24"/>
        </w:rPr>
      </w:pPr>
    </w:p>
    <w:p w:rsidRDefault="00533331" w:rsidP="00533331" w:rsidR="0053333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2. travnja 2018</w:t>
      </w:r>
      <w:r>
        <w:rPr>
          <w:szCs w:val="24"/>
        </w:rPr>
        <w:t>. iznosio 8.277,73 kn.</w:t>
      </w:r>
    </w:p>
    <w:p w:rsidRDefault="00533331" w:rsidP="00533331" w:rsidR="00533331">
      <w:pPr>
        <w:rPr>
          <w:szCs w:val="24"/>
        </w:rPr>
      </w:pPr>
    </w:p>
    <w:p w:rsidRDefault="00533331" w:rsidP="00533331" w:rsidR="0053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33331" w:rsidP="00533331" w:rsidR="005333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3331" w:rsidP="00533331" w:rsidR="0053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3333-111-2018, i da u istom roku uplate na depozit ovog suda broj HR 4323900011300029763, poziv na broj 020-111-18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33331" w:rsidP="00533331" w:rsidR="00533331">
      <w:pPr>
        <w:ind w:firstLine="708"/>
        <w:rPr>
          <w:szCs w:val="24"/>
        </w:rPr>
      </w:pPr>
    </w:p>
    <w:p w:rsidRDefault="00533331" w:rsidP="00533331" w:rsidR="0053333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33331" w:rsidP="00533331" w:rsidR="00533331">
      <w:pPr>
        <w:ind w:firstLine="708"/>
        <w:rPr>
          <w:szCs w:val="24"/>
        </w:rPr>
      </w:pPr>
    </w:p>
    <w:p w:rsidRDefault="00533331" w:rsidP="00533331" w:rsidR="00533331">
      <w:pPr>
        <w:jc w:val="center"/>
        <w:rPr>
          <w:szCs w:val="24"/>
        </w:rPr>
      </w:pPr>
      <w:r>
        <w:rPr>
          <w:szCs w:val="24"/>
        </w:rPr>
        <w:t>U Pazinu 20. travnja 2018.</w:t>
      </w:r>
    </w:p>
    <w:p w:rsidRDefault="00533331" w:rsidP="00533331" w:rsidR="0053333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33331" w:rsidP="00533331" w:rsidR="0053333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C24AC">
        <w:rPr>
          <w:szCs w:val="24"/>
        </w:rPr>
        <w:t xml:space="preserve">, v. r. </w:t>
      </w:r>
    </w:p>
    <w:p w:rsidRDefault="00533331" w:rsidP="00533331" w:rsidR="00533331">
      <w:pPr>
        <w:rPr>
          <w:szCs w:val="24"/>
        </w:rPr>
      </w:pPr>
      <w:r>
        <w:rPr>
          <w:szCs w:val="24"/>
        </w:rPr>
        <w:t>DNA:</w:t>
      </w:r>
    </w:p>
    <w:p w:rsidRDefault="00533331" w:rsidP="00533331" w:rsidR="00893E47" w:rsidRPr="0053333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53333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331" w:rsidP="00533331" w:rsidR="00533331">
      <w:r>
        <w:separator/>
      </w:r>
    </w:p>
  </w:endnote>
  <w:endnote w:id="0" w:type="continuationSeparator">
    <w:p w:rsidRDefault="00533331" w:rsidP="00533331" w:rsidR="0053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331" w:rsidP="00533331" w:rsidR="00533331">
      <w:r>
        <w:separator/>
      </w:r>
    </w:p>
  </w:footnote>
  <w:footnote w:id="0" w:type="continuationSeparator">
    <w:p w:rsidRDefault="00533331" w:rsidP="00533331" w:rsidR="00533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31" w:rsidP="002560EA" w:rsidR="002560EA">
    <w:pPr>
      <w:pStyle w:val="Zaglavlje"/>
      <w:jc w:val="right"/>
    </w:pPr>
    <w:r>
      <w:t>11 St-111/2018-3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F63"/>
    <w:rsid w:val="003D0F63"/>
    <w:rsid w:val="0047136B"/>
    <w:rsid w:val="00533331"/>
    <w:rsid w:val="00561B59"/>
    <w:rsid w:val="008C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3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333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3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33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2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4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3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333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3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33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2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4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SOL d.o.o. KARIGADOR</izvorni_sadrzaj>
    <derivirana_varijabla naziv="DomainObject.Predmet.ProtustrankaFormated_1">  VENTUS SOL d.o.o. KARIGADOR</derivirana_varijabla>
  </DomainObject.Predmet.ProtustrankaFormated>
  <DomainObject.Predmet.ProtustrankaFormatedOIB>
    <izvorni_sadrzaj>  VENTUS SOL d.o.o. KARIGADOR, OIB 74746117361</izvorni_sadrzaj>
    <derivirana_varijabla naziv="DomainObject.Predmet.ProtustrankaFormatedOIB_1">  VENTUS SOL d.o.o. KARIGADOR, OIB 74746117361</derivirana_varijabla>
  </DomainObject.Predmet.ProtustrankaFormatedOIB>
  <DomainObject.Predmet.ProtustrankaFormatedWithAdress>
    <izvorni_sadrzaj> VENTUS SOL d.o.o. KARIGADOR, Karigador 74 B, 52474 Karigador</izvorni_sadrzaj>
    <derivirana_varijabla naziv="DomainObject.Predmet.ProtustrankaFormatedWithAdress_1"> VENTUS SOL d.o.o. KARIGADOR, Karigador 74 B, 52474 Karigador</derivirana_varijabla>
  </DomainObject.Predmet.ProtustrankaFormatedWithAdress>
  <DomainObject.Predmet.ProtustrankaFormatedWithAdressOIB>
    <izvorni_sadrzaj> VENTUS SOL d.o.o. KARIGADOR, OIB 74746117361, Karigador 74 B, 52474 Karigador</izvorni_sadrzaj>
    <derivirana_varijabla naziv="DomainObject.Predmet.ProtustrankaFormatedWithAdressOIB_1"> VENTUS SOL d.o.o. KARIGADOR, OIB 74746117361, Karigador 74 B, 52474 Karigador</derivirana_varijabla>
  </DomainObject.Predmet.ProtustrankaFormatedWithAdressOIB>
  <DomainObject.Predmet.ProtustrankaWithAdress>
    <izvorni_sadrzaj>VENTUS SOL d.o.o. KARIGADOR Karigador 74 B, 52474 Karigador</izvorni_sadrzaj>
    <derivirana_varijabla naziv="DomainObject.Predmet.ProtustrankaWithAdress_1">VENTUS SOL d.o.o. KARIGADOR Karigador 74 B, 52474 Karigador</derivirana_varijabla>
  </DomainObject.Predmet.ProtustrankaWithAdress>
  <DomainObject.Predmet.ProtustrankaWithAdressOIB>
    <izvorni_sadrzaj>VENTUS SOL d.o.o. KARIGADOR, OIB 74746117361, Karigador 74 B, 52474 Karigador</izvorni_sadrzaj>
    <derivirana_varijabla naziv="DomainObject.Predmet.ProtustrankaWithAdressOIB_1">VENTUS SOL d.o.o. KARIGADOR, OIB 74746117361, Karigador 74 B, 52474 Karigador</derivirana_varijabla>
  </DomainObject.Predmet.ProtustrankaWithAdressOIB>
  <DomainObject.Predmet.ProtustrankaNazivFormated>
    <izvorni_sadrzaj>VENTUS SOL d.o.o. KARIGADOR</izvorni_sadrzaj>
    <derivirana_varijabla naziv="DomainObject.Predmet.ProtustrankaNazivFormated_1">VENTUS SOL d.o.o. KARIGADOR</derivirana_varijabla>
  </DomainObject.Predmet.ProtustrankaNazivFormated>
  <DomainObject.Predmet.ProtustrankaNazivFormatedOIB>
    <izvorni_sadrzaj>VENTUS SOL d.o.o. KARIGADOR, OIB 74746117361</izvorni_sadrzaj>
    <derivirana_varijabla naziv="DomainObject.Predmet.ProtustrankaNazivFormatedOIB_1">VENTUS SOL d.o.o. KARIGADOR, OIB 74746117361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8277.73</izvorni_sadrzaj>
    <derivirana_varijabla naziv="DomainObject.Predmet.TrenutnaVrijednost_1">8277.73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VENTUS SOL d.o.o. KARIGADOR</item>
    </izvorni_sadrzaj>
    <derivirana_varijabla naziv="DomainObject.Predmet.ProtuStrankaListFormated_1">
      <item>VENTUS SOL d.o.o. KARIGADOR</item>
    </derivirana_varijabla>
  </DomainObject.Predmet.ProtuStrankaListFormated>
  <DomainObject.Predmet.ProtuStrankaListFormatedOIB>
    <izvorni_sadrzaj>
      <item>VENTUS SOL d.o.o. KARIGADOR, OIB 74746117361</item>
    </izvorni_sadrzaj>
    <derivirana_varijabla naziv="DomainObject.Predmet.ProtuStrankaListFormatedOIB_1">
      <item>VENTUS SOL d.o.o. KARIGADOR, OIB 74746117361</item>
    </derivirana_varijabla>
  </DomainObject.Predmet.ProtuStrankaListFormatedOIB>
  <DomainObject.Predmet.ProtuStrankaListFormatedWithAdress>
    <izvorni_sadrzaj>
      <item>VENTUS SOL d.o.o. KARIGADOR, Karigador 74 B, 52474 Karigador</item>
    </izvorni_sadrzaj>
    <derivirana_varijabla naziv="DomainObject.Predmet.ProtuStrankaListFormatedWithAdress_1">
      <item>VENTUS SOL d.o.o. KARIGADOR, Karigador 74 B, 52474 Karigador</item>
    </derivirana_varijabla>
  </DomainObject.Predmet.ProtuStrankaListFormatedWithAdress>
  <DomainObject.Predmet.ProtuStrankaListFormatedWithAdressOIB>
    <izvorni_sadrzaj>
      <item>VENTUS SOL d.o.o. KARIGADOR, OIB 74746117361, Karigador 74 B, 52474 Karigador</item>
    </izvorni_sadrzaj>
    <derivirana_varijabla naziv="DomainObject.Predmet.ProtuStrankaListFormatedWithAdressOIB_1">
      <item>VENTUS SOL d.o.o. KARIGADOR, OIB 74746117361, Karigador 74 B, 52474 Karigador</item>
    </derivirana_varijabla>
  </DomainObject.Predmet.ProtuStrankaListFormatedWithAdressOIB>
  <DomainObject.Predmet.ProtuStrankaListNazivFormated>
    <izvorni_sadrzaj>
      <item>VENTUS SOL d.o.o. KARIGADOR</item>
    </izvorni_sadrzaj>
    <derivirana_varijabla naziv="DomainObject.Predmet.ProtuStrankaListNazivFormated_1">
      <item>VENTUS SOL d.o.o. KARIGADOR</item>
    </derivirana_varijabla>
  </DomainObject.Predmet.ProtuStrankaListNazivFormated>
  <DomainObject.Predmet.ProtuStrankaListNazivFormatedOIB>
    <izvorni_sadrzaj>
      <item>VENTUS SOL d.o.o. KARIGADOR, OIB 74746117361</item>
    </izvorni_sadrzaj>
    <derivirana_varijabla naziv="DomainObject.Predmet.ProtuStrankaListNazivFormatedOIB_1">
      <item>VENTUS SOL d.o.o. KARIGADOR, OIB 74746117361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VENTUS SOL d.o.o. KARIGADOR</izvorni_sadrzaj>
    <derivirana_varijabla naziv="DomainObject.Predmet.ProtustrankaIDrugi_1">VENTUS SOL d.o.o. KARIGADOR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VENTUS SOL d.o.o. KARIGADOR, OIB 74746117361, Karigador 74 B, 52474 Karigador</izvorni_sadrzaj>
    <derivirana_varijabla naziv="DomainObject.Predmet.ProtustrankaIDrugiAdressOIB_1">VENTUS SOL d.o.o. KARIGADOR, OIB 74746117361, Karigador 74 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VENTUS SOL d.o.o. KARIGADOR</item>
    </izvorni_sadrzaj>
    <derivirana_varijabla naziv="DomainObject.Predmet.SudioniciListNaziv_1">
      <item>FINANCIJSKA AGENCIJA, RC RIJEKA, PODRUŽNICA PULA, PULA</item>
      <item>VENTUS SOL d.o.o. KARIGADOR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VENTUS SOL d.o.o. KARIGADOR, OIB 74746117361, Karigador 74 B,52474 Karigador</item>
    </izvorni_sadrzaj>
    <derivirana_varijabla naziv="DomainObject.Predmet.SudioniciListAdressOIB_1">
      <item>FINANCIJSKA AGENCIJA, RC RIJEKA, PODRUŽNICA PULA, PULA, OIB 85821130368, F. Kurelca 8,51000 Rijeka</item>
      <item>VENTUS SOL d.o.o. KARIGADOR, OIB 74746117361, Karigador 74 B,52474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74746117361</item>
    </izvorni_sadrzaj>
    <derivirana_varijabla naziv="DomainObject.Predmet.SudioniciListNazivOIB_1">
      <item>, OIB 85821130368</item>
      <item>, OIB 74746117361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2665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2018-04-17T09:45:00Z</dcterms:created>
  <dc:creator>Morena Brajuha</dc:creator>
  <dc:description/>
  <cp:keywords/>
  <cp:lastModifiedBy>Morena Brajuha</cp:lastModifiedBy>
  <cp:lastPrinted>2018-04-17T09:52:00Z</cp:lastPrinted>
  <dcterms:modified xmlns:xsi="http://www.w3.org/2001/XMLSchema-instance" xsi:type="dcterms:W3CDTF">2018-04-20T08:26:00Z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(St-111-18 Ventus sol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