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5d96" w14:paraId="5c05d96" w:rsidRDefault="00B27E24" w:rsidP="00B27E24" w:rsidR="00B27E24">
      <w:pPr>
        <w:spacing w:after="0"/>
        <w15:collapsed w:val="false"/>
        <w:rPr>
          <w:rFonts w:cs="Arial" w:hAnsi="Arial" w:ascii="Arial"/>
          <w:sz w:val="20"/>
          <w:szCs w:val="20"/>
          <w:lang w:val="pl-PL"/>
        </w:rPr>
      </w:pPr>
      <w:bookmarkStart w:name="_GoBack" w:id="0"/>
      <w:bookmarkEnd w:id="0"/>
      <w:r>
        <w:rPr>
          <w:rFonts w:cs="Arial" w:hAnsi="Arial" w:ascii="Arial"/>
          <w:sz w:val="20"/>
          <w:szCs w:val="20"/>
          <w:lang w:val="pl-PL"/>
        </w:rPr>
        <w:t>Stečajna masa iza A.G. 92 d.o.o.</w:t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  <w:t xml:space="preserve">                 Na broj:3.St-134/18-9</w:t>
      </w:r>
    </w:p>
    <w:p w:rsidRDefault="00B27E24" w:rsidP="00B27E24" w:rsidR="00B27E24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Zagreb, Plemićeva 2</w:t>
      </w:r>
    </w:p>
    <w:p w:rsidRDefault="00B27E24" w:rsidP="00B27E24" w:rsidR="008704A6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  <w:lang w:val="pl-PL"/>
        </w:rPr>
        <w:t>OIB:89470529103</w:t>
      </w:r>
      <w:r w:rsidR="004F3D7C">
        <w:rPr>
          <w:rFonts w:cs="Arial" w:hAnsi="Arial" w:ascii="Arial"/>
          <w:sz w:val="20"/>
          <w:szCs w:val="20"/>
        </w:rPr>
        <w:tab/>
      </w:r>
      <w:r w:rsidR="004F3D7C">
        <w:rPr>
          <w:rFonts w:cs="Arial" w:hAnsi="Arial" w:ascii="Arial"/>
          <w:sz w:val="20"/>
          <w:szCs w:val="20"/>
        </w:rPr>
        <w:tab/>
      </w:r>
      <w:r w:rsidR="004F3D7C">
        <w:rPr>
          <w:rFonts w:cs="Arial" w:hAnsi="Arial" w:ascii="Arial"/>
          <w:sz w:val="20"/>
          <w:szCs w:val="20"/>
        </w:rPr>
        <w:tab/>
      </w:r>
      <w:r w:rsidR="004F3D7C">
        <w:rPr>
          <w:rFonts w:cs="Arial" w:hAnsi="Arial" w:ascii="Arial"/>
          <w:sz w:val="20"/>
          <w:szCs w:val="20"/>
        </w:rPr>
        <w:tab/>
      </w:r>
      <w:r w:rsidR="008704A6">
        <w:rPr>
          <w:rFonts w:cs="Arial" w:hAnsi="Arial" w:ascii="Arial"/>
          <w:sz w:val="20"/>
          <w:szCs w:val="20"/>
        </w:rPr>
        <w:tab/>
      </w:r>
      <w:r w:rsidR="008704A6">
        <w:rPr>
          <w:rFonts w:cs="Arial" w:hAnsi="Arial" w:ascii="Arial"/>
          <w:sz w:val="20"/>
          <w:szCs w:val="20"/>
        </w:rPr>
        <w:tab/>
      </w:r>
      <w:r w:rsidR="008704A6">
        <w:rPr>
          <w:rFonts w:cs="Arial" w:hAnsi="Arial" w:ascii="Arial"/>
          <w:sz w:val="20"/>
          <w:szCs w:val="20"/>
        </w:rPr>
        <w:tab/>
      </w:r>
      <w:r w:rsidR="008704A6">
        <w:rPr>
          <w:rFonts w:cs="Arial" w:hAnsi="Arial" w:ascii="Arial"/>
          <w:sz w:val="20"/>
          <w:szCs w:val="20"/>
        </w:rPr>
        <w:tab/>
      </w:r>
      <w:r w:rsidR="008704A6">
        <w:rPr>
          <w:rFonts w:cs="Arial" w:hAnsi="Arial" w:ascii="Arial"/>
          <w:sz w:val="20"/>
          <w:szCs w:val="20"/>
        </w:rPr>
        <w:tab/>
      </w:r>
      <w:r w:rsidR="008704A6">
        <w:rPr>
          <w:rFonts w:cs="Arial" w:hAnsi="Arial" w:ascii="Arial"/>
          <w:sz w:val="20"/>
          <w:szCs w:val="20"/>
        </w:rPr>
        <w:tab/>
      </w:r>
      <w:r w:rsidR="008704A6">
        <w:rPr>
          <w:rFonts w:cs="Arial" w:hAnsi="Arial" w:ascii="Arial"/>
          <w:sz w:val="20"/>
          <w:szCs w:val="20"/>
        </w:rPr>
        <w:tab/>
      </w:r>
      <w:r w:rsidR="008704A6">
        <w:rPr>
          <w:rFonts w:cs="Arial" w:hAnsi="Arial" w:ascii="Arial"/>
          <w:sz w:val="20"/>
          <w:szCs w:val="20"/>
        </w:rPr>
        <w:tab/>
      </w:r>
      <w:r w:rsidR="006F706E">
        <w:rPr>
          <w:rFonts w:cs="Arial" w:hAnsi="Arial" w:ascii="Arial"/>
          <w:sz w:val="20"/>
          <w:szCs w:val="20"/>
        </w:rPr>
        <w:tab/>
      </w:r>
      <w:r w:rsidR="00DA5AE8">
        <w:rPr>
          <w:rFonts w:cs="Arial" w:hAnsi="Arial" w:ascii="Arial"/>
          <w:sz w:val="20"/>
          <w:szCs w:val="20"/>
        </w:rPr>
        <w:t xml:space="preserve">Trgovački sud u Zagrebu </w:t>
      </w:r>
      <w:r w:rsidR="008704A6">
        <w:rPr>
          <w:rFonts w:cs="Arial" w:hAnsi="Arial" w:ascii="Arial"/>
          <w:sz w:val="20"/>
          <w:szCs w:val="20"/>
        </w:rPr>
        <w:tab/>
      </w:r>
      <w:r w:rsidR="008704A6">
        <w:rPr>
          <w:rFonts w:cs="Arial" w:hAnsi="Arial" w:ascii="Arial"/>
          <w:sz w:val="20"/>
          <w:szCs w:val="20"/>
        </w:rPr>
        <w:tab/>
      </w:r>
      <w:r w:rsidR="006F706E">
        <w:rPr>
          <w:rFonts w:cs="Arial" w:hAnsi="Arial" w:ascii="Arial"/>
          <w:sz w:val="20"/>
          <w:szCs w:val="20"/>
        </w:rPr>
        <w:tab/>
      </w:r>
      <w:r w:rsidR="006F706E">
        <w:rPr>
          <w:rFonts w:cs="Arial" w:hAnsi="Arial" w:ascii="Arial"/>
          <w:sz w:val="20"/>
          <w:szCs w:val="20"/>
        </w:rPr>
        <w:tab/>
      </w:r>
      <w:r w:rsidR="006F706E">
        <w:rPr>
          <w:rFonts w:cs="Arial" w:hAnsi="Arial" w:ascii="Arial"/>
          <w:sz w:val="20"/>
          <w:szCs w:val="20"/>
        </w:rPr>
        <w:tab/>
      </w:r>
      <w:r w:rsidR="006F706E">
        <w:rPr>
          <w:rFonts w:cs="Arial" w:hAnsi="Arial" w:ascii="Arial"/>
          <w:sz w:val="20"/>
          <w:szCs w:val="20"/>
        </w:rPr>
        <w:tab/>
      </w:r>
      <w:r w:rsidR="006F706E">
        <w:rPr>
          <w:rFonts w:cs="Arial" w:hAnsi="Arial" w:ascii="Arial"/>
          <w:sz w:val="20"/>
          <w:szCs w:val="20"/>
        </w:rPr>
        <w:tab/>
      </w:r>
      <w:r w:rsidR="006F706E">
        <w:rPr>
          <w:rFonts w:cs="Arial" w:hAnsi="Arial" w:ascii="Arial"/>
          <w:sz w:val="20"/>
          <w:szCs w:val="20"/>
        </w:rPr>
        <w:tab/>
      </w:r>
      <w:r w:rsidR="006F706E">
        <w:rPr>
          <w:rFonts w:cs="Arial" w:hAnsi="Arial" w:ascii="Arial"/>
          <w:sz w:val="20"/>
          <w:szCs w:val="20"/>
        </w:rPr>
        <w:tab/>
      </w:r>
      <w:r w:rsidR="006F706E">
        <w:rPr>
          <w:rFonts w:cs="Arial" w:hAnsi="Arial" w:ascii="Arial"/>
          <w:sz w:val="20"/>
          <w:szCs w:val="20"/>
        </w:rPr>
        <w:tab/>
      </w:r>
      <w:r w:rsidR="006F706E">
        <w:rPr>
          <w:rFonts w:cs="Arial" w:hAnsi="Arial" w:ascii="Arial"/>
          <w:sz w:val="20"/>
          <w:szCs w:val="20"/>
        </w:rPr>
        <w:tab/>
      </w:r>
      <w:r w:rsidR="006F706E">
        <w:rPr>
          <w:rFonts w:cs="Arial" w:hAnsi="Arial" w:ascii="Arial"/>
          <w:sz w:val="20"/>
          <w:szCs w:val="20"/>
        </w:rPr>
        <w:tab/>
      </w:r>
      <w:r w:rsidR="006F706E">
        <w:rPr>
          <w:rFonts w:cs="Arial" w:hAnsi="Arial" w:ascii="Arial"/>
          <w:sz w:val="20"/>
          <w:szCs w:val="20"/>
        </w:rPr>
        <w:tab/>
      </w:r>
      <w:r w:rsidR="006F706E">
        <w:rPr>
          <w:rFonts w:cs="Arial" w:hAnsi="Arial" w:ascii="Arial"/>
          <w:sz w:val="20"/>
          <w:szCs w:val="20"/>
        </w:rPr>
        <w:tab/>
        <w:t xml:space="preserve">      </w:t>
      </w:r>
      <w:r w:rsidR="008704A6">
        <w:rPr>
          <w:rFonts w:cs="Arial" w:hAnsi="Arial" w:ascii="Arial"/>
          <w:sz w:val="20"/>
          <w:szCs w:val="20"/>
        </w:rPr>
        <w:t xml:space="preserve">  </w:t>
      </w:r>
      <w:r w:rsidR="006F706E">
        <w:rPr>
          <w:rFonts w:cs="Arial" w:hAnsi="Arial" w:ascii="Arial"/>
          <w:sz w:val="20"/>
          <w:szCs w:val="20"/>
        </w:rPr>
        <w:tab/>
      </w:r>
      <w:r w:rsidR="008704A6">
        <w:rPr>
          <w:rFonts w:cs="Arial" w:hAnsi="Arial" w:ascii="Arial"/>
          <w:sz w:val="20"/>
          <w:szCs w:val="20"/>
        </w:rPr>
        <w:t xml:space="preserve">     </w:t>
      </w:r>
      <w:r w:rsidR="006F706E">
        <w:rPr>
          <w:rFonts w:cs="Arial" w:hAnsi="Arial" w:ascii="Arial"/>
          <w:sz w:val="20"/>
          <w:szCs w:val="20"/>
        </w:rPr>
        <w:t xml:space="preserve">               </w:t>
      </w:r>
      <w:r w:rsidR="008704A6">
        <w:rPr>
          <w:rFonts w:cs="Arial" w:hAnsi="Arial" w:ascii="Arial"/>
          <w:sz w:val="20"/>
          <w:szCs w:val="20"/>
        </w:rPr>
        <w:t xml:space="preserve">Stečajni sudac </w:t>
      </w:r>
    </w:p>
    <w:p w:rsidRDefault="008704A6" w:rsidP="008704A6" w:rsidR="008704A6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                                            </w:t>
      </w:r>
      <w:r>
        <w:rPr>
          <w:rFonts w:cs="Arial" w:hAnsi="Arial" w:ascii="Arial"/>
          <w:sz w:val="20"/>
          <w:szCs w:val="20"/>
        </w:rPr>
        <w:tab/>
      </w:r>
    </w:p>
    <w:p w:rsidRDefault="008704A6" w:rsidP="008704A6" w:rsidR="008704A6">
      <w:pPr>
        <w:spacing w:after="0"/>
        <w:ind w:left="4248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Popis vjerovnika koji su dostavili  tražbine za ispitno ročište </w:t>
      </w:r>
    </w:p>
    <w:p w:rsidRDefault="00D53E49" w:rsidP="00D53E49" w:rsidR="008704A6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                                                                                    </w:t>
      </w:r>
      <w:r w:rsidR="004F3D7C">
        <w:rPr>
          <w:rFonts w:cs="Arial" w:hAnsi="Arial" w:ascii="Arial"/>
          <w:b/>
          <w:sz w:val="20"/>
          <w:szCs w:val="20"/>
        </w:rPr>
        <w:t xml:space="preserve"> </w:t>
      </w:r>
      <w:r>
        <w:rPr>
          <w:rFonts w:cs="Arial" w:hAnsi="Arial" w:ascii="Arial"/>
          <w:b/>
          <w:sz w:val="20"/>
          <w:szCs w:val="20"/>
        </w:rPr>
        <w:t xml:space="preserve"> </w:t>
      </w:r>
      <w:r w:rsidR="008704A6">
        <w:rPr>
          <w:rFonts w:cs="Arial" w:hAnsi="Arial" w:ascii="Arial"/>
          <w:b/>
          <w:sz w:val="20"/>
          <w:szCs w:val="20"/>
        </w:rPr>
        <w:t>od</w:t>
      </w:r>
      <w:r w:rsidR="00F26496">
        <w:rPr>
          <w:rFonts w:cs="Arial" w:hAnsi="Arial" w:ascii="Arial"/>
          <w:b/>
          <w:sz w:val="20"/>
          <w:szCs w:val="20"/>
        </w:rPr>
        <w:t>ređeno za dan</w:t>
      </w:r>
      <w:r w:rsidR="00F6112F">
        <w:rPr>
          <w:rFonts w:cs="Arial" w:hAnsi="Arial" w:ascii="Arial"/>
          <w:b/>
          <w:sz w:val="20"/>
          <w:szCs w:val="20"/>
        </w:rPr>
        <w:t xml:space="preserve"> </w:t>
      </w:r>
      <w:smartTag w:element="date" w:uri="urn:schemas-microsoft-com:office:smarttags">
        <w:smartTagPr>
          <w:attr w:val="trans" w:name="ls"/>
          <w:attr w:val="4" w:name="Month"/>
          <w:attr w:val="11" w:name="Day"/>
          <w:attr w:val="2018" w:name="Year"/>
        </w:smartTagPr>
        <w:r w:rsidR="00B27E24">
          <w:rPr>
            <w:rFonts w:cs="Arial" w:hAnsi="Arial" w:ascii="Arial"/>
            <w:b/>
            <w:sz w:val="20"/>
            <w:szCs w:val="20"/>
          </w:rPr>
          <w:t>11.travanj 2018</w:t>
        </w:r>
      </w:smartTag>
      <w:r w:rsidR="00B27E24">
        <w:rPr>
          <w:rFonts w:cs="Arial" w:hAnsi="Arial" w:ascii="Arial"/>
          <w:b/>
          <w:sz w:val="20"/>
          <w:szCs w:val="20"/>
        </w:rPr>
        <w:t>. U 9,30</w:t>
      </w:r>
      <w:r w:rsidR="00F6112F">
        <w:rPr>
          <w:rFonts w:cs="Arial" w:hAnsi="Arial" w:ascii="Arial"/>
          <w:b/>
          <w:sz w:val="20"/>
          <w:szCs w:val="20"/>
        </w:rPr>
        <w:t xml:space="preserve"> sati</w:t>
      </w:r>
    </w:p>
    <w:tbl>
      <w:tblPr>
        <w:tblW w:type="dxa" w:w="15167"/>
        <w:tblInd w:type="dxa" w:w="-318"/>
        <w:tblLayout w:type="fixed"/>
        <w:tblLook w:val="04A0" w:noVBand="1" w:noHBand="0" w:lastColumn="0" w:firstColumn="1" w:lastRow="0" w:firstRow="1"/>
      </w:tblPr>
      <w:tblGrid>
        <w:gridCol w:w="479"/>
        <w:gridCol w:w="853"/>
        <w:gridCol w:w="3063"/>
        <w:gridCol w:w="1701"/>
        <w:gridCol w:w="3827"/>
        <w:gridCol w:w="1415"/>
        <w:gridCol w:w="1132"/>
        <w:gridCol w:w="1179"/>
        <w:gridCol w:w="1518"/>
      </w:tblGrid>
      <w:tr w:rsidR="008704A6">
        <w:trPr>
          <w:trHeight w:val="592"/>
        </w:trPr>
        <w:tc>
          <w:tcPr>
            <w:tcW w:type="dxa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04A6" w:rsidR="008704A6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8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04A6" w:rsidR="008704A6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Br. prijave</w:t>
            </w:r>
          </w:p>
        </w:tc>
        <w:tc>
          <w:tcPr>
            <w:tcW w:type="dxa" w:w="306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8704A6" w:rsidR="008704A6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04A6" w:rsidR="008704A6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38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04A6" w:rsidR="008704A6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Osnova tražbine </w:t>
            </w:r>
          </w:p>
        </w:tc>
        <w:tc>
          <w:tcPr>
            <w:tcW w:type="dxa" w:w="14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704A6" w:rsidR="008704A6" w:rsidRPr="00F716EA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F716EA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Prijavljena tražbina</w:t>
            </w:r>
          </w:p>
        </w:tc>
        <w:tc>
          <w:tcPr>
            <w:tcW w:type="dxa" w:w="11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704A6" w:rsidR="008704A6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Pristojba</w:t>
            </w:r>
          </w:p>
        </w:tc>
        <w:tc>
          <w:tcPr>
            <w:tcW w:type="dxa" w:w="11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704A6" w:rsidR="008704A6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</w:t>
            </w:r>
          </w:p>
        </w:tc>
        <w:tc>
          <w:tcPr>
            <w:tcW w:type="dxa" w:w="15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704A6" w:rsidR="008704A6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Zaprimljeno</w:t>
            </w:r>
          </w:p>
        </w:tc>
      </w:tr>
      <w:tr w:rsidR="00AA3D58" w:rsidRPr="006F706E">
        <w:trPr>
          <w:trHeight w:val="1115"/>
        </w:trPr>
        <w:tc>
          <w:tcPr>
            <w:tcW w:type="dxa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A3D58" w:rsidP="00101054" w:rsidR="00AA3D58" w:rsidRPr="006F706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F706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8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A3D58" w:rsidP="00101054" w:rsidR="00AA3D58" w:rsidRPr="006F706E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F706E">
              <w:rPr>
                <w:rFonts w:cs="Arial" w:hAnsi="Arial" w:ascii="Arial"/>
                <w:sz w:val="16"/>
                <w:szCs w:val="16"/>
              </w:rPr>
              <w:t>1</w:t>
            </w:r>
          </w:p>
        </w:tc>
        <w:tc>
          <w:tcPr>
            <w:tcW w:type="dxa" w:w="306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AA3D58" w:rsidP="00AA3D58" w:rsidR="00F63BB8" w:rsidRPr="00F63BB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A75E1A" w:rsidRPr="00F63BB8">
              <w:rPr>
                <w:rFonts w:cs="Arial" w:hAnsi="Arial" w:ascii="Arial"/>
                <w:sz w:val="18"/>
                <w:szCs w:val="18"/>
              </w:rPr>
              <w:t xml:space="preserve">REPUBLIKA HRVATSKA, </w:t>
            </w:r>
          </w:p>
          <w:p w:rsidRDefault="00F63BB8" w:rsidP="00AA3D58" w:rsidR="00A75E1A" w:rsidRPr="00F63BB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A75E1A" w:rsidRPr="00F63BB8">
              <w:rPr>
                <w:rFonts w:cs="Arial" w:hAnsi="Arial" w:ascii="Arial"/>
                <w:sz w:val="18"/>
                <w:szCs w:val="18"/>
              </w:rPr>
              <w:t>OIB: 52634238587</w:t>
            </w:r>
          </w:p>
          <w:p w:rsidRDefault="00A75E1A" w:rsidP="00A75E1A" w:rsidR="00AA3D58" w:rsidRPr="00F63BB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 xml:space="preserve"> DRŽAVNE NEKRETNINE d.o.o, zastupana po ŽDO ZAGREB</w:t>
            </w:r>
            <w:r w:rsidR="004A610C" w:rsidRPr="00F63BB8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A3D58" w:rsidP="00AA3D58" w:rsidR="00AA3D58" w:rsidRPr="00F63BB8">
            <w:pPr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38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D5428" w:rsidP="006D5428" w:rsidR="00447D1C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Otvorene stavke </w:t>
            </w:r>
          </w:p>
          <w:p w:rsidRDefault="00627D21" w:rsidP="006D5428" w:rsidR="00B20EEF" w:rsidRPr="00F63BB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godina 2014. do 2016. </w:t>
            </w:r>
          </w:p>
        </w:tc>
        <w:tc>
          <w:tcPr>
            <w:tcW w:type="dxa" w:w="14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75E1A" w:rsidR="00AA3D58" w:rsidRPr="00F63BB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>84.098,89</w:t>
            </w:r>
          </w:p>
        </w:tc>
        <w:tc>
          <w:tcPr>
            <w:tcW w:type="dxa" w:w="11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A3D58" w:rsidR="00AA3D58" w:rsidRPr="00F63BB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1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A3D58" w:rsidR="00AA3D58" w:rsidRPr="00F63BB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75E1A" w:rsidR="00AA3D58" w:rsidRPr="00F63BB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smartTag w:element="date" w:uri="urn:schemas-microsoft-com:office:smarttags">
              <w:smartTagPr>
                <w:attr w:val="trans" w:name="ls"/>
                <w:attr w:val="2" w:name="Month"/>
                <w:attr w:val="26" w:name="Day"/>
                <w:attr w:val="2018" w:name="Year"/>
              </w:smartTagPr>
              <w:r w:rsidRPr="00F63BB8">
                <w:rPr>
                  <w:rFonts w:cs="Arial" w:hAnsi="Arial" w:ascii="Arial"/>
                  <w:sz w:val="18"/>
                  <w:szCs w:val="18"/>
                </w:rPr>
                <w:t>26.02.2018.</w:t>
              </w:r>
            </w:smartTag>
            <w:r w:rsidRPr="00F63BB8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</w:tr>
      <w:tr w:rsidR="00F63BB8" w:rsidRPr="006F706E">
        <w:trPr>
          <w:trHeight w:val="1177"/>
        </w:trPr>
        <w:tc>
          <w:tcPr>
            <w:tcW w:type="dxa" w:w="4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63BB8" w:rsidP="00101054" w:rsidR="00F63BB8" w:rsidRPr="006F706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F706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63BB8" w:rsidP="00101054" w:rsidR="00F63BB8" w:rsidRPr="006F706E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F706E">
              <w:rPr>
                <w:rFonts w:cs="Arial" w:hAnsi="Arial" w:ascii="Arial"/>
                <w:sz w:val="16"/>
                <w:szCs w:val="16"/>
              </w:rPr>
              <w:t>2</w:t>
            </w:r>
          </w:p>
        </w:tc>
        <w:tc>
          <w:tcPr>
            <w:tcW w:type="dxa" w:w="3063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F63BB8" w:rsidP="00F63BB8" w:rsidR="00F63BB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 xml:space="preserve">SUVLASNICI ZGRADE ZAGREB, PETRINJSKA 29, </w:t>
            </w:r>
          </w:p>
          <w:p w:rsidRDefault="00F63BB8" w:rsidP="00F77BF3" w:rsidR="00F77BF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 xml:space="preserve">zastupani po GSKG d.o.o. </w:t>
            </w:r>
          </w:p>
          <w:p w:rsidRDefault="00F63BB8" w:rsidP="00F77BF3" w:rsidR="00F63BB8" w:rsidRPr="00F63BB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>OIB: 03744272526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63BB8" w:rsidP="0073640C" w:rsidR="00F63BB8" w:rsidRPr="00F63BB8">
            <w:pPr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63BB8" w:rsidP="0016366B" w:rsidR="00F63BB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 xml:space="preserve">pričuva od 2011 do </w:t>
            </w:r>
            <w:smartTag w:element="metricconverter" w:uri="urn:schemas-microsoft-com:office:smarttags">
              <w:smartTagPr>
                <w:attr w:val="2018 g" w:name="ProductID"/>
              </w:smartTagPr>
              <w:r w:rsidRPr="00F63BB8">
                <w:rPr>
                  <w:rFonts w:cs="Arial" w:hAnsi="Arial" w:ascii="Arial"/>
                  <w:sz w:val="18"/>
                  <w:szCs w:val="18"/>
                </w:rPr>
                <w:t>2018 g</w:t>
              </w:r>
            </w:smartTag>
            <w:r w:rsidRPr="00F63BB8">
              <w:rPr>
                <w:rFonts w:cs="Arial" w:hAnsi="Arial" w:ascii="Arial"/>
                <w:sz w:val="18"/>
                <w:szCs w:val="18"/>
              </w:rPr>
              <w:t>.</w:t>
            </w:r>
            <w:r w:rsidR="00CC19FD">
              <w:rPr>
                <w:rFonts w:cs="Arial" w:hAnsi="Arial" w:ascii="Arial"/>
                <w:sz w:val="18"/>
                <w:szCs w:val="18"/>
              </w:rP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>za objekt 06601235 Zagreb, Petrinjska 29</w:t>
            </w:r>
          </w:p>
          <w:p w:rsidRDefault="00F63BB8" w:rsidP="00DB4C1A" w:rsidR="00F63BB8" w:rsidRPr="00F63BB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Rješenje o ovrsi  javni bilježnik M.Ježek </w:t>
            </w:r>
            <w:r w:rsidR="00B17C93">
              <w:rPr>
                <w:rFonts w:cs="Arial" w:hAnsi="Arial" w:ascii="Arial"/>
                <w:sz w:val="18"/>
                <w:szCs w:val="18"/>
              </w:rPr>
              <w:t xml:space="preserve">Ovrv-61489/16 od </w:t>
            </w:r>
            <w:r w:rsidRPr="00F63BB8">
              <w:rPr>
                <w:rFonts w:cs="Arial" w:hAnsi="Arial" w:ascii="Arial"/>
                <w:sz w:val="18"/>
                <w:szCs w:val="18"/>
              </w:rPr>
              <w:t xml:space="preserve"> </w:t>
            </w:r>
            <w:smartTag w:element="date" w:uri="urn:schemas-microsoft-com:office:smarttags">
              <w:smartTagPr>
                <w:attr w:val="trans" w:name="ls"/>
                <w:attr w:val="10" w:name="Month"/>
                <w:attr w:val="11" w:name="Day"/>
                <w:attr w:val="2016" w:name="Year"/>
              </w:smartTagPr>
              <w:r>
                <w:rPr>
                  <w:rFonts w:cs="Arial" w:hAnsi="Arial" w:ascii="Arial"/>
                  <w:sz w:val="18"/>
                  <w:szCs w:val="18"/>
                </w:rPr>
                <w:t>11.10.2016.</w:t>
              </w:r>
            </w:smartTag>
            <w:r w:rsidR="004F78EF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63BB8" w:rsidR="00F63BB8" w:rsidRPr="00F63BB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>1.196,02</w:t>
            </w:r>
          </w:p>
        </w:tc>
        <w:tc>
          <w:tcPr>
            <w:tcW w:type="dxa" w:w="1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63BB8" w:rsidR="00F63BB8" w:rsidRPr="00F63BB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63BB8" w:rsidR="00F63BB8" w:rsidRPr="00F63BB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63BB8" w:rsidR="00F63BB8" w:rsidRPr="00F63BB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smartTag w:element="date" w:uri="urn:schemas-microsoft-com:office:smarttags">
              <w:smartTagPr>
                <w:attr w:val="trans" w:name="ls"/>
                <w:attr w:val="03" w:name="Month"/>
                <w:attr w:val="13" w:name="Day"/>
                <w:attr w:val="2018" w:name="Year"/>
              </w:smartTagPr>
              <w:r w:rsidRPr="00F63BB8">
                <w:rPr>
                  <w:rFonts w:cs="Arial" w:hAnsi="Arial" w:ascii="Arial"/>
                  <w:sz w:val="18"/>
                  <w:szCs w:val="18"/>
                </w:rPr>
                <w:t>13.03.2018</w:t>
              </w:r>
            </w:smartTag>
          </w:p>
        </w:tc>
      </w:tr>
      <w:tr w:rsidR="0073640C" w:rsidRPr="00F50D1A">
        <w:trPr>
          <w:trHeight w:val="720"/>
        </w:trPr>
        <w:tc>
          <w:tcPr>
            <w:tcW w:type="dxa" w:w="4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3640C" w:rsidP="00101054" w:rsidR="0073640C" w:rsidRPr="00F50D1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D1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3640C" w:rsidP="00101054" w:rsidR="0073640C" w:rsidRPr="00F50D1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50D1A"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3063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73640C" w:rsidP="00A404E0" w:rsidR="0073640C" w:rsidRPr="00F50D1A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F50D1A">
              <w:rPr>
                <w:rFonts w:cs="Arial" w:hAnsi="Arial" w:ascii="Arial"/>
                <w:sz w:val="20"/>
                <w:szCs w:val="20"/>
              </w:rPr>
              <w:t xml:space="preserve">SUVLASNICI ZGRADE ZAGREB, PETRINJSKA 29, </w:t>
            </w:r>
          </w:p>
          <w:p w:rsidRDefault="0073640C" w:rsidP="00F77BF3" w:rsidR="0073640C" w:rsidRPr="00F50D1A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F50D1A">
              <w:rPr>
                <w:rFonts w:cs="Arial" w:hAnsi="Arial" w:ascii="Arial"/>
                <w:sz w:val="20"/>
                <w:szCs w:val="20"/>
              </w:rPr>
              <w:t xml:space="preserve">zastupani po GSKG d.o.o. </w:t>
            </w:r>
          </w:p>
          <w:p w:rsidRDefault="0073640C" w:rsidP="00F77BF3" w:rsidR="0073640C" w:rsidRPr="00F50D1A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F50D1A">
              <w:rPr>
                <w:rFonts w:cs="Arial" w:hAnsi="Arial" w:ascii="Arial"/>
                <w:sz w:val="20"/>
                <w:szCs w:val="20"/>
              </w:rPr>
              <w:t>OIB: 03744272526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3640C" w:rsidP="0073640C" w:rsidR="0073640C" w:rsidRPr="00F63BB8">
            <w:pPr>
              <w:rPr>
                <w:rFonts w:cs="Arial" w:hAnsi="Arial" w:ascii="Arial"/>
                <w:sz w:val="18"/>
                <w:szCs w:val="18"/>
              </w:rPr>
            </w:pPr>
            <w:r w:rsidRPr="00F63BB8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3640C" w:rsidP="004F78EF" w:rsidR="004F78EF">
            <w:pPr>
              <w:rPr>
                <w:rFonts w:cs="Arial" w:hAnsi="Arial" w:ascii="Arial"/>
                <w:sz w:val="20"/>
                <w:szCs w:val="20"/>
              </w:rPr>
            </w:pPr>
            <w:r w:rsidRPr="00F50D1A">
              <w:rPr>
                <w:rFonts w:cs="Arial" w:hAnsi="Arial" w:ascii="Arial"/>
                <w:sz w:val="20"/>
                <w:szCs w:val="20"/>
              </w:rPr>
              <w:t xml:space="preserve">pričuva od 2011 do 2018, </w:t>
            </w:r>
            <w:r w:rsidR="004F78EF">
              <w:rPr>
                <w:rFonts w:cs="Arial" w:hAnsi="Arial" w:ascii="Arial"/>
                <w:sz w:val="20"/>
                <w:szCs w:val="20"/>
              </w:rPr>
              <w:t>za objekt 066001200 I 06601294</w:t>
            </w:r>
            <w:r w:rsidRPr="00F50D1A">
              <w:rPr>
                <w:rFonts w:cs="Arial" w:hAnsi="Arial" w:ascii="Arial"/>
                <w:sz w:val="20"/>
                <w:szCs w:val="20"/>
              </w:rPr>
              <w:t xml:space="preserve"> Zagreb, Petrinjska 29</w:t>
            </w:r>
          </w:p>
          <w:p w:rsidRDefault="0073640C" w:rsidP="00DB4C1A" w:rsidR="0073640C" w:rsidRPr="00F50D1A">
            <w:pPr>
              <w:rPr>
                <w:rFonts w:cs="Arial" w:hAnsi="Arial" w:ascii="Arial"/>
                <w:sz w:val="20"/>
                <w:szCs w:val="20"/>
              </w:rPr>
            </w:pPr>
            <w:r w:rsidRPr="00F50D1A">
              <w:rPr>
                <w:rFonts w:cs="Arial" w:hAnsi="Arial" w:ascii="Arial"/>
                <w:sz w:val="20"/>
                <w:szCs w:val="20"/>
              </w:rPr>
              <w:t xml:space="preserve"> Rješenje o ovrsi javni bilježnik Škaričić-Sinčić Ovrv-11721/14</w:t>
            </w:r>
            <w:r w:rsidR="004F78EF">
              <w:rPr>
                <w:rFonts w:cs="Arial" w:hAnsi="Arial" w:ascii="Arial"/>
                <w:sz w:val="20"/>
                <w:szCs w:val="20"/>
              </w:rPr>
              <w:t xml:space="preserve"> prqavomoćno </w:t>
            </w:r>
            <w:smartTag w:element="date" w:uri="urn:schemas-microsoft-com:office:smarttags">
              <w:smartTagPr>
                <w:attr w:val="trans" w:name="ls"/>
                <w:attr w:val="10" w:name="Month"/>
                <w:attr w:val="24" w:name="Day"/>
                <w:attr w:val="2014" w:name="Year"/>
              </w:smartTagPr>
              <w:r w:rsidR="004F78EF">
                <w:rPr>
                  <w:rFonts w:cs="Arial" w:hAnsi="Arial" w:ascii="Arial"/>
                  <w:sz w:val="20"/>
                  <w:szCs w:val="20"/>
                </w:rPr>
                <w:t>24.10.2014.</w:t>
              </w:r>
            </w:smartTag>
            <w:r w:rsidR="004F78EF"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Pr="00F50D1A">
              <w:rPr>
                <w:rFonts w:cs="Arial" w:hAnsi="Arial" w:ascii="Arial"/>
                <w:sz w:val="20"/>
                <w:szCs w:val="20"/>
              </w:rPr>
              <w:t xml:space="preserve">  i  Ovrv-64296/16 Škaričić-Sinčić</w:t>
            </w:r>
            <w:r w:rsidR="004F78EF"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dxa" w:w="1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3640C" w:rsidP="00CC19FD" w:rsidR="0073640C" w:rsidRPr="00F50D1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50D1A">
              <w:rPr>
                <w:rFonts w:cs="Arial" w:hAnsi="Arial" w:ascii="Arial"/>
                <w:sz w:val="20"/>
                <w:szCs w:val="20"/>
              </w:rPr>
              <w:t>4.294,23</w:t>
            </w:r>
          </w:p>
        </w:tc>
        <w:tc>
          <w:tcPr>
            <w:tcW w:type="dxa" w:w="1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3640C" w:rsidP="00CC19FD" w:rsidR="0073640C" w:rsidRPr="00F50D1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50D1A">
              <w:rPr>
                <w:rFonts w:cs="Arial" w:hAnsi="Arial" w:ascii="Arial"/>
                <w:sz w:val="20"/>
                <w:szCs w:val="20"/>
              </w:rPr>
              <w:t>DA</w:t>
            </w: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3640C" w:rsidP="00CC19FD" w:rsidR="0073640C" w:rsidRPr="00F50D1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3640C" w:rsidP="00CC19FD" w:rsidR="0073640C" w:rsidRPr="00F50D1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smartTag w:element="date" w:uri="urn:schemas-microsoft-com:office:smarttags">
              <w:smartTagPr>
                <w:attr w:val="trans" w:name="ls"/>
                <w:attr w:val="03" w:name="Month"/>
                <w:attr w:val="13" w:name="Day"/>
                <w:attr w:val="2018" w:name="Year"/>
              </w:smartTagPr>
              <w:r w:rsidRPr="00F50D1A">
                <w:rPr>
                  <w:rFonts w:cs="Arial" w:hAnsi="Arial" w:ascii="Arial"/>
                  <w:sz w:val="20"/>
                  <w:szCs w:val="20"/>
                </w:rPr>
                <w:t>13.03.2018</w:t>
              </w:r>
            </w:smartTag>
          </w:p>
        </w:tc>
      </w:tr>
      <w:tr w:rsidR="0073640C" w:rsidRPr="00F50D1A">
        <w:trPr>
          <w:trHeight w:val="720"/>
        </w:trPr>
        <w:tc>
          <w:tcPr>
            <w:tcW w:type="dxa" w:w="4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3640C" w:rsidP="00345772" w:rsidR="0073640C" w:rsidRPr="00F50D1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0D1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3640C" w:rsidP="00F50D1A" w:rsidR="0073640C" w:rsidRPr="0073640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3640C">
              <w:rPr>
                <w:rFonts w:cs="Arial" w:hAnsi="Arial" w:ascii="Arial"/>
                <w:sz w:val="20"/>
                <w:szCs w:val="20"/>
              </w:rPr>
              <w:t>4</w:t>
            </w:r>
          </w:p>
        </w:tc>
        <w:tc>
          <w:tcPr>
            <w:tcW w:type="dxa" w:w="3063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2D7FE2" w:rsidP="002D7FE2" w:rsidR="002D7FE2" w:rsidRPr="002D7FE2">
            <w:pPr>
              <w:spacing w:lineRule="auto" w:line="240"/>
              <w:rPr>
                <w:rFonts w:cs="Arial" w:hAnsi="Arial" w:ascii="Arial"/>
                <w:sz w:val="20"/>
                <w:szCs w:val="20"/>
              </w:rPr>
            </w:pPr>
          </w:p>
          <w:p w:rsidRDefault="002D7FE2" w:rsidP="002D7FE2" w:rsidR="002D7FE2" w:rsidRPr="002D7FE2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  <w:r w:rsidRPr="002D7FE2">
              <w:rPr>
                <w:rFonts w:cs="Arial" w:hAnsi="Arial" w:ascii="Arial"/>
                <w:sz w:val="20"/>
                <w:szCs w:val="20"/>
              </w:rPr>
              <w:t xml:space="preserve">GRAD ZAGREB, </w:t>
            </w:r>
          </w:p>
          <w:p w:rsidRDefault="002D7FE2" w:rsidP="002D7FE2" w:rsidR="0073640C" w:rsidRPr="0073640C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  <w:r w:rsidRPr="002D7FE2">
              <w:rPr>
                <w:rFonts w:cs="Arial" w:hAnsi="Arial" w:ascii="Arial"/>
                <w:sz w:val="20"/>
                <w:szCs w:val="20"/>
              </w:rPr>
              <w:t>OIB: 61817894937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3640C" w:rsidP="002D7FE2" w:rsidR="0073640C" w:rsidRPr="0073640C">
            <w:pPr>
              <w:rPr>
                <w:rFonts w:cs="Arial" w:hAnsi="Arial" w:ascii="Arial"/>
                <w:sz w:val="20"/>
                <w:szCs w:val="20"/>
              </w:rPr>
            </w:pPr>
            <w:r w:rsidRPr="0073640C">
              <w:rPr>
                <w:rFonts w:cs="Arial" w:hAnsi="Arial" w:ascii="Arial"/>
                <w:sz w:val="20"/>
                <w:szCs w:val="20"/>
              </w:rPr>
              <w:t>Zagreb, Trg S. Radića 1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3640C" w:rsidP="00DB4C1A" w:rsidR="0073640C" w:rsidRPr="0073640C">
            <w:pPr>
              <w:rPr>
                <w:rFonts w:cs="Arial" w:hAnsi="Arial" w:ascii="Arial"/>
                <w:sz w:val="20"/>
                <w:szCs w:val="20"/>
              </w:rPr>
            </w:pPr>
            <w:r w:rsidRPr="0073640C">
              <w:rPr>
                <w:rFonts w:cs="Arial" w:hAnsi="Arial" w:ascii="Arial"/>
                <w:sz w:val="20"/>
                <w:szCs w:val="20"/>
              </w:rPr>
              <w:t xml:space="preserve">komunalna naknada, vlastito rj. o ovrsi </w:t>
            </w:r>
            <w:r w:rsidRPr="0073640C">
              <w:rPr>
                <w:rFonts w:cs="Arial" w:hAnsi="Arial" w:ascii="Arial"/>
                <w:sz w:val="18"/>
                <w:szCs w:val="18"/>
              </w:rPr>
              <w:t xml:space="preserve">UP/I-363-03/2012-80/0127 od </w:t>
            </w:r>
            <w:smartTag w:element="date" w:uri="urn:schemas-microsoft-com:office:smarttags">
              <w:smartTagPr>
                <w:attr w:val="trans" w:name="ls"/>
                <w:attr w:val="11" w:name="Month"/>
                <w:attr w:val="22" w:name="Day"/>
                <w:attr w:val="2012" w:name="Year"/>
              </w:smartTagPr>
              <w:r w:rsidRPr="0073640C">
                <w:rPr>
                  <w:rFonts w:cs="Arial" w:hAnsi="Arial" w:ascii="Arial"/>
                  <w:sz w:val="18"/>
                  <w:szCs w:val="18"/>
                </w:rPr>
                <w:t>22.11.2012</w:t>
              </w:r>
            </w:smartTag>
            <w:r w:rsidRPr="0073640C">
              <w:rPr>
                <w:rFonts w:cs="Arial" w:hAnsi="Arial" w:ascii="Arial"/>
                <w:sz w:val="18"/>
                <w:szCs w:val="18"/>
              </w:rPr>
              <w:t xml:space="preserve">; UP/I-363-03/2014-08/0145 od </w:t>
            </w:r>
            <w:smartTag w:element="date" w:uri="urn:schemas-microsoft-com:office:smarttags">
              <w:smartTagPr>
                <w:attr w:val="trans" w:name="ls"/>
                <w:attr w:val="12" w:name="Month"/>
                <w:attr w:val="15" w:name="Day"/>
                <w:attr w:val="2014" w:name="Year"/>
              </w:smartTagPr>
              <w:r w:rsidRPr="0073640C">
                <w:rPr>
                  <w:rFonts w:cs="Arial" w:hAnsi="Arial" w:ascii="Arial"/>
                  <w:sz w:val="18"/>
                  <w:szCs w:val="18"/>
                </w:rPr>
                <w:t>15.12.2014</w:t>
              </w:r>
            </w:smartTag>
            <w:r w:rsidRPr="0073640C">
              <w:rPr>
                <w:rFonts w:cs="Arial" w:hAnsi="Arial" w:ascii="Arial"/>
                <w:sz w:val="18"/>
                <w:szCs w:val="18"/>
              </w:rPr>
              <w:t xml:space="preserve">, UP/I-363-03/2008-54/0176 od </w:t>
            </w:r>
            <w:smartTag w:element="date" w:uri="urn:schemas-microsoft-com:office:smarttags">
              <w:smartTagPr>
                <w:attr w:val="trans" w:name="ls"/>
                <w:attr w:val="01" w:name="Month"/>
                <w:attr w:val="02" w:name="Day"/>
                <w:attr w:val="2008" w:name="Year"/>
              </w:smartTagPr>
              <w:r w:rsidRPr="0073640C">
                <w:rPr>
                  <w:rFonts w:cs="Arial" w:hAnsi="Arial" w:ascii="Arial"/>
                  <w:sz w:val="18"/>
                  <w:szCs w:val="18"/>
                </w:rPr>
                <w:t>02.01.2008</w:t>
              </w:r>
            </w:smartTag>
            <w:r w:rsidRPr="0073640C">
              <w:rPr>
                <w:rFonts w:cs="Arial" w:hAnsi="Arial" w:ascii="Arial"/>
                <w:sz w:val="18"/>
                <w:szCs w:val="18"/>
              </w:rPr>
              <w:t xml:space="preserve">, </w:t>
            </w:r>
          </w:p>
        </w:tc>
        <w:tc>
          <w:tcPr>
            <w:tcW w:type="dxa" w:w="1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3640C" w:rsidP="00F50D1A" w:rsidR="0073640C" w:rsidRPr="0073640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3640C">
              <w:rPr>
                <w:rFonts w:cs="Arial" w:hAnsi="Arial" w:ascii="Arial"/>
                <w:sz w:val="20"/>
                <w:szCs w:val="20"/>
              </w:rPr>
              <w:t>15.925,29</w:t>
            </w:r>
          </w:p>
        </w:tc>
        <w:tc>
          <w:tcPr>
            <w:tcW w:type="dxa" w:w="1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73640C" w:rsidP="007C186B" w:rsidR="0073640C" w:rsidRPr="0073640C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73640C" w:rsidP="007C186B" w:rsidR="0073640C" w:rsidRPr="0073640C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3640C" w:rsidP="0073640C" w:rsidR="0073640C" w:rsidRPr="0073640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smartTag w:element="date" w:uri="urn:schemas-microsoft-com:office:smarttags">
              <w:smartTagPr>
                <w:attr w:val="trans" w:name="ls"/>
                <w:attr w:val="03" w:name="Month"/>
                <w:attr w:val="13" w:name="Day"/>
                <w:attr w:val="2018" w:name="Year"/>
              </w:smartTagPr>
              <w:r w:rsidRPr="0073640C">
                <w:rPr>
                  <w:rFonts w:cs="Arial" w:hAnsi="Arial" w:ascii="Arial"/>
                  <w:sz w:val="20"/>
                  <w:szCs w:val="20"/>
                </w:rPr>
                <w:t>13.03.2018</w:t>
              </w:r>
            </w:smartTag>
          </w:p>
        </w:tc>
      </w:tr>
      <w:tr w:rsidR="0073640C" w:rsidRPr="002D7FE2">
        <w:trPr>
          <w:trHeight w:val="720"/>
        </w:trPr>
        <w:tc>
          <w:tcPr>
            <w:tcW w:type="dxa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7FE2" w:rsidP="00F50D1A" w:rsidR="0073640C" w:rsidRPr="00F50D1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5</w:t>
            </w:r>
          </w:p>
        </w:tc>
        <w:tc>
          <w:tcPr>
            <w:tcW w:type="dxa" w:w="8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3640C" w:rsidP="00F50D1A" w:rsidR="0073640C" w:rsidRPr="002D7FE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D7FE2">
              <w:rPr>
                <w:rFonts w:cs="Arial" w:hAnsi="Arial" w:ascii="Arial"/>
                <w:sz w:val="20"/>
                <w:szCs w:val="20"/>
              </w:rPr>
              <w:t>5</w:t>
            </w:r>
          </w:p>
        </w:tc>
        <w:tc>
          <w:tcPr>
            <w:tcW w:type="dxa" w:w="306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2D7FE2" w:rsidP="007C186B" w:rsidR="002D7FE2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73640C" w:rsidP="002D7FE2" w:rsidR="0073640C" w:rsidRPr="002D7FE2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2D7FE2">
              <w:rPr>
                <w:rFonts w:cs="Arial" w:hAnsi="Arial" w:ascii="Arial"/>
                <w:sz w:val="20"/>
                <w:szCs w:val="20"/>
              </w:rPr>
              <w:t xml:space="preserve">GRAD ZAGREB, </w:t>
            </w:r>
          </w:p>
          <w:p w:rsidRDefault="0073640C" w:rsidP="002D7FE2" w:rsidR="0073640C" w:rsidRPr="002D7FE2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2D7FE2">
              <w:rPr>
                <w:rFonts w:cs="Arial" w:hAnsi="Arial" w:ascii="Arial"/>
                <w:sz w:val="20"/>
                <w:szCs w:val="20"/>
              </w:rPr>
              <w:t>OIB: 61817894937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3640C" w:rsidP="002D7FE2" w:rsidR="0073640C" w:rsidRPr="002D7FE2">
            <w:pPr>
              <w:rPr>
                <w:rFonts w:cs="Arial" w:hAnsi="Arial" w:ascii="Arial"/>
                <w:sz w:val="20"/>
                <w:szCs w:val="20"/>
              </w:rPr>
            </w:pPr>
            <w:r w:rsidRPr="002D7FE2">
              <w:rPr>
                <w:rFonts w:cs="Arial" w:hAnsi="Arial" w:ascii="Arial"/>
                <w:sz w:val="20"/>
                <w:szCs w:val="20"/>
              </w:rPr>
              <w:t>Zagreb, Trg S. Radića 1</w:t>
            </w:r>
          </w:p>
        </w:tc>
        <w:tc>
          <w:tcPr>
            <w:tcW w:type="dxa" w:w="38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BC71BA" w:rsidP="007C186B" w:rsidR="0073640C" w:rsidRPr="002D7FE2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spomenička renta, vlastito rješenje </w:t>
            </w:r>
            <w:r w:rsidR="0073640C" w:rsidRPr="002D7FE2">
              <w:rPr>
                <w:rFonts w:cs="Arial" w:hAnsi="Arial" w:ascii="Arial"/>
                <w:sz w:val="20"/>
                <w:szCs w:val="20"/>
              </w:rPr>
              <w:t xml:space="preserve"> o ovrsi </w:t>
            </w:r>
            <w:r w:rsidR="0073640C" w:rsidRPr="002D7FE2">
              <w:rPr>
                <w:rFonts w:cs="Arial" w:hAnsi="Arial" w:ascii="Arial"/>
                <w:sz w:val="18"/>
                <w:szCs w:val="18"/>
              </w:rPr>
              <w:t xml:space="preserve">UP/I-373-04/12-03/107 od </w:t>
            </w:r>
            <w:smartTag w:element="date" w:uri="urn:schemas-microsoft-com:office:smarttags">
              <w:smartTagPr>
                <w:attr w:val="trans" w:name="ls"/>
                <w:attr w:val="12" w:name="Month"/>
                <w:attr w:val="10" w:name="Day"/>
                <w:attr w:val="12" w:name="Year"/>
              </w:smartTagPr>
              <w:r w:rsidR="0073640C" w:rsidRPr="002D7FE2">
                <w:rPr>
                  <w:rFonts w:cs="Arial" w:hAnsi="Arial" w:ascii="Arial"/>
                  <w:sz w:val="18"/>
                  <w:szCs w:val="18"/>
                </w:rPr>
                <w:t>10.12.12</w:t>
              </w:r>
            </w:smartTag>
            <w:r w:rsidR="0073640C" w:rsidRPr="002D7FE2">
              <w:rPr>
                <w:rFonts w:cs="Arial" w:hAnsi="Arial" w:ascii="Arial"/>
                <w:sz w:val="18"/>
                <w:szCs w:val="18"/>
              </w:rPr>
              <w:t xml:space="preserve">, UP/I-373-047/13-03/11 od </w:t>
            </w:r>
            <w:smartTag w:element="date" w:uri="urn:schemas-microsoft-com:office:smarttags">
              <w:smartTagPr>
                <w:attr w:val="trans" w:name="ls"/>
                <w:attr w:val="12" w:name="Month"/>
                <w:attr w:val="19" w:name="Day"/>
                <w:attr w:val="13" w:name="Year"/>
              </w:smartTagPr>
              <w:r w:rsidR="0073640C" w:rsidRPr="002D7FE2">
                <w:rPr>
                  <w:rFonts w:cs="Arial" w:hAnsi="Arial" w:ascii="Arial"/>
                  <w:sz w:val="18"/>
                  <w:szCs w:val="18"/>
                </w:rPr>
                <w:t>19.12.13</w:t>
              </w:r>
            </w:smartTag>
            <w:r w:rsidR="0073640C" w:rsidRPr="002D7FE2">
              <w:rPr>
                <w:rFonts w:cs="Arial" w:hAnsi="Arial" w:ascii="Arial"/>
                <w:sz w:val="18"/>
                <w:szCs w:val="18"/>
              </w:rPr>
              <w:t xml:space="preserve">, UP/I-373-04/14-03/11 od </w:t>
            </w:r>
            <w:smartTag w:element="date" w:uri="urn:schemas-microsoft-com:office:smarttags">
              <w:smartTagPr>
                <w:attr w:val="trans" w:name="ls"/>
                <w:attr w:val="10" w:name="Month"/>
                <w:attr w:val="27" w:name="Day"/>
                <w:attr w:val="14" w:name="Year"/>
              </w:smartTagPr>
              <w:r w:rsidR="0073640C" w:rsidRPr="002D7FE2">
                <w:rPr>
                  <w:rFonts w:cs="Arial" w:hAnsi="Arial" w:ascii="Arial"/>
                  <w:sz w:val="18"/>
                  <w:szCs w:val="18"/>
                </w:rPr>
                <w:t>27.10.14</w:t>
              </w:r>
            </w:smartTag>
            <w:r w:rsidR="0073640C" w:rsidRPr="002D7FE2">
              <w:rPr>
                <w:rFonts w:cs="Arial" w:hAnsi="Arial" w:ascii="Arial"/>
                <w:sz w:val="18"/>
                <w:szCs w:val="18"/>
              </w:rPr>
              <w:t xml:space="preserve">, UP/I-373-04/15-03/11 od </w:t>
            </w:r>
            <w:smartTag w:element="date" w:uri="urn:schemas-microsoft-com:office:smarttags">
              <w:smartTagPr>
                <w:attr w:val="trans" w:name="ls"/>
                <w:attr w:val="11" w:name="Month"/>
                <w:attr w:val="13" w:name="Day"/>
                <w:attr w:val="15" w:name="Year"/>
              </w:smartTagPr>
              <w:r w:rsidR="0073640C" w:rsidRPr="002D7FE2">
                <w:rPr>
                  <w:rFonts w:cs="Arial" w:hAnsi="Arial" w:ascii="Arial"/>
                  <w:sz w:val="18"/>
                  <w:szCs w:val="18"/>
                </w:rPr>
                <w:t>13.11.15</w:t>
              </w:r>
            </w:smartTag>
          </w:p>
        </w:tc>
        <w:tc>
          <w:tcPr>
            <w:tcW w:type="dxa" w:w="14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3640C" w:rsidP="00F50D1A" w:rsidR="0073640C" w:rsidRPr="002D7FE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D7FE2">
              <w:rPr>
                <w:rFonts w:cs="Arial" w:hAnsi="Arial" w:ascii="Arial"/>
                <w:sz w:val="20"/>
                <w:szCs w:val="20"/>
              </w:rPr>
              <w:t>7.157,00</w:t>
            </w:r>
          </w:p>
        </w:tc>
        <w:tc>
          <w:tcPr>
            <w:tcW w:type="dxa" w:w="11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73640C" w:rsidP="007C186B" w:rsidR="0073640C" w:rsidRPr="002D7FE2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73640C" w:rsidP="007C186B" w:rsidR="0073640C" w:rsidRPr="002D7FE2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3640C" w:rsidP="002D7FE2" w:rsidR="0073640C" w:rsidRPr="002D7FE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smartTag w:element="date" w:uri="urn:schemas-microsoft-com:office:smarttags">
              <w:smartTagPr>
                <w:attr w:val="trans" w:name="ls"/>
                <w:attr w:val="03" w:name="Month"/>
                <w:attr w:val="13" w:name="Day"/>
                <w:attr w:val="2018" w:name="Year"/>
              </w:smartTagPr>
              <w:r w:rsidRPr="002D7FE2">
                <w:rPr>
                  <w:rFonts w:cs="Arial" w:hAnsi="Arial" w:ascii="Arial"/>
                  <w:sz w:val="20"/>
                  <w:szCs w:val="20"/>
                </w:rPr>
                <w:t>13.03.2018</w:t>
              </w:r>
            </w:smartTag>
          </w:p>
        </w:tc>
      </w:tr>
      <w:tr w:rsidR="0073640C" w:rsidRPr="006F706E">
        <w:trPr>
          <w:trHeight w:val="720"/>
        </w:trPr>
        <w:tc>
          <w:tcPr>
            <w:tcW w:type="dxa" w:w="4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7FE2" w:rsidP="00345772" w:rsidR="0073640C" w:rsidRPr="006F706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7FE2" w:rsidP="00345772" w:rsidR="0073640C" w:rsidRPr="002D7FE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D7FE2">
              <w:rPr>
                <w:rFonts w:cs="Arial" w:hAnsi="Arial" w:ascii="Arial"/>
                <w:sz w:val="20"/>
                <w:szCs w:val="20"/>
              </w:rPr>
              <w:t>6</w:t>
            </w:r>
          </w:p>
        </w:tc>
        <w:tc>
          <w:tcPr>
            <w:tcW w:type="dxa" w:w="3063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2D7FE2" w:rsidP="00345772" w:rsidR="0073640C" w:rsidRPr="002D7FE2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2D7FE2">
              <w:rPr>
                <w:rFonts w:cs="Arial" w:hAnsi="Arial" w:ascii="Arial"/>
                <w:sz w:val="20"/>
                <w:szCs w:val="20"/>
              </w:rPr>
              <w:t>Hrvatske vode –pravna osoba za upravljanje vodama</w:t>
            </w:r>
          </w:p>
          <w:p w:rsidRDefault="002D7FE2" w:rsidP="00345772" w:rsidR="002D7FE2" w:rsidRPr="002D7FE2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2D7FE2">
              <w:rPr>
                <w:rFonts w:cs="Arial" w:hAnsi="Arial" w:ascii="Arial"/>
                <w:sz w:val="20"/>
                <w:szCs w:val="20"/>
              </w:rPr>
              <w:t>OIB:28921383001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7FE2" w:rsidP="009B4C10" w:rsidR="0073640C" w:rsidRPr="002D7FE2">
            <w:pPr>
              <w:rPr>
                <w:rFonts w:cs="Arial" w:hAnsi="Arial" w:ascii="Arial"/>
                <w:sz w:val="20"/>
                <w:szCs w:val="20"/>
              </w:rPr>
            </w:pPr>
            <w:r w:rsidRPr="002D7FE2">
              <w:rPr>
                <w:rFonts w:cs="Arial" w:hAnsi="Arial" w:ascii="Arial"/>
                <w:sz w:val="20"/>
                <w:szCs w:val="20"/>
              </w:rPr>
              <w:t>Zagreb, Ulica  grada Vukovara 220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570DB" w:rsidP="00DB4C1A" w:rsidR="0073640C" w:rsidRPr="00B570D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B570DB">
              <w:rPr>
                <w:rFonts w:cs="Arial" w:hAnsi="Arial" w:ascii="Arial"/>
                <w:sz w:val="18"/>
                <w:szCs w:val="18"/>
              </w:rPr>
              <w:t>naknada za uređenje voda, vlastito rj</w:t>
            </w:r>
            <w:r>
              <w:rPr>
                <w:rFonts w:cs="Arial" w:hAnsi="Arial" w:ascii="Arial"/>
                <w:sz w:val="18"/>
                <w:szCs w:val="18"/>
              </w:rPr>
              <w:t xml:space="preserve">ešenje </w:t>
            </w:r>
            <w:r w:rsidRPr="00B570DB">
              <w:rPr>
                <w:rFonts w:cs="Arial" w:hAnsi="Arial" w:ascii="Arial"/>
                <w:sz w:val="18"/>
                <w:szCs w:val="18"/>
              </w:rPr>
              <w:t xml:space="preserve"> o ovrsi UP/I-363-03/2012-81/0054 od </w:t>
            </w:r>
            <w:smartTag w:element="date" w:uri="urn:schemas-microsoft-com:office:smarttags">
              <w:smartTagPr>
                <w:attr w:val="trans" w:name="ls"/>
                <w:attr w:val="12" w:name="Month"/>
                <w:attr w:val="17" w:name="Day"/>
                <w:attr w:val="12" w:name="Year"/>
              </w:smartTagPr>
              <w:r w:rsidRPr="00B570DB">
                <w:rPr>
                  <w:rFonts w:cs="Arial" w:hAnsi="Arial" w:ascii="Arial"/>
                  <w:sz w:val="18"/>
                  <w:szCs w:val="18"/>
                </w:rPr>
                <w:t>17.12.12</w:t>
              </w:r>
            </w:smartTag>
            <w:r w:rsidRPr="00B570DB">
              <w:rPr>
                <w:rFonts w:cs="Arial" w:hAnsi="Arial" w:ascii="Arial"/>
                <w:sz w:val="18"/>
                <w:szCs w:val="18"/>
              </w:rPr>
              <w:t xml:space="preserve">, UP/I-325-08/2011-07/9645 od </w:t>
            </w:r>
            <w:smartTag w:element="date" w:uri="urn:schemas-microsoft-com:office:smarttags">
              <w:smartTagPr>
                <w:attr w:val="trans" w:name="ls"/>
                <w:attr w:val="01" w:name="Month"/>
                <w:attr w:val="03" w:name="Day"/>
                <w:attr w:val="11" w:name="Year"/>
              </w:smartTagPr>
              <w:r w:rsidRPr="00B570DB">
                <w:rPr>
                  <w:rFonts w:cs="Arial" w:hAnsi="Arial" w:ascii="Arial"/>
                  <w:sz w:val="18"/>
                  <w:szCs w:val="18"/>
                </w:rPr>
                <w:t>03.01.11</w:t>
              </w:r>
            </w:smartTag>
            <w:r w:rsidR="00453569">
              <w:t xml:space="preserve">             </w:t>
            </w:r>
          </w:p>
        </w:tc>
        <w:tc>
          <w:tcPr>
            <w:tcW w:type="dxa" w:w="1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7FE2" w:rsidP="009B4C10" w:rsidR="0073640C" w:rsidRPr="002D7FE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D7FE2">
              <w:rPr>
                <w:rFonts w:cs="Arial" w:hAnsi="Arial" w:ascii="Arial"/>
                <w:sz w:val="20"/>
                <w:szCs w:val="20"/>
              </w:rPr>
              <w:t>492,53</w:t>
            </w:r>
          </w:p>
        </w:tc>
        <w:tc>
          <w:tcPr>
            <w:tcW w:type="dxa" w:w="1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3640C" w:rsidP="00345772" w:rsidR="0073640C" w:rsidRPr="002D7FE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3640C" w:rsidP="00345772" w:rsidR="0073640C" w:rsidRPr="002D7FE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7FE2" w:rsidP="00345772" w:rsidR="0073640C" w:rsidRPr="002D7FE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smartTag w:element="date" w:uri="urn:schemas-microsoft-com:office:smarttags">
              <w:smartTagPr>
                <w:attr w:val="trans" w:name="ls"/>
                <w:attr w:val="03" w:name="Month"/>
                <w:attr w:val="20" w:name="Day"/>
                <w:attr w:val="2018" w:name="Year"/>
              </w:smartTagPr>
              <w:r w:rsidRPr="002D7FE2">
                <w:rPr>
                  <w:rFonts w:cs="Arial" w:hAnsi="Arial" w:ascii="Arial"/>
                  <w:sz w:val="20"/>
                  <w:szCs w:val="20"/>
                </w:rPr>
                <w:t>20.03.2018.</w:t>
              </w:r>
            </w:smartTag>
          </w:p>
        </w:tc>
      </w:tr>
      <w:tr w:rsidR="002D7FE2" w:rsidRPr="00D449E1">
        <w:trPr>
          <w:trHeight w:val="720"/>
        </w:trPr>
        <w:tc>
          <w:tcPr>
            <w:tcW w:type="dxa" w:w="4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7FE2" w:rsidP="00345772" w:rsidR="002D7FE2" w:rsidRPr="00D449E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449E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7FE2" w:rsidP="00345772" w:rsidR="002D7FE2" w:rsidRPr="00D449E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449E1">
              <w:rPr>
                <w:rFonts w:cs="Arial" w:hAnsi="Arial" w:ascii="Arial"/>
                <w:sz w:val="20"/>
                <w:szCs w:val="20"/>
              </w:rPr>
              <w:t>7</w:t>
            </w:r>
          </w:p>
        </w:tc>
        <w:tc>
          <w:tcPr>
            <w:tcW w:type="dxa" w:w="3063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2D7FE2" w:rsidP="00345772" w:rsidR="002D7FE2" w:rsidRPr="00D449E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D449E1">
              <w:rPr>
                <w:rFonts w:cs="Arial" w:hAnsi="Arial" w:ascii="Arial"/>
                <w:sz w:val="20"/>
                <w:szCs w:val="20"/>
              </w:rPr>
              <w:t xml:space="preserve">Centar za restrukturiranje i prodaju </w:t>
            </w:r>
          </w:p>
          <w:p w:rsidRDefault="002D7FE2" w:rsidP="00345772" w:rsidR="002D7FE2" w:rsidRPr="00D449E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D449E1">
              <w:rPr>
                <w:rFonts w:cs="Arial" w:hAnsi="Arial" w:ascii="Arial"/>
                <w:sz w:val="20"/>
                <w:szCs w:val="20"/>
              </w:rPr>
              <w:t>OIB:38083028711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7FE2" w:rsidP="009B4C10" w:rsidR="002D7FE2" w:rsidRPr="00D449E1">
            <w:pPr>
              <w:rPr>
                <w:rFonts w:cs="Arial" w:hAnsi="Arial" w:ascii="Arial"/>
                <w:sz w:val="20"/>
                <w:szCs w:val="20"/>
              </w:rPr>
            </w:pPr>
            <w:r w:rsidRPr="00D449E1">
              <w:rPr>
                <w:rFonts w:cs="Arial" w:hAnsi="Arial" w:ascii="Arial"/>
                <w:sz w:val="20"/>
                <w:szCs w:val="20"/>
              </w:rPr>
              <w:t>Zagreb, Ivana Lučića 6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7FE2" w:rsidP="009708B3" w:rsidR="002D7FE2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B570DB">
              <w:rPr>
                <w:rFonts w:cs="Arial" w:hAnsi="Arial" w:ascii="Arial"/>
                <w:sz w:val="18"/>
                <w:szCs w:val="18"/>
              </w:rPr>
              <w:t>Zakup poslovnog prostora u Zagrebu , Petrinjska 29</w:t>
            </w:r>
            <w:r w:rsidR="00DB4C1A">
              <w:rPr>
                <w:rFonts w:cs="Arial" w:hAnsi="Arial" w:ascii="Arial"/>
                <w:sz w:val="18"/>
                <w:szCs w:val="18"/>
              </w:rPr>
              <w:t>,</w:t>
            </w:r>
            <w:r w:rsidR="009708B3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D449E1" w:rsidRPr="00B570DB">
              <w:rPr>
                <w:rFonts w:cs="Arial" w:hAnsi="Arial" w:ascii="Arial"/>
                <w:sz w:val="18"/>
                <w:szCs w:val="18"/>
              </w:rPr>
              <w:t xml:space="preserve"> 2008. godina do </w:t>
            </w:r>
            <w:smartTag w:element="date" w:uri="urn:schemas-microsoft-com:office:smarttags">
              <w:smartTagPr>
                <w:attr w:val="trans" w:name="ls"/>
                <w:attr w:val="7" w:name="Month"/>
                <w:attr w:val="26" w:name="Day"/>
                <w:attr w:val="2015" w:name="Year"/>
              </w:smartTagPr>
              <w:r w:rsidR="00D449E1" w:rsidRPr="00B570DB">
                <w:rPr>
                  <w:rFonts w:cs="Arial" w:hAnsi="Arial" w:ascii="Arial"/>
                  <w:sz w:val="18"/>
                  <w:szCs w:val="18"/>
                </w:rPr>
                <w:t>26.7.2015.</w:t>
              </w:r>
            </w:smartTag>
            <w:r w:rsidR="00B570DB" w:rsidRPr="00B570DB">
              <w:rPr>
                <w:rFonts w:cs="Arial" w:hAnsi="Arial" w:ascii="Arial"/>
                <w:sz w:val="18"/>
                <w:szCs w:val="18"/>
              </w:rPr>
              <w:t xml:space="preserve"> ; UP/I-942-01/97-02/686 od </w:t>
            </w:r>
            <w:smartTag w:element="date" w:uri="urn:schemas-microsoft-com:office:smarttags">
              <w:smartTagPr>
                <w:attr w:val="trans" w:name="ls"/>
                <w:attr w:val="12" w:name="Month"/>
                <w:attr w:val="04" w:name="Day"/>
                <w:attr w:val="01" w:name="Year"/>
              </w:smartTagPr>
              <w:r w:rsidR="00B570DB" w:rsidRPr="00B570DB">
                <w:rPr>
                  <w:rFonts w:cs="Arial" w:hAnsi="Arial" w:ascii="Arial"/>
                  <w:sz w:val="18"/>
                  <w:szCs w:val="18"/>
                </w:rPr>
                <w:t>04.12.01</w:t>
              </w:r>
            </w:smartTag>
            <w:r w:rsidR="00B570DB" w:rsidRPr="00B570DB">
              <w:rPr>
                <w:rFonts w:cs="Arial" w:hAnsi="Arial" w:ascii="Arial"/>
                <w:sz w:val="18"/>
                <w:szCs w:val="18"/>
              </w:rPr>
              <w:t xml:space="preserve">, Zaključak Grad Zagreb, UP/I-942-01/97-02/686 od </w:t>
            </w:r>
            <w:smartTag w:element="date" w:uri="urn:schemas-microsoft-com:office:smarttags">
              <w:smartTagPr>
                <w:attr w:val="trans" w:name="ls"/>
                <w:attr w:val="01" w:name="Month"/>
                <w:attr w:val="20" w:name="Day"/>
                <w:attr w:val="09" w:name="Year"/>
              </w:smartTagPr>
              <w:r w:rsidR="00B570DB" w:rsidRPr="00B570DB">
                <w:rPr>
                  <w:rFonts w:cs="Arial" w:hAnsi="Arial" w:ascii="Arial"/>
                  <w:sz w:val="18"/>
                  <w:szCs w:val="18"/>
                </w:rPr>
                <w:t>20.01.09</w:t>
              </w:r>
            </w:smartTag>
            <w:r w:rsidR="00B570DB" w:rsidRPr="00B570DB">
              <w:rPr>
                <w:rFonts w:cs="Arial" w:hAnsi="Arial" w:ascii="Arial"/>
                <w:sz w:val="18"/>
                <w:szCs w:val="18"/>
              </w:rPr>
              <w:t>, ugovor o zakupu, IOS</w:t>
            </w:r>
          </w:p>
          <w:p w:rsidRDefault="009708B3" w:rsidP="009708B3" w:rsidR="009708B3" w:rsidRPr="00B570D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449E1" w:rsidP="009B4C10" w:rsidR="002D7FE2" w:rsidRPr="00D449E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449E1">
              <w:rPr>
                <w:rFonts w:cs="Arial" w:hAnsi="Arial" w:ascii="Arial"/>
                <w:sz w:val="20"/>
                <w:szCs w:val="20"/>
              </w:rPr>
              <w:t>215.563,85</w:t>
            </w:r>
          </w:p>
        </w:tc>
        <w:tc>
          <w:tcPr>
            <w:tcW w:type="dxa" w:w="1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449E1" w:rsidP="00345772" w:rsidR="002D7FE2" w:rsidRPr="00D449E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449E1">
              <w:rPr>
                <w:rFonts w:cs="Arial" w:hAnsi="Arial" w:ascii="Arial"/>
                <w:sz w:val="20"/>
                <w:szCs w:val="20"/>
              </w:rPr>
              <w:t>DA</w:t>
            </w: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7FE2" w:rsidP="00345772" w:rsidR="002D7FE2" w:rsidRPr="00D449E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449E1" w:rsidP="00345772" w:rsidR="002D7FE2" w:rsidRPr="00D449E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smartTag w:element="date" w:uri="urn:schemas-microsoft-com:office:smarttags">
              <w:smartTagPr>
                <w:attr w:val="trans" w:name="ls"/>
                <w:attr w:val="03" w:name="Month"/>
                <w:attr w:val="20" w:name="Day"/>
                <w:attr w:val="2018" w:name="Year"/>
              </w:smartTagPr>
              <w:r w:rsidRPr="00D449E1">
                <w:rPr>
                  <w:rFonts w:cs="Arial" w:hAnsi="Arial" w:ascii="Arial"/>
                  <w:sz w:val="20"/>
                  <w:szCs w:val="20"/>
                </w:rPr>
                <w:t>20.03.2018.</w:t>
              </w:r>
            </w:smartTag>
          </w:p>
        </w:tc>
      </w:tr>
      <w:tr w:rsidR="002D7FE2" w:rsidRPr="00D449E1">
        <w:trPr>
          <w:trHeight w:val="720"/>
        </w:trPr>
        <w:tc>
          <w:tcPr>
            <w:tcW w:type="dxa" w:w="4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449E1" w:rsidP="00345772" w:rsidR="002D7FE2" w:rsidRPr="00D449E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449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449E1" w:rsidP="00345772" w:rsidR="002D7FE2" w:rsidRPr="00D449E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449E1">
              <w:rPr>
                <w:rFonts w:cs="Arial" w:hAnsi="Arial" w:ascii="Arial"/>
                <w:sz w:val="20"/>
                <w:szCs w:val="20"/>
              </w:rPr>
              <w:t>8</w:t>
            </w:r>
          </w:p>
        </w:tc>
        <w:tc>
          <w:tcPr>
            <w:tcW w:type="dxa" w:w="3063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D449E1" w:rsidP="00345772" w:rsidR="002D7FE2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HEP ELEKTRA d.o.o.</w:t>
            </w:r>
          </w:p>
          <w:p w:rsidRDefault="00D449E1" w:rsidP="00345772" w:rsidR="00D449E1" w:rsidRPr="00D449E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OIB:43965974818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73FB4" w:rsidP="009B4C10" w:rsidR="002D7FE2" w:rsidRPr="00D449E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Zagreb, Gundulićeva 32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49E1" w:rsidP="009106AA" w:rsidR="002D7FE2" w:rsidRPr="00D449E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Potrošnja električne energije 8,9,11,12 2017.godina </w:t>
            </w:r>
          </w:p>
        </w:tc>
        <w:tc>
          <w:tcPr>
            <w:tcW w:type="dxa" w:w="1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449E1" w:rsidP="009B4C10" w:rsidR="002D7FE2" w:rsidRPr="00D449E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2.431,95</w:t>
            </w:r>
          </w:p>
        </w:tc>
        <w:tc>
          <w:tcPr>
            <w:tcW w:type="dxa" w:w="1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7FE2" w:rsidP="00345772" w:rsidR="002D7FE2" w:rsidRPr="00D449E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7FE2" w:rsidP="00345772" w:rsidR="002D7FE2" w:rsidRPr="00D449E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449E1" w:rsidP="00345772" w:rsidR="002D7FE2" w:rsidRPr="00D449E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smartTag w:element="date" w:uri="urn:schemas-microsoft-com:office:smarttags">
              <w:smartTagPr>
                <w:attr w:val="trans" w:name="ls"/>
                <w:attr w:val="03" w:name="Month"/>
                <w:attr w:val="21" w:name="Day"/>
                <w:attr w:val="2018" w:name="Year"/>
              </w:smartTagPr>
              <w:r>
                <w:rPr>
                  <w:rFonts w:cs="Arial" w:hAnsi="Arial" w:ascii="Arial"/>
                  <w:sz w:val="20"/>
                  <w:szCs w:val="20"/>
                </w:rPr>
                <w:t>21.03.2018.</w:t>
              </w:r>
            </w:smartTag>
          </w:p>
        </w:tc>
      </w:tr>
      <w:tr w:rsidR="002D7FE2" w:rsidRPr="006F706E">
        <w:trPr>
          <w:trHeight w:val="682"/>
        </w:trPr>
        <w:tc>
          <w:tcPr>
            <w:tcW w:type="dxa" w:w="4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7FE2" w:rsidP="00F716EA" w:rsidR="002D7FE2" w:rsidRPr="006F706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7FE2" w:rsidR="002D7FE2" w:rsidRPr="006F706E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063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2D7FE2" w:rsidP="00875060" w:rsidR="002D7FE2" w:rsidRPr="006F706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7FE2" w:rsidR="002D7FE2" w:rsidRPr="006F706E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7FE2" w:rsidP="006F706E" w:rsidR="002D7FE2" w:rsidRPr="00A73FB4">
            <w:pPr>
              <w:spacing w:lineRule="auto" w:line="240" w:after="0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A73FB4">
              <w:rPr>
                <w:rFonts w:cs="Arial" w:hAnsi="Arial" w:ascii="Arial"/>
                <w:b/>
                <w:sz w:val="20"/>
                <w:szCs w:val="20"/>
              </w:rPr>
              <w:t>Ukupno prijavljeni iznos</w:t>
            </w:r>
          </w:p>
        </w:tc>
        <w:tc>
          <w:tcPr>
            <w:tcW w:type="dxa" w:w="1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A1D2E" w:rsidP="006F706E" w:rsidR="002D7FE2" w:rsidRPr="00DA1D2E">
            <w:pPr>
              <w:spacing w:lineRule="auto" w:line="240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DA1D2E">
              <w:rPr>
                <w:rFonts w:cs="Arial" w:hAnsi="Arial" w:ascii="Arial"/>
                <w:b/>
                <w:sz w:val="20"/>
                <w:szCs w:val="20"/>
              </w:rPr>
              <w:t>331.159,76</w:t>
            </w:r>
          </w:p>
        </w:tc>
        <w:tc>
          <w:tcPr>
            <w:tcW w:type="dxa" w:w="1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7FE2" w:rsidP="006F706E" w:rsidR="002D7FE2" w:rsidRPr="006F706E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7FE2" w:rsidP="006F706E" w:rsidR="002D7FE2" w:rsidRPr="006F706E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</w:p>
        </w:tc>
        <w:tc>
          <w:tcPr>
            <w:tcW w:type="dxa" w:w="1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7FE2" w:rsidP="006F706E" w:rsidR="002D7FE2" w:rsidRPr="006F706E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</w:tbl>
    <w:p w:rsidRDefault="009865AC" w:rsidP="006F706E" w:rsidR="009865AC" w:rsidRPr="00DD5B33">
      <w:pPr>
        <w:rPr>
          <w:rFonts w:cs="Arial" w:hAnsi="Arial" w:ascii="Arial"/>
          <w:sz w:val="20"/>
          <w:szCs w:val="20"/>
        </w:rPr>
      </w:pPr>
    </w:p>
    <w:p w:rsidRDefault="00DD5B33" w:rsidP="006F706E" w:rsidR="00DD5B33">
      <w:pPr>
        <w:rPr>
          <w:rFonts w:cs="Arial" w:hAnsi="Arial" w:ascii="Arial"/>
          <w:sz w:val="20"/>
          <w:szCs w:val="20"/>
        </w:rPr>
      </w:pPr>
    </w:p>
    <w:p w:rsidRDefault="00DD5B33" w:rsidP="006F706E" w:rsidR="00DD5B33">
      <w:pPr>
        <w:rPr>
          <w:rFonts w:cs="Arial" w:hAnsi="Arial" w:ascii="Arial"/>
          <w:sz w:val="20"/>
          <w:szCs w:val="20"/>
        </w:rPr>
      </w:pPr>
    </w:p>
    <w:p w:rsidRDefault="006F706E" w:rsidP="006F706E" w:rsidR="006F706E" w:rsidRPr="00DD5B33">
      <w:pPr>
        <w:rPr>
          <w:rFonts w:cs="Arial" w:hAnsi="Arial" w:ascii="Arial"/>
          <w:sz w:val="20"/>
          <w:szCs w:val="20"/>
        </w:rPr>
      </w:pPr>
      <w:r w:rsidRPr="00DD5B33">
        <w:rPr>
          <w:rFonts w:cs="Arial" w:hAnsi="Arial" w:ascii="Arial"/>
          <w:sz w:val="20"/>
          <w:szCs w:val="20"/>
        </w:rPr>
        <w:t>Zagreb,</w:t>
      </w:r>
      <w:r w:rsidR="00DA1D2E">
        <w:rPr>
          <w:rFonts w:cs="Arial" w:hAnsi="Arial" w:ascii="Arial"/>
          <w:sz w:val="20"/>
          <w:szCs w:val="20"/>
        </w:rPr>
        <w:t>27.03.</w:t>
      </w:r>
      <w:r w:rsidR="009865AC" w:rsidRPr="00DD5B33">
        <w:rPr>
          <w:rFonts w:cs="Arial" w:hAnsi="Arial" w:ascii="Arial"/>
          <w:sz w:val="20"/>
          <w:szCs w:val="20"/>
        </w:rPr>
        <w:t>.2018.</w:t>
      </w:r>
      <w:r w:rsidRPr="00DD5B33">
        <w:rPr>
          <w:rFonts w:cs="Arial" w:hAnsi="Arial" w:ascii="Arial"/>
          <w:sz w:val="20"/>
          <w:szCs w:val="20"/>
        </w:rPr>
        <w:tab/>
      </w:r>
      <w:r w:rsidRPr="00DD5B33">
        <w:rPr>
          <w:rFonts w:cs="Arial" w:hAnsi="Arial" w:ascii="Arial"/>
          <w:sz w:val="20"/>
          <w:szCs w:val="20"/>
        </w:rPr>
        <w:tab/>
      </w:r>
      <w:r w:rsidRPr="00DD5B33">
        <w:rPr>
          <w:rFonts w:cs="Arial" w:hAnsi="Arial" w:ascii="Arial"/>
          <w:sz w:val="20"/>
          <w:szCs w:val="20"/>
        </w:rPr>
        <w:tab/>
      </w:r>
      <w:r w:rsidRPr="00DD5B33">
        <w:rPr>
          <w:rFonts w:cs="Arial" w:hAnsi="Arial" w:ascii="Arial"/>
          <w:sz w:val="20"/>
          <w:szCs w:val="20"/>
        </w:rPr>
        <w:tab/>
      </w:r>
      <w:r w:rsidRPr="00DD5B33">
        <w:rPr>
          <w:rFonts w:cs="Arial" w:hAnsi="Arial" w:ascii="Arial"/>
          <w:sz w:val="20"/>
          <w:szCs w:val="20"/>
        </w:rPr>
        <w:tab/>
      </w:r>
      <w:r w:rsidRPr="00DD5B33">
        <w:rPr>
          <w:rFonts w:cs="Arial" w:hAnsi="Arial" w:ascii="Arial"/>
          <w:sz w:val="20"/>
          <w:szCs w:val="20"/>
        </w:rPr>
        <w:tab/>
      </w:r>
      <w:r w:rsidRPr="00DD5B33">
        <w:rPr>
          <w:rFonts w:cs="Arial" w:hAnsi="Arial" w:ascii="Arial"/>
          <w:sz w:val="20"/>
          <w:szCs w:val="20"/>
        </w:rPr>
        <w:tab/>
      </w:r>
      <w:r w:rsidRPr="00DD5B33">
        <w:rPr>
          <w:rFonts w:cs="Arial" w:hAnsi="Arial" w:ascii="Arial"/>
          <w:sz w:val="20"/>
          <w:szCs w:val="20"/>
        </w:rPr>
        <w:tab/>
      </w:r>
      <w:r w:rsidRPr="00DD5B33">
        <w:rPr>
          <w:rFonts w:cs="Arial" w:hAnsi="Arial" w:ascii="Arial"/>
          <w:sz w:val="20"/>
          <w:szCs w:val="20"/>
        </w:rPr>
        <w:tab/>
      </w:r>
      <w:r w:rsidRPr="00DD5B33">
        <w:rPr>
          <w:rFonts w:cs="Arial" w:hAnsi="Arial" w:ascii="Arial"/>
          <w:sz w:val="20"/>
          <w:szCs w:val="20"/>
        </w:rPr>
        <w:tab/>
      </w:r>
      <w:r w:rsidRPr="00DD5B33">
        <w:rPr>
          <w:rFonts w:cs="Arial" w:hAnsi="Arial" w:ascii="Arial"/>
          <w:sz w:val="20"/>
          <w:szCs w:val="20"/>
        </w:rPr>
        <w:tab/>
        <w:t xml:space="preserve">                           </w:t>
      </w:r>
      <w:r w:rsidR="00DD5B33">
        <w:rPr>
          <w:rFonts w:cs="Arial" w:hAnsi="Arial" w:ascii="Arial"/>
          <w:sz w:val="20"/>
          <w:szCs w:val="20"/>
        </w:rPr>
        <w:tab/>
      </w:r>
      <w:r w:rsidRPr="00DD5B33">
        <w:rPr>
          <w:rFonts w:cs="Arial" w:hAnsi="Arial" w:ascii="Arial"/>
          <w:sz w:val="20"/>
          <w:szCs w:val="20"/>
        </w:rPr>
        <w:t>Stečajni upravitelj</w:t>
      </w:r>
      <w:r w:rsidRPr="00DD5B33">
        <w:rPr>
          <w:rFonts w:cs="Arial" w:hAnsi="Arial" w:ascii="Arial"/>
          <w:sz w:val="20"/>
          <w:szCs w:val="20"/>
        </w:rPr>
        <w:tab/>
      </w:r>
      <w:r w:rsidRPr="00DD5B33">
        <w:rPr>
          <w:rFonts w:cs="Arial" w:hAnsi="Arial" w:ascii="Arial"/>
          <w:sz w:val="20"/>
          <w:szCs w:val="20"/>
        </w:rPr>
        <w:tab/>
      </w:r>
      <w:r w:rsidRPr="00DD5B33">
        <w:rPr>
          <w:rFonts w:cs="Arial" w:hAnsi="Arial" w:ascii="Arial"/>
          <w:sz w:val="20"/>
          <w:szCs w:val="20"/>
        </w:rPr>
        <w:tab/>
      </w:r>
      <w:r w:rsidRPr="00DD5B33">
        <w:rPr>
          <w:rFonts w:cs="Arial" w:hAnsi="Arial" w:ascii="Arial"/>
          <w:sz w:val="20"/>
          <w:szCs w:val="20"/>
        </w:rPr>
        <w:tab/>
      </w:r>
      <w:r w:rsidRPr="00DD5B33">
        <w:rPr>
          <w:rFonts w:cs="Arial" w:hAnsi="Arial" w:ascii="Arial"/>
          <w:sz w:val="20"/>
          <w:szCs w:val="20"/>
        </w:rPr>
        <w:tab/>
      </w:r>
      <w:r w:rsidRPr="00DD5B33">
        <w:rPr>
          <w:rFonts w:cs="Arial" w:hAnsi="Arial" w:ascii="Arial"/>
          <w:sz w:val="20"/>
          <w:szCs w:val="20"/>
        </w:rPr>
        <w:tab/>
      </w:r>
      <w:r w:rsidRPr="00DD5B33">
        <w:rPr>
          <w:rFonts w:cs="Arial" w:hAnsi="Arial" w:ascii="Arial"/>
          <w:sz w:val="20"/>
          <w:szCs w:val="20"/>
        </w:rPr>
        <w:tab/>
      </w:r>
      <w:r w:rsidRPr="00DD5B33">
        <w:rPr>
          <w:rFonts w:cs="Arial" w:hAnsi="Arial" w:ascii="Arial"/>
          <w:sz w:val="20"/>
          <w:szCs w:val="20"/>
        </w:rPr>
        <w:tab/>
      </w:r>
      <w:r w:rsidRPr="00DD5B33">
        <w:rPr>
          <w:rFonts w:cs="Arial" w:hAnsi="Arial" w:ascii="Arial"/>
          <w:sz w:val="20"/>
          <w:szCs w:val="20"/>
        </w:rPr>
        <w:tab/>
      </w:r>
      <w:r w:rsidRPr="00DD5B33">
        <w:rPr>
          <w:rFonts w:cs="Arial" w:hAnsi="Arial" w:ascii="Arial"/>
          <w:sz w:val="20"/>
          <w:szCs w:val="20"/>
        </w:rPr>
        <w:tab/>
      </w:r>
      <w:r w:rsidRPr="00DD5B33">
        <w:rPr>
          <w:rFonts w:cs="Arial" w:hAnsi="Arial" w:ascii="Arial"/>
          <w:sz w:val="20"/>
          <w:szCs w:val="20"/>
        </w:rPr>
        <w:tab/>
      </w:r>
      <w:r w:rsidRPr="00DD5B33">
        <w:rPr>
          <w:rFonts w:cs="Arial" w:hAnsi="Arial" w:ascii="Arial"/>
          <w:sz w:val="20"/>
          <w:szCs w:val="20"/>
        </w:rPr>
        <w:tab/>
      </w:r>
      <w:r w:rsidRPr="00DD5B33">
        <w:rPr>
          <w:rFonts w:cs="Arial" w:hAnsi="Arial" w:ascii="Arial"/>
          <w:sz w:val="20"/>
          <w:szCs w:val="20"/>
        </w:rPr>
        <w:tab/>
      </w:r>
      <w:r w:rsidRPr="00DD5B33">
        <w:rPr>
          <w:rFonts w:cs="Arial" w:hAnsi="Arial" w:ascii="Arial"/>
          <w:sz w:val="20"/>
          <w:szCs w:val="20"/>
        </w:rPr>
        <w:tab/>
      </w:r>
      <w:r w:rsidRPr="00DD5B33">
        <w:rPr>
          <w:rFonts w:cs="Arial" w:hAnsi="Arial" w:ascii="Arial"/>
          <w:sz w:val="20"/>
          <w:szCs w:val="20"/>
        </w:rPr>
        <w:tab/>
        <w:t xml:space="preserve">   </w:t>
      </w:r>
      <w:r w:rsidRPr="00DD5B33">
        <w:rPr>
          <w:rFonts w:cs="Arial" w:hAnsi="Arial" w:ascii="Arial"/>
          <w:sz w:val="20"/>
          <w:szCs w:val="20"/>
        </w:rPr>
        <w:tab/>
        <w:t xml:space="preserve">                  Miroslav Borš </w:t>
      </w:r>
    </w:p>
    <w:sectPr w:rsidSect="00541213" w:rsidR="006F706E" w:rsidRPr="00DD5B33">
      <w:headerReference w:type="default" r:id="rId8"/>
      <w:footerReference w:type="default" r:id="rId9"/>
      <w:pgSz w:orient="landscape" w:h="11906" w:w="16838"/>
      <w:pgMar w:gutter="0" w:footer="708" w:header="708" w:left="1417" w:bottom="426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64C" w:rsidP="00994315" w:rsidR="007E564C">
      <w:pPr>
        <w:spacing w:lineRule="auto" w:line="240" w:after="0"/>
      </w:pPr>
      <w:r>
        <w:separator/>
      </w:r>
    </w:p>
  </w:endnote>
  <w:endnote w:id="0" w:type="continuationSeparator">
    <w:p w:rsidRDefault="007E564C" w:rsidP="00994315" w:rsidR="007E564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4315" w:rsidR="00994315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8556D">
      <w:rPr>
        <w:noProof/>
      </w:rPr>
      <w:t>1</w:t>
    </w:r>
    <w:r>
      <w:rPr>
        <w:noProof/>
      </w:rPr>
      <w:fldChar w:fldCharType="end"/>
    </w:r>
  </w:p>
  <w:p w:rsidRDefault="00994315" w:rsidR="0099431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64C" w:rsidP="00994315" w:rsidR="007E564C">
      <w:pPr>
        <w:spacing w:lineRule="auto" w:line="240" w:after="0"/>
      </w:pPr>
      <w:r>
        <w:separator/>
      </w:r>
    </w:p>
  </w:footnote>
  <w:footnote w:id="0" w:type="continuationSeparator">
    <w:p w:rsidRDefault="007E564C" w:rsidP="00994315" w:rsidR="007E564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1213" w:rsidR="005412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04A6"/>
    <w:rsid w:val="00015ED6"/>
    <w:rsid w:val="00017EB7"/>
    <w:rsid w:val="00025A36"/>
    <w:rsid w:val="00041C47"/>
    <w:rsid w:val="0004346A"/>
    <w:rsid w:val="000600D8"/>
    <w:rsid w:val="0007055C"/>
    <w:rsid w:val="00071B39"/>
    <w:rsid w:val="00074725"/>
    <w:rsid w:val="0007593B"/>
    <w:rsid w:val="000908DA"/>
    <w:rsid w:val="000925AA"/>
    <w:rsid w:val="00097FB4"/>
    <w:rsid w:val="000A1980"/>
    <w:rsid w:val="000B2A2B"/>
    <w:rsid w:val="000C1F01"/>
    <w:rsid w:val="000C3BB6"/>
    <w:rsid w:val="000C43A5"/>
    <w:rsid w:val="000D1151"/>
    <w:rsid w:val="000D497A"/>
    <w:rsid w:val="000D7591"/>
    <w:rsid w:val="000E3091"/>
    <w:rsid w:val="000E4A9E"/>
    <w:rsid w:val="000E705F"/>
    <w:rsid w:val="00101054"/>
    <w:rsid w:val="00103ED8"/>
    <w:rsid w:val="0010747D"/>
    <w:rsid w:val="0011131C"/>
    <w:rsid w:val="0011243C"/>
    <w:rsid w:val="00122E22"/>
    <w:rsid w:val="001237C4"/>
    <w:rsid w:val="00124659"/>
    <w:rsid w:val="001262AD"/>
    <w:rsid w:val="00127F80"/>
    <w:rsid w:val="001515E0"/>
    <w:rsid w:val="0016366B"/>
    <w:rsid w:val="001725BC"/>
    <w:rsid w:val="00174CD8"/>
    <w:rsid w:val="0017530C"/>
    <w:rsid w:val="001825D6"/>
    <w:rsid w:val="00184260"/>
    <w:rsid w:val="00186A91"/>
    <w:rsid w:val="00190B1E"/>
    <w:rsid w:val="001A1AFF"/>
    <w:rsid w:val="001A6C68"/>
    <w:rsid w:val="001B56FA"/>
    <w:rsid w:val="001C37BB"/>
    <w:rsid w:val="001C41CF"/>
    <w:rsid w:val="001C5B11"/>
    <w:rsid w:val="001D0488"/>
    <w:rsid w:val="001F0F8F"/>
    <w:rsid w:val="001F19CE"/>
    <w:rsid w:val="001F2692"/>
    <w:rsid w:val="001F30D5"/>
    <w:rsid w:val="0020030A"/>
    <w:rsid w:val="00202208"/>
    <w:rsid w:val="00214D4A"/>
    <w:rsid w:val="0024305C"/>
    <w:rsid w:val="002454FB"/>
    <w:rsid w:val="00251645"/>
    <w:rsid w:val="00256BBF"/>
    <w:rsid w:val="00256D9B"/>
    <w:rsid w:val="0026065F"/>
    <w:rsid w:val="0027733F"/>
    <w:rsid w:val="002818F8"/>
    <w:rsid w:val="0028453C"/>
    <w:rsid w:val="002862E8"/>
    <w:rsid w:val="0029010A"/>
    <w:rsid w:val="00291216"/>
    <w:rsid w:val="00294870"/>
    <w:rsid w:val="002A2586"/>
    <w:rsid w:val="002A39A3"/>
    <w:rsid w:val="002A6A2B"/>
    <w:rsid w:val="002B0173"/>
    <w:rsid w:val="002B1780"/>
    <w:rsid w:val="002B1EB6"/>
    <w:rsid w:val="002B4DD0"/>
    <w:rsid w:val="002C6C0F"/>
    <w:rsid w:val="002D7FE2"/>
    <w:rsid w:val="002E2783"/>
    <w:rsid w:val="00300490"/>
    <w:rsid w:val="00300B9C"/>
    <w:rsid w:val="00303DFA"/>
    <w:rsid w:val="003047AD"/>
    <w:rsid w:val="0031191E"/>
    <w:rsid w:val="00313048"/>
    <w:rsid w:val="00314A49"/>
    <w:rsid w:val="00320A94"/>
    <w:rsid w:val="00323457"/>
    <w:rsid w:val="003328CB"/>
    <w:rsid w:val="00332BC9"/>
    <w:rsid w:val="003376F0"/>
    <w:rsid w:val="00342F78"/>
    <w:rsid w:val="00345772"/>
    <w:rsid w:val="00345AC1"/>
    <w:rsid w:val="003547A7"/>
    <w:rsid w:val="003646F7"/>
    <w:rsid w:val="003743D7"/>
    <w:rsid w:val="00375C08"/>
    <w:rsid w:val="003817CA"/>
    <w:rsid w:val="00383B81"/>
    <w:rsid w:val="00387D25"/>
    <w:rsid w:val="003B1E3C"/>
    <w:rsid w:val="003B3C59"/>
    <w:rsid w:val="003B79DB"/>
    <w:rsid w:val="003C503A"/>
    <w:rsid w:val="003C5B94"/>
    <w:rsid w:val="003D0FC1"/>
    <w:rsid w:val="003D3802"/>
    <w:rsid w:val="003D4BBE"/>
    <w:rsid w:val="003D4DA5"/>
    <w:rsid w:val="003D5069"/>
    <w:rsid w:val="003D5897"/>
    <w:rsid w:val="003E088B"/>
    <w:rsid w:val="003E1023"/>
    <w:rsid w:val="003E46FC"/>
    <w:rsid w:val="003F2FBA"/>
    <w:rsid w:val="003F724E"/>
    <w:rsid w:val="00401A11"/>
    <w:rsid w:val="00405483"/>
    <w:rsid w:val="004176E3"/>
    <w:rsid w:val="00421688"/>
    <w:rsid w:val="00425541"/>
    <w:rsid w:val="00427F38"/>
    <w:rsid w:val="00432793"/>
    <w:rsid w:val="00441F41"/>
    <w:rsid w:val="0044426F"/>
    <w:rsid w:val="00444C5E"/>
    <w:rsid w:val="00447D1C"/>
    <w:rsid w:val="00453569"/>
    <w:rsid w:val="004544E7"/>
    <w:rsid w:val="00465545"/>
    <w:rsid w:val="00467321"/>
    <w:rsid w:val="004820CF"/>
    <w:rsid w:val="00492E92"/>
    <w:rsid w:val="004A1AD1"/>
    <w:rsid w:val="004A610C"/>
    <w:rsid w:val="004B3E58"/>
    <w:rsid w:val="004C1D55"/>
    <w:rsid w:val="004C3422"/>
    <w:rsid w:val="004D05EB"/>
    <w:rsid w:val="004D321A"/>
    <w:rsid w:val="004D3A8C"/>
    <w:rsid w:val="004D4256"/>
    <w:rsid w:val="004E7B15"/>
    <w:rsid w:val="004E7FBA"/>
    <w:rsid w:val="004F3D7C"/>
    <w:rsid w:val="004F78EF"/>
    <w:rsid w:val="00500328"/>
    <w:rsid w:val="00505AC0"/>
    <w:rsid w:val="00511152"/>
    <w:rsid w:val="0051286D"/>
    <w:rsid w:val="00516B36"/>
    <w:rsid w:val="00522F2E"/>
    <w:rsid w:val="00526E50"/>
    <w:rsid w:val="00532C0F"/>
    <w:rsid w:val="00541213"/>
    <w:rsid w:val="00555E8E"/>
    <w:rsid w:val="0056309A"/>
    <w:rsid w:val="0057407F"/>
    <w:rsid w:val="005763B3"/>
    <w:rsid w:val="0058312C"/>
    <w:rsid w:val="0058556D"/>
    <w:rsid w:val="005940FB"/>
    <w:rsid w:val="005B3B69"/>
    <w:rsid w:val="005C00AD"/>
    <w:rsid w:val="005C0A37"/>
    <w:rsid w:val="005C17F3"/>
    <w:rsid w:val="005D47E6"/>
    <w:rsid w:val="005D7255"/>
    <w:rsid w:val="005D739F"/>
    <w:rsid w:val="005E07D0"/>
    <w:rsid w:val="005E5BEF"/>
    <w:rsid w:val="005F32F5"/>
    <w:rsid w:val="005F40F4"/>
    <w:rsid w:val="00613078"/>
    <w:rsid w:val="006175F6"/>
    <w:rsid w:val="006232DE"/>
    <w:rsid w:val="00627D21"/>
    <w:rsid w:val="00632E42"/>
    <w:rsid w:val="0064063F"/>
    <w:rsid w:val="00654346"/>
    <w:rsid w:val="0066531C"/>
    <w:rsid w:val="00666B5E"/>
    <w:rsid w:val="0067358B"/>
    <w:rsid w:val="006922CE"/>
    <w:rsid w:val="006A3272"/>
    <w:rsid w:val="006A40EE"/>
    <w:rsid w:val="006A435E"/>
    <w:rsid w:val="006B30A3"/>
    <w:rsid w:val="006B5E95"/>
    <w:rsid w:val="006D345C"/>
    <w:rsid w:val="006D5428"/>
    <w:rsid w:val="006D740F"/>
    <w:rsid w:val="006F153A"/>
    <w:rsid w:val="006F706E"/>
    <w:rsid w:val="006F7D10"/>
    <w:rsid w:val="00712D25"/>
    <w:rsid w:val="00720AEE"/>
    <w:rsid w:val="00723235"/>
    <w:rsid w:val="00724A12"/>
    <w:rsid w:val="0073640C"/>
    <w:rsid w:val="0074023D"/>
    <w:rsid w:val="00742C9F"/>
    <w:rsid w:val="00755037"/>
    <w:rsid w:val="00756214"/>
    <w:rsid w:val="0077154F"/>
    <w:rsid w:val="007A533E"/>
    <w:rsid w:val="007B2527"/>
    <w:rsid w:val="007B4519"/>
    <w:rsid w:val="007B6F52"/>
    <w:rsid w:val="007C186B"/>
    <w:rsid w:val="007D661B"/>
    <w:rsid w:val="007D73C7"/>
    <w:rsid w:val="007E4DBE"/>
    <w:rsid w:val="007E564C"/>
    <w:rsid w:val="0080580C"/>
    <w:rsid w:val="0080779A"/>
    <w:rsid w:val="00807EEA"/>
    <w:rsid w:val="0081098A"/>
    <w:rsid w:val="00811CF4"/>
    <w:rsid w:val="00814BA2"/>
    <w:rsid w:val="008215FC"/>
    <w:rsid w:val="00822BD5"/>
    <w:rsid w:val="00823E7C"/>
    <w:rsid w:val="00827F37"/>
    <w:rsid w:val="00852681"/>
    <w:rsid w:val="00852E8D"/>
    <w:rsid w:val="0085407B"/>
    <w:rsid w:val="00860D7B"/>
    <w:rsid w:val="00864570"/>
    <w:rsid w:val="008704A6"/>
    <w:rsid w:val="00874604"/>
    <w:rsid w:val="00875060"/>
    <w:rsid w:val="00891CC9"/>
    <w:rsid w:val="00896ACB"/>
    <w:rsid w:val="008A7734"/>
    <w:rsid w:val="008B642C"/>
    <w:rsid w:val="008C0DC4"/>
    <w:rsid w:val="008C2129"/>
    <w:rsid w:val="008C4125"/>
    <w:rsid w:val="008C453D"/>
    <w:rsid w:val="008E4095"/>
    <w:rsid w:val="008E42EC"/>
    <w:rsid w:val="008E681A"/>
    <w:rsid w:val="008E7E87"/>
    <w:rsid w:val="008F5B27"/>
    <w:rsid w:val="00904EFA"/>
    <w:rsid w:val="00907F84"/>
    <w:rsid w:val="009106AA"/>
    <w:rsid w:val="00911554"/>
    <w:rsid w:val="00916AB7"/>
    <w:rsid w:val="00941173"/>
    <w:rsid w:val="0094335C"/>
    <w:rsid w:val="00943A94"/>
    <w:rsid w:val="00951698"/>
    <w:rsid w:val="009522C1"/>
    <w:rsid w:val="00956D77"/>
    <w:rsid w:val="00965876"/>
    <w:rsid w:val="0096753E"/>
    <w:rsid w:val="009708B3"/>
    <w:rsid w:val="009830FC"/>
    <w:rsid w:val="009865AC"/>
    <w:rsid w:val="009869EF"/>
    <w:rsid w:val="0099112F"/>
    <w:rsid w:val="00991887"/>
    <w:rsid w:val="00994315"/>
    <w:rsid w:val="009A0308"/>
    <w:rsid w:val="009B1DC0"/>
    <w:rsid w:val="009B4C10"/>
    <w:rsid w:val="009B4EE9"/>
    <w:rsid w:val="009C153D"/>
    <w:rsid w:val="009D1A63"/>
    <w:rsid w:val="009D3622"/>
    <w:rsid w:val="009E11E1"/>
    <w:rsid w:val="009E1CAF"/>
    <w:rsid w:val="009E7599"/>
    <w:rsid w:val="00A01A3D"/>
    <w:rsid w:val="00A12DE3"/>
    <w:rsid w:val="00A1762B"/>
    <w:rsid w:val="00A240DB"/>
    <w:rsid w:val="00A262B7"/>
    <w:rsid w:val="00A32B27"/>
    <w:rsid w:val="00A32F43"/>
    <w:rsid w:val="00A36F4A"/>
    <w:rsid w:val="00A37711"/>
    <w:rsid w:val="00A404E0"/>
    <w:rsid w:val="00A450A7"/>
    <w:rsid w:val="00A64BAC"/>
    <w:rsid w:val="00A664D6"/>
    <w:rsid w:val="00A73FB4"/>
    <w:rsid w:val="00A75B76"/>
    <w:rsid w:val="00A75E1A"/>
    <w:rsid w:val="00A84F8E"/>
    <w:rsid w:val="00A87DC0"/>
    <w:rsid w:val="00A87F0C"/>
    <w:rsid w:val="00AA1ABE"/>
    <w:rsid w:val="00AA3D58"/>
    <w:rsid w:val="00AA6449"/>
    <w:rsid w:val="00AB4E1D"/>
    <w:rsid w:val="00AD3B5F"/>
    <w:rsid w:val="00AF513D"/>
    <w:rsid w:val="00B02A9D"/>
    <w:rsid w:val="00B02B0A"/>
    <w:rsid w:val="00B03058"/>
    <w:rsid w:val="00B03F53"/>
    <w:rsid w:val="00B15603"/>
    <w:rsid w:val="00B15EDD"/>
    <w:rsid w:val="00B1751C"/>
    <w:rsid w:val="00B17C93"/>
    <w:rsid w:val="00B20EEF"/>
    <w:rsid w:val="00B211E3"/>
    <w:rsid w:val="00B243BB"/>
    <w:rsid w:val="00B27BA1"/>
    <w:rsid w:val="00B27E24"/>
    <w:rsid w:val="00B35443"/>
    <w:rsid w:val="00B40118"/>
    <w:rsid w:val="00B43A44"/>
    <w:rsid w:val="00B565A9"/>
    <w:rsid w:val="00B570DB"/>
    <w:rsid w:val="00B57E5A"/>
    <w:rsid w:val="00B609C8"/>
    <w:rsid w:val="00B63B59"/>
    <w:rsid w:val="00B6528F"/>
    <w:rsid w:val="00B718E0"/>
    <w:rsid w:val="00B8049D"/>
    <w:rsid w:val="00B8504E"/>
    <w:rsid w:val="00B908EF"/>
    <w:rsid w:val="00B97DA8"/>
    <w:rsid w:val="00BB433E"/>
    <w:rsid w:val="00BC3EEF"/>
    <w:rsid w:val="00BC652C"/>
    <w:rsid w:val="00BC71BA"/>
    <w:rsid w:val="00BD50C8"/>
    <w:rsid w:val="00BD54E9"/>
    <w:rsid w:val="00BD5BF8"/>
    <w:rsid w:val="00BD5FFC"/>
    <w:rsid w:val="00BE385F"/>
    <w:rsid w:val="00BE65DD"/>
    <w:rsid w:val="00C0061C"/>
    <w:rsid w:val="00C04A70"/>
    <w:rsid w:val="00C12F33"/>
    <w:rsid w:val="00C25376"/>
    <w:rsid w:val="00C27FD8"/>
    <w:rsid w:val="00C429FA"/>
    <w:rsid w:val="00C4726B"/>
    <w:rsid w:val="00C472E4"/>
    <w:rsid w:val="00C51A49"/>
    <w:rsid w:val="00C572D2"/>
    <w:rsid w:val="00C867BD"/>
    <w:rsid w:val="00C940C0"/>
    <w:rsid w:val="00CB519B"/>
    <w:rsid w:val="00CB7566"/>
    <w:rsid w:val="00CC19FD"/>
    <w:rsid w:val="00CC4309"/>
    <w:rsid w:val="00CD19CB"/>
    <w:rsid w:val="00CD2038"/>
    <w:rsid w:val="00CE18FF"/>
    <w:rsid w:val="00CE20A5"/>
    <w:rsid w:val="00CE6CFB"/>
    <w:rsid w:val="00D03CA7"/>
    <w:rsid w:val="00D042E0"/>
    <w:rsid w:val="00D045FF"/>
    <w:rsid w:val="00D10826"/>
    <w:rsid w:val="00D23AC8"/>
    <w:rsid w:val="00D31B7F"/>
    <w:rsid w:val="00D33951"/>
    <w:rsid w:val="00D349A2"/>
    <w:rsid w:val="00D449E1"/>
    <w:rsid w:val="00D47D65"/>
    <w:rsid w:val="00D53E49"/>
    <w:rsid w:val="00D62A12"/>
    <w:rsid w:val="00D63A6D"/>
    <w:rsid w:val="00D66788"/>
    <w:rsid w:val="00D85D9F"/>
    <w:rsid w:val="00D9208C"/>
    <w:rsid w:val="00D9370A"/>
    <w:rsid w:val="00D9377A"/>
    <w:rsid w:val="00D949A8"/>
    <w:rsid w:val="00D96426"/>
    <w:rsid w:val="00DA1D2E"/>
    <w:rsid w:val="00DA4F70"/>
    <w:rsid w:val="00DA5AE8"/>
    <w:rsid w:val="00DB4C1A"/>
    <w:rsid w:val="00DB69E7"/>
    <w:rsid w:val="00DB7FEA"/>
    <w:rsid w:val="00DC6E84"/>
    <w:rsid w:val="00DD5B33"/>
    <w:rsid w:val="00DE1E7A"/>
    <w:rsid w:val="00DE3A82"/>
    <w:rsid w:val="00E0731C"/>
    <w:rsid w:val="00E21F61"/>
    <w:rsid w:val="00E26E99"/>
    <w:rsid w:val="00E3405D"/>
    <w:rsid w:val="00E60454"/>
    <w:rsid w:val="00E81E1F"/>
    <w:rsid w:val="00E861FA"/>
    <w:rsid w:val="00E86FCD"/>
    <w:rsid w:val="00E92F98"/>
    <w:rsid w:val="00EA1943"/>
    <w:rsid w:val="00EA1CAB"/>
    <w:rsid w:val="00EA4908"/>
    <w:rsid w:val="00EB2B45"/>
    <w:rsid w:val="00EB2DB7"/>
    <w:rsid w:val="00EE0F02"/>
    <w:rsid w:val="00EE4464"/>
    <w:rsid w:val="00EE4BA6"/>
    <w:rsid w:val="00EF175B"/>
    <w:rsid w:val="00F02712"/>
    <w:rsid w:val="00F122C1"/>
    <w:rsid w:val="00F232A6"/>
    <w:rsid w:val="00F256AC"/>
    <w:rsid w:val="00F26382"/>
    <w:rsid w:val="00F26496"/>
    <w:rsid w:val="00F27EE0"/>
    <w:rsid w:val="00F34C21"/>
    <w:rsid w:val="00F37D88"/>
    <w:rsid w:val="00F42ABF"/>
    <w:rsid w:val="00F4316D"/>
    <w:rsid w:val="00F46F93"/>
    <w:rsid w:val="00F50D1A"/>
    <w:rsid w:val="00F6112F"/>
    <w:rsid w:val="00F63BB8"/>
    <w:rsid w:val="00F716EA"/>
    <w:rsid w:val="00F731C5"/>
    <w:rsid w:val="00F76321"/>
    <w:rsid w:val="00F77BF3"/>
    <w:rsid w:val="00F806ED"/>
    <w:rsid w:val="00F92B34"/>
    <w:rsid w:val="00F95C2B"/>
    <w:rsid w:val="00FA0C85"/>
    <w:rsid w:val="00FA1257"/>
    <w:rsid w:val="00FA358F"/>
    <w:rsid w:val="00FA5499"/>
    <w:rsid w:val="00FA61CB"/>
    <w:rsid w:val="00FB3986"/>
    <w:rsid w:val="00FB451F"/>
    <w:rsid w:val="00FB5867"/>
    <w:rsid w:val="00FB5B96"/>
    <w:rsid w:val="00FC29E0"/>
    <w:rsid w:val="00FC44C3"/>
    <w:rsid w:val="00FD1AD6"/>
    <w:rsid w:val="00FD233C"/>
    <w:rsid w:val="00FE0CF7"/>
    <w:rsid w:val="00FF1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dat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04A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99"/>
    <w:qFormat/>
    <w:rsid w:val="00613078"/>
    <w:pPr>
      <w:spacing w:after="80"/>
    </w:pPr>
    <w:rPr>
      <w:rFonts w:eastAsia="Times New Roman"/>
      <w:sz w:val="22"/>
      <w:szCs w:val="22"/>
      <w:lang w:eastAsia="en-US"/>
    </w:rPr>
  </w:style>
  <w:style w:customStyle="true" w:styleId="Odlomakpopisa1" w:type="paragraph">
    <w:name w:val="Odlomak popisa1"/>
    <w:basedOn w:val="Normal"/>
    <w:uiPriority w:val="34"/>
    <w:qFormat/>
    <w:rsid w:val="00613078"/>
    <w:pPr>
      <w:spacing w:lineRule="auto" w:line="240" w:after="0"/>
      <w:ind w:left="720"/>
      <w:contextualSpacing/>
    </w:pPr>
    <w:rPr>
      <w:rFonts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9943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9431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943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94315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55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56D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56D"/>
    <w:rPr>
      <w:rFonts w:cs="Arial" w:hAnsi="Arial" w:ascii="Arial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56D"/>
    <w:rPr>
      <w:rFonts w:cs="Arial" w:hAnsi="Arial" w:ascii="Arial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56D"/>
    <w:rPr>
      <w:rFonts w:cs="Arial" w:hAnsi="Arial" w:ascii="Arial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04A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99"/>
    <w:qFormat/>
    <w:rsid w:val="00613078"/>
    <w:pPr>
      <w:spacing w:after="80"/>
    </w:pPr>
    <w:rPr>
      <w:rFonts w:eastAsia="Times New Roman"/>
      <w:sz w:val="22"/>
      <w:szCs w:val="22"/>
      <w:lang w:eastAsia="en-US"/>
    </w:rPr>
  </w:style>
  <w:style w:customStyle="1" w:styleId="Odlomakpopisa1" w:type="paragraph">
    <w:name w:val="Odlomak popisa1"/>
    <w:basedOn w:val="Normal"/>
    <w:uiPriority w:val="34"/>
    <w:qFormat/>
    <w:rsid w:val="0061307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9943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9431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943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94315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55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56D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56D"/>
    <w:rPr>
      <w:rFonts w:ascii="Arial" w:cs="Arial" w:hAnsi="Arial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56D"/>
    <w:rPr>
      <w:rFonts w:ascii="Arial" w:cs="Arial" w:hAnsi="Arial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56D"/>
    <w:rPr>
      <w:rFonts w:ascii="Arial" w:cs="Arial" w:hAnsi="Arial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4453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90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1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0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2072</properties:Characters>
  <properties:Lines>157</properties:Lines>
  <properties:Paragraphs>90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iza A</vt:lpstr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2018-03-28T09:06:00Z</dcterms:created>
  <dc:creator>Darko</dc:creator>
  <cp:lastModifiedBy>Sonja Pilić</cp:lastModifiedBy>
  <cp:lastPrinted>2017-02-07T07:46:00Z</cp:lastPrinted>
  <dcterms:modified xmlns:xsi="http://www.w3.org/2001/XMLSchema-instance" xsi:type="dcterms:W3CDTF">2018-03-28T09:17:00Z</dcterms:modified>
  <cp:revision>3</cp:revision>
  <dc:title>Stečajna masa iza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Popis vjerovnika (Popis tražbina prispjelih  AG 92    za 11.4.18_.docx)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