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293c5" w14:paraId="2a293c5" w:rsidRDefault="001D6F30" w:rsidP="001D6F30" w:rsidR="001D6F30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6F30" w:rsidP="001D6F30" w:rsidR="001D6F3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1D6F30" w:rsidP="001D6F30" w:rsidR="001D6F30">
      <w:pPr>
        <w:jc w:val="both"/>
        <w:rPr>
          <w:b/>
        </w:rPr>
      </w:pPr>
      <w:r>
        <w:rPr>
          <w:b/>
        </w:rPr>
        <w:t>TRGOVAČKI SUD U OSIJEKU</w:t>
      </w:r>
    </w:p>
    <w:p w:rsidRDefault="001D6F30" w:rsidP="001D6F30" w:rsidR="001D6F30">
      <w:pPr>
        <w:jc w:val="both"/>
        <w:rPr>
          <w:b/>
        </w:rPr>
      </w:pPr>
      <w:r>
        <w:rPr>
          <w:b/>
        </w:rPr>
        <w:t>STALNA SLUŽBA U SLAVONSKOM BRODU</w:t>
      </w:r>
    </w:p>
    <w:p w:rsidRDefault="001D6F30" w:rsidP="001D6F30" w:rsidR="001D6F3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B01BE">
        <w:rPr>
          <w:b/>
        </w:rPr>
        <w:t>Broj:7/ St-529/2017-37</w:t>
      </w:r>
    </w:p>
    <w:p w:rsidRDefault="001D6F30" w:rsidP="001D6F30" w:rsidR="001D6F30">
      <w:pPr>
        <w:jc w:val="both"/>
        <w:rPr>
          <w:b/>
        </w:rPr>
      </w:pPr>
      <w:r>
        <w:rPr>
          <w:b/>
        </w:rPr>
        <w:t>Slavonski Brod</w:t>
      </w:r>
    </w:p>
    <w:p w:rsidRDefault="001D6F30" w:rsidP="001D6F30" w:rsidR="001D6F30">
      <w:pPr>
        <w:jc w:val="both"/>
        <w:rPr>
          <w:b/>
        </w:rPr>
      </w:pPr>
    </w:p>
    <w:p w:rsidRDefault="001D6F30" w:rsidP="001D6F30" w:rsidR="001D6F30">
      <w:pPr>
        <w:jc w:val="both"/>
        <w:rPr>
          <w:b/>
        </w:rPr>
      </w:pPr>
    </w:p>
    <w:p w:rsidRDefault="001D6F30" w:rsidP="001D6F30" w:rsidR="001D6F3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1D6F30" w:rsidP="001D6F30" w:rsidR="001D6F30">
      <w:pPr>
        <w:jc w:val="center"/>
        <w:rPr>
          <w:b/>
        </w:rPr>
      </w:pPr>
    </w:p>
    <w:p w:rsidRDefault="001D6F30" w:rsidP="001D6F30" w:rsidR="001D6F30">
      <w:pPr>
        <w:jc w:val="both"/>
      </w:pPr>
      <w:r>
        <w:tab/>
      </w:r>
    </w:p>
    <w:p w:rsidRDefault="001D6F30" w:rsidP="001D6F30" w:rsidR="001D6F30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  <w:t>TRGOVAČKI SUD U OSIJEKU, STALNA SLUŽBA U SLAVONSKOM BRODU,</w:t>
      </w:r>
      <w:r>
        <w:t xml:space="preserve"> po stečajnoj  sutkinji Mirni Vujčić, u stečajnom postupku nad stečajnim dužnikom ZELENO ZLATO d.o.o. za poljoprivredu, proizvodnju, usluge i trgovinu  u stečaju,  skraćena tvrtka: ZELENO ZLATO d.o.o. u stečaju, Pleternica, Stjepana Radića 116, OIB 26234634015,  dana 18. </w:t>
      </w:r>
      <w:r w:rsidR="008B01BE">
        <w:t xml:space="preserve">prosinca </w:t>
      </w:r>
      <w:r>
        <w:t>2017. godine</w:t>
      </w:r>
    </w:p>
    <w:p w:rsidRDefault="001D6F30" w:rsidP="001D6F30" w:rsidR="001D6F30">
      <w:pPr>
        <w:jc w:val="both"/>
      </w:pPr>
    </w:p>
    <w:p w:rsidRDefault="001D6F30" w:rsidP="001D6F30" w:rsidR="001D6F30">
      <w:pPr>
        <w:jc w:val="center"/>
      </w:pPr>
      <w:r>
        <w:t>z a k l j u č i o    j e</w:t>
      </w:r>
    </w:p>
    <w:p w:rsidRDefault="001D6F30" w:rsidP="001D6F30" w:rsidR="008B01BE">
      <w:pPr>
        <w:jc w:val="both"/>
      </w:pPr>
      <w:r>
        <w:t xml:space="preserve">                    </w:t>
      </w:r>
    </w:p>
    <w:p w:rsidRDefault="008B01BE" w:rsidP="001D6F30" w:rsidR="008B01BE">
      <w:pPr>
        <w:jc w:val="both"/>
      </w:pPr>
      <w:r>
        <w:t xml:space="preserve"> </w:t>
      </w:r>
      <w:r>
        <w:tab/>
      </w:r>
      <w:r>
        <w:tab/>
      </w:r>
    </w:p>
    <w:p w:rsidRDefault="008B01BE" w:rsidP="001D6F30" w:rsidR="008B01BE">
      <w:pPr>
        <w:jc w:val="both"/>
      </w:pPr>
      <w:r>
        <w:t xml:space="preserve"> </w:t>
      </w:r>
      <w:r>
        <w:tab/>
      </w:r>
      <w:r>
        <w:tab/>
        <w:t xml:space="preserve">Nalaže se stečajnoj upraviteljici </w:t>
      </w:r>
      <w:r w:rsidRPr="008B01BE">
        <w:t>V</w:t>
      </w:r>
      <w:r>
        <w:t>inki</w:t>
      </w:r>
      <w:r w:rsidRPr="008B01BE">
        <w:t xml:space="preserve"> I</w:t>
      </w:r>
      <w:r>
        <w:t>vanković</w:t>
      </w:r>
      <w:r w:rsidRPr="008B01BE">
        <w:t xml:space="preserve"> iz Vinkovaca, Sv. Antuna Padovanskog 5a, OIB 75124619693</w:t>
      </w:r>
      <w:r>
        <w:t xml:space="preserve"> u roku od tri dana od isteka osmog dana od dana objave ovoga zaključka na e-Oglasnoj ploči suda, očitovati se na žalbu trgovačkog društva MEDICAL INTERTRADE d.o.o. Sveta Nedjelja, dr. Franje Tuđmana 3, OIB04492664153, a koja se dostavlja u privitku zaključka.</w:t>
      </w:r>
    </w:p>
    <w:p w:rsidRDefault="008B01BE" w:rsidP="001D6F30" w:rsidR="008B01BE">
      <w:pPr>
        <w:jc w:val="both"/>
      </w:pPr>
    </w:p>
    <w:p w:rsidRDefault="001D6F30" w:rsidP="001D6F30" w:rsidR="001D6F30">
      <w:pPr>
        <w:jc w:val="both"/>
      </w:pPr>
      <w:r>
        <w:t xml:space="preserve">      </w:t>
      </w:r>
      <w:r>
        <w:rPr>
          <w:b/>
        </w:rPr>
        <w:t xml:space="preserve"> </w:t>
      </w:r>
      <w:r>
        <w:t xml:space="preserve">   </w:t>
      </w:r>
      <w:r>
        <w:rPr>
          <w:b/>
        </w:rPr>
        <w:tab/>
      </w:r>
    </w:p>
    <w:p w:rsidRDefault="001D6F30" w:rsidP="001D6F30" w:rsidR="001D6F30">
      <w:pPr>
        <w:jc w:val="both"/>
      </w:pPr>
    </w:p>
    <w:p w:rsidRDefault="001D6F30" w:rsidP="001D6F30" w:rsidR="001D6F30">
      <w:pPr>
        <w:jc w:val="center"/>
      </w:pPr>
      <w:r>
        <w:t xml:space="preserve">U Slavonskom Brodu, 18. </w:t>
      </w:r>
      <w:r w:rsidR="008B01BE">
        <w:t xml:space="preserve">prosinca </w:t>
      </w:r>
      <w:r>
        <w:t>2017. godine</w:t>
      </w:r>
    </w:p>
    <w:p w:rsidRDefault="001D6F30" w:rsidP="001D6F30" w:rsidR="001D6F30">
      <w:pPr>
        <w:jc w:val="center"/>
      </w:pPr>
    </w:p>
    <w:p w:rsidRDefault="001D6F30" w:rsidP="001D6F30" w:rsidR="001D6F30">
      <w:pPr>
        <w:jc w:val="center"/>
      </w:pPr>
    </w:p>
    <w:p w:rsidRDefault="001D6F30" w:rsidP="001D6F30" w:rsidR="001D6F3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1D6F30" w:rsidP="001D6F30" w:rsidR="001D6F30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Mirna Vujčić</w:t>
      </w:r>
    </w:p>
    <w:p w:rsidRDefault="001D6F30" w:rsidP="001D6F30" w:rsidR="001D6F30">
      <w:pPr>
        <w:ind w:left="4956"/>
        <w:jc w:val="both"/>
      </w:pPr>
    </w:p>
    <w:p w:rsidRDefault="001D6F30" w:rsidP="001D6F30" w:rsidR="001D6F3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NAPUTAK O PRAVNOM LIJEKU:      </w:t>
      </w:r>
    </w:p>
    <w:p w:rsidRDefault="001D6F30" w:rsidP="001D6F30" w:rsidR="001D6F30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dopuštena žalba.</w:t>
      </w:r>
    </w:p>
    <w:p w:rsidRDefault="001D6F30" w:rsidP="001D6F30" w:rsidR="001D6F30">
      <w:pPr>
        <w:jc w:val="both"/>
        <w:rPr>
          <w:sz w:val="16"/>
          <w:szCs w:val="16"/>
        </w:rPr>
      </w:pPr>
    </w:p>
    <w:p w:rsidRDefault="001D6F30" w:rsidP="001D6F30" w:rsidR="001D6F30">
      <w:pPr>
        <w:jc w:val="both"/>
      </w:pPr>
    </w:p>
    <w:p w:rsidRDefault="001D6F30" w:rsidP="001D6F30" w:rsidR="001D6F30">
      <w:pPr>
        <w:jc w:val="both"/>
      </w:pPr>
    </w:p>
    <w:p w:rsidRDefault="001D6F30" w:rsidP="001D6F30" w:rsidR="001D6F30">
      <w:pPr>
        <w:jc w:val="both"/>
      </w:pPr>
      <w:r>
        <w:t>Dostaviti:</w:t>
      </w:r>
    </w:p>
    <w:p w:rsidRDefault="001D6F30" w:rsidP="001D6F30" w:rsidR="001D6F30">
      <w:pPr>
        <w:jc w:val="both"/>
      </w:pPr>
      <w:r>
        <w:t>1. Objaviti na mrežnoj stranici e-Oglasna ploča sudova</w:t>
      </w:r>
    </w:p>
    <w:p w:rsidRDefault="001D6F30" w:rsidP="001D6F30" w:rsidR="001D6F30">
      <w:pPr>
        <w:jc w:val="both"/>
      </w:pPr>
      <w:r>
        <w:t xml:space="preserve">2. dostaviti </w:t>
      </w:r>
      <w:r w:rsidR="008B01BE">
        <w:t>stečajnoj upraviteljici</w:t>
      </w:r>
    </w:p>
    <w:p w:rsidRDefault="001D6F30" w:rsidP="001D6F30" w:rsidR="001D6F30">
      <w:pPr>
        <w:jc w:val="both"/>
      </w:pPr>
    </w:p>
    <w:p w:rsidRDefault="001D6F30" w:rsidP="001D6F30" w:rsidR="001D6F30">
      <w:pPr>
        <w:jc w:val="both"/>
      </w:pPr>
    </w:p>
    <w:p w:rsidRDefault="008B01BE" w:rsidP="001D6F30" w:rsidR="001D6F30">
      <w:pPr>
        <w:jc w:val="both"/>
      </w:pPr>
      <w:r>
        <w:t>Prilog:kao u tekstu</w:t>
      </w:r>
    </w:p>
    <w:p w:rsidRDefault="001D6F30" w:rsidP="001D6F30" w:rsidR="001D6F30">
      <w:pPr>
        <w:jc w:val="both"/>
      </w:pPr>
    </w:p>
    <w:p w:rsidRDefault="001D6F30" w:rsidP="001D6F30" w:rsidR="001D6F30"/>
    <w:sectPr w:rsidR="001D6F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6F30"/>
    <w:rsid w:val="000107E3"/>
    <w:rsid w:val="00114CF3"/>
    <w:rsid w:val="001D6F30"/>
    <w:rsid w:val="008B01BE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6F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D6F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6F3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07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7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7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7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7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6F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D6F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6F3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07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7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7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7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7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775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318527.21</izvorni_sadrzaj>
    <derivirana_varijabla naziv="DomainObject.Predmet.InicijalnaVrijednost_1">318527.21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ZELENO ZLATO društvo s ograničenom odgovornošću za poljoprivredu, proizvodnju, usluge i trgovinu</izvorni_sadrzaj>
    <derivirana_varijabla naziv="DomainObject.Predmet.ProtustrankaFormated_1">  ZELENO ZLATO društvo s ograničenom odgovornošću za poljoprivredu, proizvodnju, usluge i trgovinu</derivirana_varijabla>
  </DomainObject.Predmet.ProtustrankaFormated>
  <DomainObject.Predmet.ProtustrankaFormatedOIB>
    <izvorni_sadrzaj>  ZELENO ZLATO društvo s ograničenom odgovornošću za poljoprivredu, proizvodnju, usluge i trgovinu, OIB 26234634015</izvorni_sadrzaj>
    <derivirana_varijabla naziv="DomainObject.Predmet.ProtustrankaFormatedOIB_1">  ZELENO ZLATO društvo s ograničenom odgovornošću za poljoprivredu, proizvodnju, usluge i trgovinu, OIB 26234634015</derivirana_varijabla>
  </DomainObject.Predmet.ProtustrankaFormatedOIB>
  <DomainObject.Predmet.ProtustrankaFormatedWithAdress>
    <izvorni_sadrzaj> ZELENO ZLATO društvo s ograničenom odgovornošću za poljoprivredu, proizvodnju, usluge i trgovinu, Stjepana Radića 116, 34310 Pleternica</izvorni_sadrzaj>
    <derivirana_varijabla naziv="DomainObject.Predmet.ProtustrankaFormatedWithAdress_1"> ZELENO ZLATO društvo s ograničenom odgovornošću za poljoprivredu, proizvodnju, usluge i trgovinu, Stjepana Radića 116, 34310 Pleternica</derivirana_varijabla>
  </DomainObject.Predmet.ProtustrankaFormatedWithAdress>
  <DomainObject.Predmet.ProtustrankaFormatedWithAdressOIB>
    <izvorni_sadrzaj> ZELENO ZLATO društvo s ograničenom odgovornošću za poljoprivredu, proizvodnju, usluge i trgovinu, OIB 26234634015, Stjepana Radića 116, 34310 Pleternica</izvorni_sadrzaj>
    <derivirana_varijabla naziv="DomainObject.Predmet.ProtustrankaFormatedWithAdressOIB_1"> ZELENO ZLATO društvo s ograničenom odgovornošću za poljoprivredu, proizvodnju, usluge i trgovinu, OIB 26234634015, Stjepana Radića 116, 34310 Pleternica</derivirana_varijabla>
  </DomainObject.Predmet.ProtustrankaFormatedWithAdressOIB>
  <DomainObject.Predmet.ProtustrankaWithAdress>
    <izvorni_sadrzaj>ZELENO ZLATO društvo s ograničenom odgovornošću za poljoprivredu, proizvodnju, usluge i trgovinu Stjepana Radića 116, 34310 Pleternica</izvorni_sadrzaj>
    <derivirana_varijabla naziv="DomainObject.Predmet.ProtustrankaWithAdress_1">ZELENO ZLATO društvo s ograničenom odgovornošću za poljoprivredu, proizvodnju, usluge i trgovinu Stjepana Radića 116, 34310 Pleternica</derivirana_varijabla>
  </DomainObject.Predmet.ProtustrankaWithAdress>
  <DomainObject.Predmet.ProtustrankaWithAdressOIB>
    <izvorni_sadrzaj>ZELENO ZLATO društvo s ograničenom odgovornošću za poljoprivredu, proizvodnju, usluge i trgovinu, OIB 26234634015, Stjepana Radića 116, 34310 Pleternica</izvorni_sadrzaj>
    <derivirana_varijabla naziv="DomainObject.Predmet.ProtustrankaWithAdressOIB_1">ZELENO ZLATO društvo s ograničenom odgovornošću za poljoprivredu, proizvodnju, usluge i trgovinu, OIB 26234634015, Stjepana Radića 116, 34310 Pleternica</derivirana_varijabla>
  </DomainObject.Predmet.ProtustrankaWithAdressOIB>
  <DomainObject.Predmet.ProtustrankaNazivFormated>
    <izvorni_sadrzaj>ZELENO ZLATO društvo s ograničenom odgovornošću za poljoprivredu, proizvodnju, usluge i trgovinu</izvorni_sadrzaj>
    <derivirana_varijabla naziv="DomainObject.Predmet.ProtustrankaNazivFormated_1">ZELENO ZLATO društvo s ograničenom odgovornošću za poljoprivredu, proizvodnju, usluge i trgovinu</derivirana_varijabla>
  </DomainObject.Predmet.ProtustrankaNazivFormated>
  <DomainObject.Predmet.ProtustrankaNazivFormatedOIB>
    <izvorni_sadrzaj>ZELENO ZLATO društvo s ograničenom odgovornošću za poljoprivredu, proizvodnju, usluge i trgovinu, OIB 26234634015</izvorni_sadrzaj>
    <derivirana_varijabla naziv="DomainObject.Predmet.ProtustrankaNazivFormatedOIB_1">ZELENO ZLATO društvo s ograničenom odgovornošću za poljoprivredu, proizvodnju, usluge i trgovinu, OIB 26234634015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ZELENO ZLATO društvo s ograničenom odgovornošću za poljoprivredu, proizvodnju, usluge i trgovinu</item>
    </izvorni_sadrzaj>
    <derivirana_varijabla naziv="DomainObject.Predmet.ProtuStrankaListFormated_1">
      <item>ZELENO ZLATO društvo s ograničenom odgovornošću za poljoprivredu, proizvodnju, usluge i trgovinu</item>
    </derivirana_varijabla>
  </DomainObject.Predmet.ProtuStrankaListFormated>
  <DomainObject.Predmet.ProtuStrankaListFormatedOIB>
    <izvorni_sadrzaj>
      <item>ZELENO ZLATO društvo s ograničenom odgovornošću za poljoprivredu, proizvodnju, usluge i trgovinu, OIB 26234634015</item>
    </izvorni_sadrzaj>
    <derivirana_varijabla naziv="DomainObject.Predmet.ProtuStrankaListFormatedOIB_1">
      <item>ZELENO ZLATO društvo s ograničenom odgovornošću za poljoprivredu, proizvodnju, usluge i trgovinu, OIB 26234634015</item>
    </derivirana_varijabla>
  </DomainObject.Predmet.ProtuStrankaListFormatedOIB>
  <DomainObject.Predmet.ProtuStrankaListFormatedWithAdress>
    <izvorni_sadrzaj>
      <item>ZELENO ZLATO društvo s ograničenom odgovornošću za poljoprivredu, proizvodnju, usluge i trgovinu, Stjepana Radića 116, 34310 Pleternica</item>
    </izvorni_sadrzaj>
    <derivirana_varijabla naziv="DomainObject.Predmet.ProtuStrankaListFormatedWithAdress_1">
      <item>ZELENO ZLATO društvo s ograničenom odgovornošću za poljoprivredu, proizvodnju, usluge i trgovinu, Stjepana Radića 116, 34310 Pleternica</item>
    </derivirana_varijabla>
  </DomainObject.Predmet.ProtuStrankaListFormatedWithAdress>
  <DomainObject.Predmet.ProtuStrankaListFormatedWithAdressOIB>
    <izvorni_sadrzaj>
      <item>ZELENO ZLATO društvo s ograničenom odgovornošću za poljoprivredu, proizvodnju, usluge i trgovinu, OIB 26234634015, Stjepana Radića 116, 34310 Pleternica</item>
    </izvorni_sadrzaj>
    <derivirana_varijabla naziv="DomainObject.Predmet.ProtuStrankaListFormatedWithAdressOIB_1">
      <item>ZELENO ZLATO društvo s ograničenom odgovornošću za poljoprivredu, proizvodnju, usluge i trgovinu, OIB 26234634015, Stjepana Radića 116, 34310 Pleternica</item>
    </derivirana_varijabla>
  </DomainObject.Predmet.ProtuStrankaListFormatedWithAdressOIB>
  <DomainObject.Predmet.ProtuStrankaListNazivFormated>
    <izvorni_sadrzaj>
      <item>ZELENO ZLATO društvo s ograničenom odgovornošću za poljoprivredu, proizvodnju, usluge i trgovinu</item>
    </izvorni_sadrzaj>
    <derivirana_varijabla naziv="DomainObject.Predmet.ProtuStrankaListNazivFormated_1">
      <item>ZELENO ZLATO društvo s ograničenom odgovornošću za poljoprivredu, proizvodnju, usluge i trgovinu</item>
    </derivirana_varijabla>
  </DomainObject.Predmet.ProtuStrankaListNazivFormated>
  <DomainObject.Predmet.ProtuStrankaListNazivFormatedOIB>
    <izvorni_sadrzaj>
      <item>ZELENO ZLATO društvo s ograničenom odgovornošću za poljoprivredu, proizvodnju, usluge i trgovinu, OIB 26234634015</item>
    </izvorni_sadrzaj>
    <derivirana_varijabla naziv="DomainObject.Predmet.ProtuStrankaListNazivFormatedOIB_1">
      <item>ZELENO ZLATO društvo s ograničenom odgovornošću za poljoprivredu, proizvodnju, usluge i trgovinu, OIB 26234634015</item>
    </derivirana_varijabla>
  </DomainObject.Predmet.ProtuStrankaListNazivFormatedOIB>
  <DomainObject.Predmet.OstaliListFormated>
    <izvorni_sadrzaj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OstaliListFormated_1"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OstaliListFormated>
  <DomainObject.Predmet.OstaliListFormatedOIB>
    <izvorni_sadrzaj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OstaliListFormatedOIB_1"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OstaliListFormatedOIB>
  <DomainObject.Predmet.OstaliListFormatedWithAdress>
    <izvorni_sadrzaj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OstaliListFormatedWithAdress_1"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OstaliListFormatedWithAdress>
  <DomainObject.Predmet.OstaliListFormatedWithAdressOIB>
    <izvorni_sadrzaj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OstaliListFormatedWithAdressOIB_1"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OstaliListFormatedWithAdressOIB>
  <DomainObject.Predmet.OstaliListNazivFormated>
    <izvorni_sadrzaj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OstaliListNazivFormated_1"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OstaliListNazivFormated>
  <DomainObject.Predmet.OstaliListNazivFormatedOIB>
    <izvorni_sadrzaj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OstaliListNazivFormatedOIB_1"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ZELENO ZLATO društvo s ograničenom odgovornošću za poljoprivredu, proizvodnju, usluge i trgovinu</izvorni_sadrzaj>
    <derivirana_varijabla naziv="DomainObject.Predmet.ProtustrankaIDrugi_1">ZELENO ZLATO društvo s ograničenom odgovornošću za poljoprivredu, proizvodnju,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ZELENO ZLATO društvo s ograničenom odgovornošću za poljoprivredu, proizvodnju, usluge i trgovinu, OIB 26234634015, Stjepana Radića 116, 34310 Pleternica</izvorni_sadrzaj>
    <derivirana_varijabla naziv="DomainObject.Predmet.ProtustrankaIDrugiAdressOIB_1">ZELENO ZLATO društvo s ograničenom odgovornošću za poljoprivredu, proizvodnju, usluge i trgovinu, OIB 26234634015, Stjepana Radića 116,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ZELENO ZLATO društvo s ograničenom odgovornošću za poljoprivredu, proizvodnju, usluge i trgovinu</item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SudioniciListNaziv_1">
      <item>Financijska agencija</item>
      <item>ZELENO ZLATO društvo s ograničenom odgovornošću za poljoprivredu, proizvodnju, usluge i trgovinu</item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SudioniciListNaziv>
  <DomainObject.Predmet.SudioniciListAdressOIB>
    <izvorni_sadrzaj>
      <item>Financijska agencija, OIB 85821130368, Ulica grada Vukovara 70,10000 Zagreb</item>
      <item>ZELENO ZLATO društvo s ograničenom odgovornošću za poljoprivredu, proizvodnju, usluge i trgovinu, OIB 26234634015, Stjepana Radića 116,34310 Pleternica</item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SudioniciListAdressOIB_1">
      <item>Financijska agencija, OIB 85821130368, Ulica grada Vukovara 70,10000 Zagreb</item>
      <item>ZELENO ZLATO društvo s ograničenom odgovornošću za poljoprivredu, proizvodnju, usluge i trgovinu, OIB 26234634015, Stjepana Radića 116,34310 Pleternica</item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26234634015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26234634015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179</properties:Words>
  <properties:Characters>975</properties:Characters>
  <properties:Lines>46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2017-12-18T07:34:00Z</dcterms:created>
  <dc:creator>wsadmin</dc:creator>
  <cp:lastModifiedBy>wsadmin</cp:lastModifiedBy>
  <cp:lastPrinted>2017-12-18T07:38:00Z</cp:lastPrinted>
  <dcterms:modified xmlns:xsi="http://www.w3.org/2001/XMLSchema-instance" xsi:type="dcterms:W3CDTF">2017-12-18T09:03:00Z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