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5ab9" w14:paraId="a9d5ab9" w:rsidRDefault="00A8142F" w:rsidP="004D37CB" w:rsidR="004D37CB" w:rsidRPr="004D37CB">
      <w:pPr>
        <w:jc w:val="right"/>
        <w15:collapsed w:val="false"/>
        <w:rPr>
          <w:rStyle w:val="Naglaeno"/>
          <w:b w:val="false"/>
        </w:rPr>
      </w:pPr>
      <w:r w:rsidRPr="004D37CB">
        <w:rPr>
          <w:rStyle w:val="Naglaeno"/>
          <w:b w:val="false"/>
        </w:rPr>
        <w:t xml:space="preserve">    </w:t>
      </w:r>
      <w:r w:rsidR="004D37CB">
        <w:rPr>
          <w:rStyle w:val="Naglaeno"/>
          <w:b w:val="false"/>
        </w:rPr>
        <w:t>6 St-</w:t>
      </w:r>
      <w:r w:rsidR="00A10C4D">
        <w:rPr>
          <w:rStyle w:val="Naglaeno"/>
          <w:b w:val="false"/>
        </w:rPr>
        <w:t>999/13-91</w:t>
      </w:r>
    </w:p>
    <w:p w:rsidRDefault="00A8142F" w:rsidP="00A8142F" w:rsidR="00A8142F">
      <w:r>
        <w:rPr>
          <w:rStyle w:val="Naglaeno"/>
        </w:rPr>
        <w:t xml:space="preserve">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42F" w:rsidP="00A8142F" w:rsidR="00A8142F" w:rsidRPr="00D21A2C"/>
    <w:p w:rsidRDefault="00A8142F" w:rsidP="00A8142F" w:rsidR="00A8142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8142F" w:rsidP="0066445B" w:rsidR="003E020D" w:rsidRPr="00A8142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7532" w:rsidP="00A07532" w:rsidR="00A07532"/>
    <w:p w:rsidRDefault="00512436" w:rsidP="00A07532" w:rsidR="00512436"/>
    <w:p w:rsidRDefault="003E020D" w:rsidP="003E020D" w:rsidR="00A07532">
      <w:pPr>
        <w:jc w:val="center"/>
      </w:pPr>
      <w:r>
        <w:t>R</w:t>
      </w:r>
      <w:r w:rsidR="0017216B">
        <w:t xml:space="preserve"> </w:t>
      </w:r>
      <w:r>
        <w:t>E</w:t>
      </w:r>
      <w:r w:rsidR="0017216B">
        <w:t xml:space="preserve"> </w:t>
      </w:r>
      <w:r>
        <w:t>P</w:t>
      </w:r>
      <w:r w:rsidR="0017216B">
        <w:t xml:space="preserve"> </w:t>
      </w:r>
      <w:r>
        <w:t>U</w:t>
      </w:r>
      <w:r w:rsidR="0017216B">
        <w:t xml:space="preserve"> </w:t>
      </w:r>
      <w:r>
        <w:t>B</w:t>
      </w:r>
      <w:r w:rsidR="0017216B">
        <w:t xml:space="preserve"> </w:t>
      </w:r>
      <w:r>
        <w:t>L</w:t>
      </w:r>
      <w:r w:rsidR="0017216B">
        <w:t xml:space="preserve"> </w:t>
      </w:r>
      <w:r>
        <w:t>I</w:t>
      </w:r>
      <w:r w:rsidR="0017216B">
        <w:t xml:space="preserve"> </w:t>
      </w:r>
      <w:r>
        <w:t>K</w:t>
      </w:r>
      <w:r w:rsidR="0017216B">
        <w:t xml:space="preserve"> </w:t>
      </w:r>
      <w:r>
        <w:t>A</w:t>
      </w:r>
      <w:r w:rsidR="0017216B">
        <w:t xml:space="preserve">  </w:t>
      </w:r>
      <w:r>
        <w:t xml:space="preserve"> H</w:t>
      </w:r>
      <w:r w:rsidR="0017216B">
        <w:t xml:space="preserve"> </w:t>
      </w:r>
      <w:r>
        <w:t>R</w:t>
      </w:r>
      <w:r w:rsidR="0017216B">
        <w:t xml:space="preserve"> </w:t>
      </w:r>
      <w:r>
        <w:t>V</w:t>
      </w:r>
      <w:r w:rsidR="0017216B">
        <w:t xml:space="preserve"> </w:t>
      </w:r>
      <w:r>
        <w:t>A</w:t>
      </w:r>
      <w:r w:rsidR="0017216B">
        <w:t xml:space="preserve">  </w:t>
      </w:r>
      <w:r>
        <w:t>T</w:t>
      </w:r>
      <w:r w:rsidR="0017216B">
        <w:t xml:space="preserve"> </w:t>
      </w:r>
      <w:r>
        <w:t>S</w:t>
      </w:r>
      <w:r w:rsidR="0017216B">
        <w:t xml:space="preserve"> </w:t>
      </w:r>
      <w:r>
        <w:t>K</w:t>
      </w:r>
      <w:r w:rsidR="0017216B">
        <w:t xml:space="preserve"> </w:t>
      </w:r>
      <w:r>
        <w:t>A</w:t>
      </w:r>
    </w:p>
    <w:p w:rsidRDefault="003E020D" w:rsidP="003E020D" w:rsidR="003E020D">
      <w:pPr>
        <w:jc w:val="center"/>
      </w:pPr>
    </w:p>
    <w:p w:rsidRDefault="00A07532" w:rsidP="003E020D" w:rsidR="00A07532">
      <w:pPr>
        <w:jc w:val="center"/>
      </w:pPr>
      <w:r>
        <w:t>Z A K L J U Č A K</w:t>
      </w:r>
    </w:p>
    <w:p w:rsidRDefault="00A07532" w:rsidP="00A07532" w:rsidR="00A07532"/>
    <w:p w:rsidRDefault="00512436" w:rsidP="00A07532" w:rsidR="00512436" w:rsidRPr="0017216B"/>
    <w:p w:rsidRDefault="00A07532" w:rsidP="0017216B" w:rsidR="0017216B" w:rsidRPr="0017216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7216B">
        <w:rPr>
          <w:rFonts w:hAnsi="Times New Roman" w:ascii="Times New Roman"/>
          <w:sz w:val="24"/>
          <w:szCs w:val="24"/>
        </w:rPr>
        <w:t>Trgovački sud u Osijeku, po stečajno</w:t>
      </w:r>
      <w:r w:rsidR="002410C3" w:rsidRPr="0017216B">
        <w:rPr>
          <w:rFonts w:hAnsi="Times New Roman" w:ascii="Times New Roman"/>
          <w:sz w:val="24"/>
          <w:szCs w:val="24"/>
        </w:rPr>
        <w:t>j sutkinji</w:t>
      </w:r>
      <w:r w:rsidRPr="0017216B">
        <w:rPr>
          <w:rFonts w:hAnsi="Times New Roman" w:ascii="Times New Roman"/>
          <w:sz w:val="24"/>
          <w:szCs w:val="24"/>
        </w:rPr>
        <w:t xml:space="preserve"> </w:t>
      </w:r>
      <w:r w:rsidR="003E020D" w:rsidRPr="0017216B">
        <w:rPr>
          <w:rFonts w:hAnsi="Times New Roman" w:ascii="Times New Roman"/>
          <w:sz w:val="24"/>
          <w:szCs w:val="24"/>
        </w:rPr>
        <w:t>Nadi Roso</w:t>
      </w:r>
      <w:r w:rsidRPr="0017216B">
        <w:rPr>
          <w:rFonts w:hAnsi="Times New Roman" w:ascii="Times New Roman"/>
          <w:sz w:val="24"/>
          <w:szCs w:val="24"/>
        </w:rPr>
        <w:t xml:space="preserve">, u stečajnom </w:t>
      </w:r>
      <w:r w:rsidR="003E020D" w:rsidRPr="0017216B">
        <w:rPr>
          <w:rFonts w:hAnsi="Times New Roman" w:ascii="Times New Roman"/>
          <w:sz w:val="24"/>
          <w:szCs w:val="24"/>
        </w:rPr>
        <w:t xml:space="preserve">predmetu </w:t>
      </w:r>
      <w:r w:rsidR="002E09C0" w:rsidRPr="0017216B">
        <w:rPr>
          <w:rFonts w:hAnsi="Times New Roman" w:ascii="Times New Roman"/>
          <w:sz w:val="24"/>
          <w:szCs w:val="24"/>
        </w:rPr>
        <w:t>stečajnog dužnika</w:t>
      </w:r>
      <w:r w:rsidR="002E09C0" w:rsidRPr="0017216B">
        <w:rPr>
          <w:rFonts w:hAnsi="Times New Roman" w:ascii="Times New Roman"/>
          <w:b/>
          <w:sz w:val="24"/>
          <w:szCs w:val="24"/>
        </w:rPr>
        <w:t xml:space="preserve">: </w:t>
      </w:r>
      <w:r w:rsidR="0017216B" w:rsidRPr="0017216B">
        <w:rPr>
          <w:rFonts w:hAnsi="Times New Roman" w:ascii="Times New Roman"/>
          <w:b/>
          <w:color w:val="000000"/>
          <w:sz w:val="24"/>
          <w:szCs w:val="24"/>
        </w:rPr>
        <w:t xml:space="preserve">DOVER d.o.o. za promet roba i usluga u stečaju, </w:t>
      </w:r>
      <w:proofErr w:type="spellStart"/>
      <w:r w:rsidR="0017216B" w:rsidRPr="0017216B">
        <w:rPr>
          <w:rFonts w:hAnsi="Times New Roman" w:ascii="Times New Roman"/>
          <w:b/>
          <w:color w:val="000000"/>
          <w:sz w:val="24"/>
          <w:szCs w:val="24"/>
        </w:rPr>
        <w:t>Čeminac</w:t>
      </w:r>
      <w:proofErr w:type="spellEnd"/>
      <w:r w:rsidR="0017216B" w:rsidRPr="0017216B">
        <w:rPr>
          <w:rFonts w:hAnsi="Times New Roman" w:ascii="Times New Roman"/>
          <w:b/>
          <w:color w:val="000000"/>
          <w:sz w:val="24"/>
          <w:szCs w:val="24"/>
        </w:rPr>
        <w:t>, S. Radića 60, MBS: 030034909, OIB: 55886307084</w:t>
      </w:r>
      <w:r w:rsidR="0017216B" w:rsidRPr="0017216B">
        <w:rPr>
          <w:rFonts w:hAnsi="Times New Roman" w:ascii="Times New Roman"/>
          <w:b/>
          <w:sz w:val="24"/>
          <w:szCs w:val="24"/>
        </w:rPr>
        <w:t xml:space="preserve">, </w:t>
      </w:r>
      <w:r w:rsidR="0017216B" w:rsidRPr="0017216B">
        <w:rPr>
          <w:rFonts w:hAnsi="Times New Roman" w:ascii="Times New Roman"/>
          <w:sz w:val="24"/>
          <w:szCs w:val="24"/>
        </w:rPr>
        <w:t>dana 16. listopada 2017. g.,</w:t>
      </w:r>
    </w:p>
    <w:p w:rsidRDefault="003E020D" w:rsidP="00C47B22" w:rsidR="002410C3" w:rsidRPr="0017216B">
      <w:pPr>
        <w:pStyle w:val="Tijeloteksta"/>
        <w:ind w:firstLine="708"/>
      </w:pPr>
      <w:r w:rsidRPr="0017216B">
        <w:t xml:space="preserve">        </w:t>
      </w:r>
    </w:p>
    <w:p w:rsidRDefault="00512436" w:rsidP="00C47B22" w:rsidR="00512436" w:rsidRPr="0017216B">
      <w:pPr>
        <w:pStyle w:val="Tijeloteksta"/>
        <w:ind w:firstLine="708"/>
      </w:pPr>
    </w:p>
    <w:p w:rsidRDefault="00A07532" w:rsidP="004713CE" w:rsidR="00A07532">
      <w:pPr>
        <w:jc w:val="center"/>
      </w:pPr>
      <w:r>
        <w:t>z a k l j u č i o  j e</w:t>
      </w:r>
    </w:p>
    <w:p w:rsidRDefault="002410C3" w:rsidP="00A07532" w:rsidR="002410C3"/>
    <w:p w:rsidRDefault="00512436" w:rsidP="00A07532" w:rsidR="00512436"/>
    <w:p w:rsidRDefault="00A10C4D" w:rsidP="00A10C4D" w:rsidR="00B210D9">
      <w:pPr>
        <w:pStyle w:val="Odlomakpopisa"/>
        <w:numPr>
          <w:ilvl w:val="0"/>
          <w:numId w:val="7"/>
        </w:numPr>
        <w:jc w:val="both"/>
      </w:pPr>
      <w:r>
        <w:t xml:space="preserve">Poziva se stečajna upraviteljica Lidija Balog iz Bilja da se u roku od 8 dana od dana primitka ovog zaključka očituje da li je uputila opomenu prijašnjem stečajnom upravitelju Željku Ferenčić iz Vukovara za povrat sredstava u iznosu od 55.000,00 kn te da li je </w:t>
      </w:r>
      <w:proofErr w:type="spellStart"/>
      <w:r>
        <w:t>postupljeno</w:t>
      </w:r>
      <w:proofErr w:type="spellEnd"/>
      <w:r>
        <w:t xml:space="preserve"> po takvom zahtjevu za povrat.</w:t>
      </w:r>
    </w:p>
    <w:p w:rsidRDefault="00B210D9" w:rsidP="00512436" w:rsidR="00B210D9">
      <w:pPr>
        <w:pStyle w:val="Odlomakpopisa"/>
        <w:ind w:left="1065"/>
        <w:jc w:val="both"/>
      </w:pPr>
    </w:p>
    <w:p w:rsidRDefault="00B210D9" w:rsidP="00512436" w:rsidR="00B210D9">
      <w:pPr>
        <w:pStyle w:val="Odlomakpopisa"/>
        <w:ind w:left="1065"/>
        <w:jc w:val="both"/>
      </w:pPr>
    </w:p>
    <w:p w:rsidRDefault="004713CE" w:rsidP="004713CE" w:rsidR="00A07532">
      <w:pPr>
        <w:jc w:val="center"/>
      </w:pPr>
      <w:r>
        <w:t xml:space="preserve">U Osijeku </w:t>
      </w:r>
      <w:r w:rsidR="0017216B">
        <w:t>16. listopada</w:t>
      </w:r>
      <w:r w:rsidR="00082DD4">
        <w:t xml:space="preserve"> 2017. g.</w:t>
      </w:r>
    </w:p>
    <w:p w:rsidRDefault="00512436" w:rsidP="004713CE" w:rsidR="00512436">
      <w:pPr>
        <w:jc w:val="center"/>
      </w:pPr>
    </w:p>
    <w:p w:rsidRDefault="00A07532" w:rsidP="00A07532" w:rsidR="00A07532"/>
    <w:p w:rsidRDefault="00A07532" w:rsidP="00A07532" w:rsidR="00A07532">
      <w:r>
        <w:t>ZAPISNIČAR</w:t>
      </w:r>
      <w:r w:rsidR="004713CE">
        <w:t xml:space="preserve">                                                       </w:t>
      </w:r>
      <w:r w:rsidR="009F221E">
        <w:t xml:space="preserve">                            </w:t>
      </w:r>
      <w:r w:rsidR="004713CE">
        <w:t xml:space="preserve">   </w:t>
      </w:r>
      <w:r>
        <w:t xml:space="preserve"> STEČAJN</w:t>
      </w:r>
      <w:r w:rsidR="009F221E">
        <w:t>A SUTKINJA</w:t>
      </w:r>
    </w:p>
    <w:p w:rsidRDefault="004713CE" w:rsidP="00A07532" w:rsidR="00A07532"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Nada Roso</w:t>
      </w:r>
    </w:p>
    <w:p w:rsidRDefault="00512436" w:rsidP="00A07532" w:rsidR="00512436"/>
    <w:p w:rsidRDefault="00512436" w:rsidP="00A07532" w:rsidR="00512436"/>
    <w:p w:rsidRDefault="00A07532" w:rsidP="00A551D2" w:rsidR="00A07532">
      <w:pPr>
        <w:ind w:firstLine="708"/>
      </w:pPr>
    </w:p>
    <w:p w:rsidRDefault="00A07532" w:rsidP="00A07532" w:rsidR="00A07532">
      <w:r>
        <w:t xml:space="preserve">NAPUTAK O PRAVNOM LIJEKU: </w:t>
      </w:r>
    </w:p>
    <w:p w:rsidRDefault="00A07532" w:rsidP="00A07532" w:rsidR="00C47B22">
      <w:r>
        <w:t xml:space="preserve">Protiv zaključka nije dopuštena žalba (čl. 11. st. 9. Stečajnog zakona). </w:t>
      </w:r>
    </w:p>
    <w:p w:rsidRDefault="00512436" w:rsidP="00A07532" w:rsidR="00512436"/>
    <w:p w:rsidRDefault="00512436" w:rsidP="00A07532" w:rsidR="00512436"/>
    <w:p w:rsidRDefault="00A07532" w:rsidP="009F221E" w:rsidR="00A07532" w:rsidRPr="009F221E">
      <w:pPr>
        <w:tabs>
          <w:tab w:pos="7620" w:val="left"/>
        </w:tabs>
      </w:pPr>
      <w:r>
        <w:t xml:space="preserve">DNA: </w:t>
      </w:r>
      <w:r w:rsidR="009F221E" w:rsidRPr="009F221E">
        <w:tab/>
      </w:r>
    </w:p>
    <w:p w:rsidRDefault="00C0124F" w:rsidP="006D2F4E" w:rsidR="00082DD4" w:rsidRPr="00082DD4">
      <w:pPr>
        <w:pStyle w:val="Odlomakpopisa"/>
        <w:numPr>
          <w:ilvl w:val="0"/>
          <w:numId w:val="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512436" w:rsidP="006D2F4E" w:rsidR="004713CE">
      <w:pPr>
        <w:pStyle w:val="Odlomakpopisa"/>
        <w:numPr>
          <w:ilvl w:val="0"/>
          <w:numId w:val="1"/>
        </w:numPr>
      </w:pPr>
      <w:r>
        <w:t>K-</w:t>
      </w:r>
      <w:r w:rsidR="00C0124F">
        <w:t>16.11.</w:t>
      </w:r>
    </w:p>
    <w:p w:rsidRDefault="004713CE" w:rsidP="00BA0612" w:rsidR="004713CE"/>
    <w:p w:rsidRDefault="004713CE" w:rsidP="00BA0612" w:rsidR="004713CE"/>
    <w:p w:rsidRDefault="004713CE" w:rsidP="00BA0612" w:rsidR="004713CE"/>
    <w:p w:rsidRDefault="004713CE" w:rsidP="00BA0612" w:rsidR="004713CE"/>
    <w:p w:rsidRDefault="00313A48" w:rsidP="00BA0612" w:rsidR="00313A48"/>
    <w:p w:rsidRDefault="004713CE" w:rsidP="00BA0612" w:rsidR="004713CE"/>
    <w:p w:rsidRDefault="004713CE" w:rsidP="00BA0612" w:rsidR="004713C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4713CE" w:rsidP="00BA0612" w:rsidR="004713CE"/>
    <w:p w:rsidRDefault="00BA0612" w:rsidP="00BA0612" w:rsidR="00BA0612"/>
    <w:p w:rsidRDefault="00BA0612" w:rsidP="00BA0612" w:rsidR="00BA0612">
      <w:bookmarkStart w:name="_GoBack" w:id="0"/>
      <w:bookmarkEnd w:id="0"/>
    </w:p>
    <w:p w:rsidRDefault="00BA0612" w:rsidP="00BA0612" w:rsidR="00BA0612"/>
    <w:p w:rsidRDefault="00BA0612" w:rsidP="00BA0612" w:rsidR="00BA0612"/>
    <w:p w:rsidRDefault="00BA0612" w:rsidP="00BA0612" w:rsidR="00BA0612"/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AF4" w:rsidP="00C0124F" w:rsidR="005C2AF4">
      <w:r>
        <w:separator/>
      </w:r>
    </w:p>
  </w:endnote>
  <w:endnote w:id="0" w:type="continuationSeparator">
    <w:p w:rsidRDefault="005C2AF4" w:rsidP="00C0124F" w:rsidR="005C2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AF4" w:rsidP="00C0124F" w:rsidR="005C2AF4">
      <w:r>
        <w:separator/>
      </w:r>
    </w:p>
  </w:footnote>
  <w:footnote w:id="0" w:type="continuationSeparator">
    <w:p w:rsidRDefault="005C2AF4" w:rsidP="00C0124F" w:rsidR="005C2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6587340"/>
      <w:docPartObj>
        <w:docPartGallery w:val="Page Numbers (Top of Page)"/>
        <w:docPartUnique/>
      </w:docPartObj>
    </w:sdtPr>
    <w:sdtEndPr/>
    <w:sdtContent>
      <w:p w:rsidRDefault="00C0124F" w:rsidR="00C012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11D">
          <w:rPr>
            <w:noProof/>
          </w:rPr>
          <w:t>1</w:t>
        </w:r>
        <w:r>
          <w:fldChar w:fldCharType="end"/>
        </w:r>
      </w:p>
    </w:sdtContent>
  </w:sdt>
  <w:p w:rsidRDefault="00C0124F" w:rsidR="00C012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43E74"/>
    <w:multiLevelType w:val="hybridMultilevel"/>
    <w:tmpl w:val="E3329128"/>
    <w:lvl w:tplc="6B82B74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2BDC5CD5"/>
    <w:multiLevelType w:val="hybridMultilevel"/>
    <w:tmpl w:val="A7A264AC"/>
    <w:lvl w:tplc="C2F6C8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64452D1"/>
    <w:multiLevelType w:val="hybridMultilevel"/>
    <w:tmpl w:val="13F277DA"/>
    <w:lvl w:tplc="7842DC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5B342023"/>
    <w:multiLevelType w:val="hybridMultilevel"/>
    <w:tmpl w:val="FB9651AC"/>
    <w:lvl w:tplc="81DA189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9BA5C19"/>
    <w:multiLevelType w:val="hybridMultilevel"/>
    <w:tmpl w:val="2D0EFE18"/>
    <w:lvl w:tplc="AFACFB1C" w:ilvl="0">
      <w:start w:val="6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5">
    <w:nsid w:val="7A380317"/>
    <w:multiLevelType w:val="hybridMultilevel"/>
    <w:tmpl w:val="B9B28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AA7CE4"/>
    <w:multiLevelType w:val="hybridMultilevel"/>
    <w:tmpl w:val="38D6BE32"/>
    <w:lvl w:tplc="CCC88F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612"/>
    <w:rsid w:val="00005846"/>
    <w:rsid w:val="00082DD4"/>
    <w:rsid w:val="000B127F"/>
    <w:rsid w:val="0017216B"/>
    <w:rsid w:val="00193CDF"/>
    <w:rsid w:val="002410C3"/>
    <w:rsid w:val="0026511D"/>
    <w:rsid w:val="002760FA"/>
    <w:rsid w:val="0028496B"/>
    <w:rsid w:val="002E09C0"/>
    <w:rsid w:val="00313A48"/>
    <w:rsid w:val="00342CA8"/>
    <w:rsid w:val="00355311"/>
    <w:rsid w:val="003E020D"/>
    <w:rsid w:val="004571B5"/>
    <w:rsid w:val="004713CE"/>
    <w:rsid w:val="004D37CB"/>
    <w:rsid w:val="00512436"/>
    <w:rsid w:val="00513D19"/>
    <w:rsid w:val="00533068"/>
    <w:rsid w:val="005B1B29"/>
    <w:rsid w:val="005C2AF4"/>
    <w:rsid w:val="00621DFD"/>
    <w:rsid w:val="0066445B"/>
    <w:rsid w:val="0068007C"/>
    <w:rsid w:val="006C4450"/>
    <w:rsid w:val="006D2F4E"/>
    <w:rsid w:val="00707E44"/>
    <w:rsid w:val="00756F2C"/>
    <w:rsid w:val="007C78B9"/>
    <w:rsid w:val="007F60F2"/>
    <w:rsid w:val="008214D8"/>
    <w:rsid w:val="00892557"/>
    <w:rsid w:val="008A371A"/>
    <w:rsid w:val="008E37AC"/>
    <w:rsid w:val="00924F04"/>
    <w:rsid w:val="009F221E"/>
    <w:rsid w:val="00A07532"/>
    <w:rsid w:val="00A10C4D"/>
    <w:rsid w:val="00A551D2"/>
    <w:rsid w:val="00A8142F"/>
    <w:rsid w:val="00B210D9"/>
    <w:rsid w:val="00BA0612"/>
    <w:rsid w:val="00C0124F"/>
    <w:rsid w:val="00C06C57"/>
    <w:rsid w:val="00C47B22"/>
    <w:rsid w:val="00CA38CE"/>
    <w:rsid w:val="00DA5A49"/>
    <w:rsid w:val="00DB052E"/>
    <w:rsid w:val="00DC1E42"/>
    <w:rsid w:val="00DE3C0B"/>
    <w:rsid w:val="00EC46B9"/>
    <w:rsid w:val="00F168F0"/>
    <w:rsid w:val="00F4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7216B"/>
    <w:rPr>
      <w:rFonts w:eastAsia="Calibri" w:hAnsi="Calibri" w:asci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24F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24F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1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651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651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11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11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7216B"/>
    <w:rPr>
      <w:rFonts w:ascii="Calibri" w:eastAsia="Calibri" w:hAns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24F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24F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1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651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651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11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11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32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167</properties:Words>
  <properties:Characters>722</properties:Characters>
  <properties:Lines>60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2017-10-16T09:53:00Z</dcterms:created>
  <dc:creator>wsadmin</dc:creator>
  <cp:lastModifiedBy>Danijela Sekulić</cp:lastModifiedBy>
  <cp:lastPrinted>2017-10-16T09:52:00Z</cp:lastPrinted>
  <dcterms:modified xmlns:xsi="http://www.w3.org/2001/XMLSchema-instance" xsi:type="dcterms:W3CDTF">2017-10-16T09:53:00Z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