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6bc96" w14:paraId="6d6bc96" w:rsidRDefault="00874DD1" w:rsidP="00910611" w:rsidR="00874DD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74DD1" w:rsidP="00910611" w:rsidR="00874DD1">
      <w:r>
        <w:rPr>
          <w:rFonts w:eastAsia="MS Mincho"/>
        </w:rPr>
        <w:t>REPUBLIKA HRVATSKA</w:t>
      </w:r>
    </w:p>
    <w:p w:rsidRDefault="00874DD1" w:rsidP="00910611" w:rsidR="00874DD1">
      <w:r>
        <w:rPr>
          <w:rFonts w:eastAsia="MS Mincho"/>
        </w:rPr>
        <w:t>TRGOVAČKI SUD U RIJECI</w:t>
      </w:r>
    </w:p>
    <w:p w:rsidRDefault="00874DD1" w:rsidR="00874DD1" w:rsidRPr="00910611">
      <w:pPr>
        <w:rPr>
          <w:rFonts w:eastAsia="MS Mincho"/>
        </w:rPr>
      </w:pPr>
      <w:r>
        <w:rPr>
          <w:rFonts w:eastAsia="MS Mincho"/>
        </w:rPr>
        <w:t xml:space="preserve">      Rijeka, Zadarska 1 i 3</w:t>
      </w:r>
    </w:p>
    <w:p w:rsidRDefault="00874DD1" w:rsidP="00910611" w:rsidR="00874DD1" w:rsidRPr="00910611"/>
    <w:p w:rsidRDefault="00C31E2F" w:rsidP="00C31E2F" w:rsidR="00C31E2F" w:rsidRPr="00475C28"/>
    <w:p w:rsidRDefault="00475C28" w:rsidP="00475C28" w:rsidR="00C31E2F">
      <w:pPr>
        <w:jc w:val="center"/>
        <w:rPr>
          <w:b/>
        </w:rPr>
      </w:pPr>
      <w:r>
        <w:rPr>
          <w:b/>
        </w:rPr>
        <w:t>R E P U B L I K A   H R V A T S K A</w:t>
      </w:r>
    </w:p>
    <w:p w:rsidRDefault="00475C28" w:rsidP="00475C28" w:rsidR="00475C28" w:rsidRPr="00475C28">
      <w:pPr>
        <w:jc w:val="center"/>
      </w:pPr>
    </w:p>
    <w:p w:rsidRDefault="00C31E2F" w:rsidP="00C31E2F" w:rsidR="00C31E2F" w:rsidRPr="00475C28">
      <w:pPr>
        <w:jc w:val="center"/>
        <w:rPr>
          <w:b/>
          <w:bCs/>
        </w:rPr>
      </w:pPr>
      <w:r w:rsidRPr="00475C28">
        <w:rPr>
          <w:b/>
          <w:bCs/>
        </w:rPr>
        <w:t>R J E Š E N J E</w:t>
      </w:r>
    </w:p>
    <w:p w:rsidRDefault="0036288F" w:rsidP="00C31E2F" w:rsidR="0036288F">
      <w:pPr>
        <w:jc w:val="both"/>
      </w:pPr>
    </w:p>
    <w:p w:rsidRDefault="008001EC" w:rsidP="00C31E2F" w:rsidR="008001EC" w:rsidRPr="00475C28">
      <w:pPr>
        <w:jc w:val="both"/>
      </w:pPr>
    </w:p>
    <w:p w:rsidRDefault="00197AD8" w:rsidP="00197AD8" w:rsidR="00197AD8" w:rsidRPr="00197AD8">
      <w:pPr>
        <w:jc w:val="both"/>
      </w:pPr>
      <w:r>
        <w:tab/>
      </w:r>
      <w:r w:rsidRPr="00197AD8">
        <w:t xml:space="preserve">Trgovački sud u Rijeci, po stečajnom sucu Danieli Korlević, u stečajnom postupku nad dužnikom </w:t>
      </w:r>
      <w:r w:rsidRPr="00197AD8">
        <w:rPr>
          <w:b/>
        </w:rPr>
        <w:t>AGREGAT d.o.o. Kukuljanovo, Škrljevo, Industrijska zona bb</w:t>
      </w:r>
      <w:r w:rsidRPr="00197AD8">
        <w:t xml:space="preserve">, odlučujući o zahtjevu stečajnog upravitelja za naknadu troškova, dana </w:t>
      </w:r>
      <w:r w:rsidR="003B2503">
        <w:t>19. veljače</w:t>
      </w:r>
      <w:r w:rsidRPr="00197AD8">
        <w:t xml:space="preserve"> 201</w:t>
      </w:r>
      <w:r w:rsidR="00AB4A51">
        <w:t>6</w:t>
      </w:r>
      <w:r w:rsidRPr="00197AD8">
        <w:t>. godine</w:t>
      </w:r>
    </w:p>
    <w:p w:rsidRDefault="0006086C" w:rsidP="00C31E2F" w:rsidR="0006086C">
      <w:pPr>
        <w:jc w:val="center"/>
        <w:rPr>
          <w:b/>
          <w:bCs/>
        </w:rPr>
      </w:pPr>
    </w:p>
    <w:p w:rsidRDefault="00C31E2F" w:rsidP="00C31E2F" w:rsidR="00C31E2F" w:rsidRPr="00F93EE8">
      <w:pPr>
        <w:jc w:val="center"/>
        <w:rPr>
          <w:b/>
          <w:bCs/>
        </w:rPr>
      </w:pPr>
      <w:r w:rsidRPr="00F93EE8">
        <w:rPr>
          <w:b/>
          <w:bCs/>
        </w:rPr>
        <w:t>r i j e š i o</w:t>
      </w:r>
      <w:r w:rsidR="0026608B" w:rsidRPr="00F93EE8">
        <w:rPr>
          <w:b/>
          <w:bCs/>
        </w:rPr>
        <w:t xml:space="preserve"> </w:t>
      </w:r>
      <w:r w:rsidRPr="00F93EE8">
        <w:rPr>
          <w:b/>
          <w:bCs/>
        </w:rPr>
        <w:t xml:space="preserve"> </w:t>
      </w:r>
      <w:r w:rsidR="0006086C" w:rsidRPr="00F93EE8">
        <w:rPr>
          <w:b/>
          <w:bCs/>
        </w:rPr>
        <w:t xml:space="preserve"> </w:t>
      </w:r>
      <w:r w:rsidRPr="00F93EE8">
        <w:rPr>
          <w:b/>
          <w:bCs/>
        </w:rPr>
        <w:t xml:space="preserve"> j e</w:t>
      </w:r>
    </w:p>
    <w:p w:rsidRDefault="0031564A" w:rsidP="00C31E2F" w:rsidR="0031564A">
      <w:pPr>
        <w:jc w:val="center"/>
        <w:rPr>
          <w:bCs/>
        </w:rPr>
      </w:pPr>
    </w:p>
    <w:p w:rsidRDefault="007F42A8" w:rsidP="00CD4845" w:rsidR="0060235C">
      <w:pPr>
        <w:pStyle w:val="Odlomakpopisa"/>
        <w:numPr>
          <w:ilvl w:val="0"/>
          <w:numId w:val="3"/>
        </w:numPr>
        <w:jc w:val="both"/>
      </w:pPr>
      <w:r w:rsidRPr="00475C28">
        <w:t>S</w:t>
      </w:r>
      <w:r w:rsidR="00C31E2F" w:rsidRPr="00475C28">
        <w:t xml:space="preserve">tečajnom upravitelju Borisu Debelić iz Rijeke, Rastočine 3, </w:t>
      </w:r>
      <w:r w:rsidR="00E631EE" w:rsidRPr="00475C28">
        <w:t xml:space="preserve">odobrava se naknada stvarnih troškova u razdoblju od </w:t>
      </w:r>
      <w:r w:rsidR="00F93EE8">
        <w:t xml:space="preserve">01. </w:t>
      </w:r>
      <w:r w:rsidR="003B2503">
        <w:t>listopada</w:t>
      </w:r>
      <w:r w:rsidR="00E478C8">
        <w:t xml:space="preserve"> do </w:t>
      </w:r>
      <w:r w:rsidR="00F93EE8">
        <w:t>3</w:t>
      </w:r>
      <w:r w:rsidR="003B2503">
        <w:t>1</w:t>
      </w:r>
      <w:r w:rsidR="00E478C8">
        <w:t xml:space="preserve">. </w:t>
      </w:r>
      <w:r w:rsidR="003B2503">
        <w:t>prosinca</w:t>
      </w:r>
      <w:r w:rsidR="00E478C8">
        <w:t xml:space="preserve"> 2015. godine</w:t>
      </w:r>
      <w:r w:rsidR="004A1061">
        <w:t xml:space="preserve"> </w:t>
      </w:r>
      <w:r w:rsidR="00E86A48" w:rsidRPr="00475C28">
        <w:t xml:space="preserve">u ukupnom iznosu od </w:t>
      </w:r>
      <w:r w:rsidR="00CD4845">
        <w:t>1.434,00</w:t>
      </w:r>
      <w:r w:rsidR="007626A4">
        <w:t xml:space="preserve"> </w:t>
      </w:r>
      <w:r w:rsidR="00E86A48" w:rsidRPr="00475C28">
        <w:t>kn.</w:t>
      </w:r>
    </w:p>
    <w:p w:rsidRDefault="00CD4845" w:rsidP="00CD4845" w:rsidR="00CD4845">
      <w:pPr>
        <w:pStyle w:val="Odlomakpopisa"/>
        <w:ind w:left="1080"/>
        <w:jc w:val="both"/>
      </w:pPr>
    </w:p>
    <w:p w:rsidRDefault="00CD4845" w:rsidP="00CD4845" w:rsidR="00CD4845" w:rsidRPr="00475C28">
      <w:pPr>
        <w:pStyle w:val="Odlomakpopisa"/>
        <w:numPr>
          <w:ilvl w:val="0"/>
          <w:numId w:val="3"/>
        </w:numPr>
        <w:jc w:val="both"/>
      </w:pPr>
      <w:r>
        <w:t xml:space="preserve">Odbija se zahtjev za naknadu troškova stečajnom upravitelju u visini od 829,56 kn kao neosnovan.  </w:t>
      </w:r>
    </w:p>
    <w:p w:rsidRDefault="004F1EA2" w:rsidP="00C31E2F" w:rsidR="004F1EA2">
      <w:pPr>
        <w:jc w:val="center"/>
        <w:rPr>
          <w:bCs/>
        </w:rPr>
      </w:pPr>
    </w:p>
    <w:p w:rsidRDefault="00C31E2F" w:rsidP="00C31E2F" w:rsidR="00C31E2F" w:rsidRPr="00920AED">
      <w:pPr>
        <w:jc w:val="center"/>
        <w:rPr>
          <w:b/>
          <w:bCs/>
        </w:rPr>
      </w:pPr>
      <w:r w:rsidRPr="00920AED">
        <w:rPr>
          <w:b/>
          <w:bCs/>
        </w:rPr>
        <w:t>Obrazloženje</w:t>
      </w:r>
    </w:p>
    <w:p w:rsidRDefault="004F1EA2" w:rsidP="00C31E2F" w:rsidR="004F1EA2">
      <w:pPr>
        <w:jc w:val="both"/>
        <w:rPr>
          <w:bCs/>
        </w:rPr>
      </w:pPr>
    </w:p>
    <w:p w:rsidRDefault="0060235C" w:rsidP="00E478C8" w:rsidR="003B2503">
      <w:pPr>
        <w:ind w:firstLine="708"/>
        <w:jc w:val="both"/>
      </w:pPr>
      <w:r w:rsidRPr="00475C28">
        <w:rPr>
          <w:bCs/>
        </w:rPr>
        <w:t>Stečajni upravitelj zatražio je</w:t>
      </w:r>
      <w:r w:rsidR="003B2503">
        <w:rPr>
          <w:bCs/>
        </w:rPr>
        <w:t xml:space="preserve"> dana 11. siječnja 2016. godine</w:t>
      </w:r>
      <w:r w:rsidRPr="00475C28">
        <w:rPr>
          <w:bCs/>
        </w:rPr>
        <w:t xml:space="preserve"> </w:t>
      </w:r>
      <w:r w:rsidR="00814483" w:rsidRPr="00475C28">
        <w:rPr>
          <w:bCs/>
        </w:rPr>
        <w:t>od stečajnog suca naknadu stvarnih troškova koje je imao u proteklom razdoblju</w:t>
      </w:r>
      <w:r w:rsidR="000D70DD" w:rsidRPr="00475C28">
        <w:rPr>
          <w:bCs/>
        </w:rPr>
        <w:t xml:space="preserve"> </w:t>
      </w:r>
      <w:r w:rsidR="003B2503" w:rsidRPr="003B2503">
        <w:rPr>
          <w:bCs/>
        </w:rPr>
        <w:t xml:space="preserve">01. listopada do 31. prosinca 2015. godine u ukupnom iznosu od </w:t>
      </w:r>
      <w:r w:rsidR="003B2503">
        <w:rPr>
          <w:bCs/>
        </w:rPr>
        <w:t>2.338,41</w:t>
      </w:r>
      <w:r w:rsidR="003B2503" w:rsidRPr="003B2503">
        <w:rPr>
          <w:bCs/>
        </w:rPr>
        <w:t xml:space="preserve"> kn</w:t>
      </w:r>
      <w:r w:rsidR="007626A4" w:rsidRPr="007626A4">
        <w:t>.</w:t>
      </w:r>
      <w:r w:rsidR="007626A4">
        <w:t xml:space="preserve"> </w:t>
      </w:r>
    </w:p>
    <w:p w:rsidRDefault="008453D2" w:rsidP="00E478C8" w:rsidR="008001EC">
      <w:pPr>
        <w:ind w:firstLine="708"/>
        <w:jc w:val="both"/>
      </w:pPr>
      <w:r>
        <w:t>U obračunu troškova stečajni upravitelj zatražio je naknadu</w:t>
      </w:r>
      <w:r w:rsidR="00CD4845">
        <w:t xml:space="preserve"> poštarine u iznosu 433,85 kn, trošak sudskih pristojbi u iznosu 55,00 kn, putni trošak na relaciji Rijeka – Zagreb – Rijeka dana 30. studenoga 2015. godine u iznosu od 720,00 kn (360 km x 2,00 kn/km), trošak cestarine u iznosu 109,56 kn, trošak </w:t>
      </w:r>
      <w:r>
        <w:t xml:space="preserve">loko vožnje na relaciji Rijeka – Kukuljanovo – Rijeka u ukupnom iznosu od </w:t>
      </w:r>
      <w:r w:rsidR="00CD4845">
        <w:t>780</w:t>
      </w:r>
      <w:r w:rsidR="007626A4">
        <w:t>,00</w:t>
      </w:r>
      <w:r>
        <w:t xml:space="preserve"> kn (</w:t>
      </w:r>
      <w:r w:rsidR="00CD4845">
        <w:t>13 vožnji, 30 km x 2,00 kn/km</w:t>
      </w:r>
      <w:r w:rsidR="007968C7">
        <w:t>),</w:t>
      </w:r>
      <w:r w:rsidR="00CD4845">
        <w:t xml:space="preserve"> trošak telefona 150,00 kn, naknada materijalnih troškova u iznosu 90,00 kn (papir, pisma, toner).  </w:t>
      </w:r>
    </w:p>
    <w:p w:rsidRDefault="008001EC" w:rsidP="00E478C8" w:rsidR="00CD4845">
      <w:pPr>
        <w:ind w:firstLine="708"/>
        <w:jc w:val="both"/>
      </w:pPr>
      <w:r>
        <w:t xml:space="preserve">Podneskom od 05. veljače 2016. godine stečajni upravitelj sačinio je ispravak obračuna troškova na način da je umanjio specificirane troškove za iznos od 74,80 kn, navodeći da su predmetni troškovi omaškom uključeni u obračunsko razdoblje. Stečajni upravitelj traži naknadu troškova u istom razdoblju u visini od 2.263,61 kn. </w:t>
      </w:r>
      <w:r w:rsidR="00CD4845">
        <w:t xml:space="preserve">                              </w:t>
      </w:r>
    </w:p>
    <w:p w:rsidRDefault="004961FE" w:rsidP="004F1EA2" w:rsidR="00102D24">
      <w:pPr>
        <w:ind w:firstLine="708"/>
        <w:jc w:val="both"/>
        <w:rPr>
          <w:bCs/>
        </w:rPr>
      </w:pPr>
      <w:r w:rsidRPr="00475C28">
        <w:rPr>
          <w:bCs/>
        </w:rPr>
        <w:t xml:space="preserve">Stečajni sudac </w:t>
      </w:r>
      <w:r w:rsidR="00546DEF" w:rsidRPr="00475C28">
        <w:rPr>
          <w:bCs/>
        </w:rPr>
        <w:t>je stečajnom upravitelju odobrio</w:t>
      </w:r>
      <w:r w:rsidRPr="00475C28">
        <w:rPr>
          <w:bCs/>
        </w:rPr>
        <w:t xml:space="preserve"> naknadu stvarnih troškova koje je isti imao u </w:t>
      </w:r>
      <w:r w:rsidR="00D869A4" w:rsidRPr="00475C28">
        <w:rPr>
          <w:bCs/>
        </w:rPr>
        <w:t xml:space="preserve">proteklom </w:t>
      </w:r>
      <w:r w:rsidRPr="00475C28">
        <w:rPr>
          <w:bCs/>
        </w:rPr>
        <w:t>razdoblju</w:t>
      </w:r>
      <w:r w:rsidR="00D869A4" w:rsidRPr="00475C28">
        <w:rPr>
          <w:bCs/>
        </w:rPr>
        <w:t>,</w:t>
      </w:r>
      <w:r w:rsidRPr="00475C28">
        <w:rPr>
          <w:bCs/>
        </w:rPr>
        <w:t xml:space="preserve"> a koji </w:t>
      </w:r>
      <w:r w:rsidR="007F42A8" w:rsidRPr="00475C28">
        <w:rPr>
          <w:bCs/>
        </w:rPr>
        <w:t xml:space="preserve">se odnosi na </w:t>
      </w:r>
      <w:r w:rsidR="00197AD8">
        <w:rPr>
          <w:bCs/>
        </w:rPr>
        <w:t xml:space="preserve">trošak poštarine u iznosu </w:t>
      </w:r>
      <w:r w:rsidR="008001EC">
        <w:rPr>
          <w:bCs/>
        </w:rPr>
        <w:t>359,05</w:t>
      </w:r>
      <w:r w:rsidR="00197AD8">
        <w:rPr>
          <w:bCs/>
        </w:rPr>
        <w:t xml:space="preserve"> kn, </w:t>
      </w:r>
      <w:r w:rsidR="00CD4845">
        <w:rPr>
          <w:bCs/>
        </w:rPr>
        <w:t xml:space="preserve">trošak sudskih pristojbi u iznosu od 55,00 kn, </w:t>
      </w:r>
      <w:r w:rsidR="00CD4845">
        <w:t xml:space="preserve">trošak loko vožnje na relaciji Rijeka – Kukuljanovo – Rijeka u ukupnom iznosu od 780,00 kn (13 vožnji, 30 km x 2,00 kn/km), trošak telefona 150,00 kn i naknada materijalnih troškova u iznosu 90,00 kn (papir, pisma, toner), sve </w:t>
      </w:r>
      <w:r w:rsidR="00102D24">
        <w:rPr>
          <w:bCs/>
        </w:rPr>
        <w:t>p</w:t>
      </w:r>
      <w:r w:rsidR="008B0069" w:rsidRPr="00475C28">
        <w:rPr>
          <w:bCs/>
        </w:rPr>
        <w:t>rema obračunu ostvarenih materijalnih troškova i priloženoj dokumentaciji, koja prileži na listu</w:t>
      </w:r>
      <w:r w:rsidR="00156276">
        <w:rPr>
          <w:bCs/>
        </w:rPr>
        <w:t xml:space="preserve"> </w:t>
      </w:r>
      <w:r w:rsidR="00AB4A51">
        <w:rPr>
          <w:bCs/>
        </w:rPr>
        <w:t>5</w:t>
      </w:r>
      <w:r w:rsidR="00CD4845">
        <w:rPr>
          <w:bCs/>
        </w:rPr>
        <w:t>52-587</w:t>
      </w:r>
      <w:r w:rsidR="00197AD8">
        <w:rPr>
          <w:bCs/>
        </w:rPr>
        <w:t xml:space="preserve"> spisa</w:t>
      </w:r>
      <w:r w:rsidR="008453D2">
        <w:rPr>
          <w:bCs/>
        </w:rPr>
        <w:t>.</w:t>
      </w:r>
      <w:r w:rsidR="00D34E57">
        <w:rPr>
          <w:bCs/>
        </w:rPr>
        <w:t xml:space="preserve"> </w:t>
      </w:r>
    </w:p>
    <w:p w:rsidRDefault="008001EC" w:rsidP="004F1EA2" w:rsidR="008001EC">
      <w:pPr>
        <w:ind w:firstLine="708"/>
        <w:jc w:val="both"/>
        <w:rPr>
          <w:bCs/>
        </w:rPr>
      </w:pPr>
    </w:p>
    <w:p w:rsidRDefault="008453D2" w:rsidP="008453D2" w:rsidR="008453D2" w:rsidRPr="008453D2">
      <w:pPr>
        <w:ind w:firstLine="708"/>
        <w:jc w:val="both"/>
        <w:rPr>
          <w:bCs/>
        </w:rPr>
      </w:pPr>
      <w:r w:rsidRPr="008453D2">
        <w:rPr>
          <w:bCs/>
        </w:rPr>
        <w:lastRenderedPageBreak/>
        <w:t>Da bi određeni izdatak stečajnog upravitelja predstavljao trošak stečajnog postupka, potrebno je da je taj izdatak nastao u vezi s obavljanjem poslova te da je nužan za provođenje postupka. Da li određeni izdatak ispunjava ove kriterije (veza s obavljanjem poslova i nužnost) stečajni sudac procjenjuje zasebno za svaki pojedini slučaj.</w:t>
      </w:r>
    </w:p>
    <w:p w:rsidRDefault="008453D2" w:rsidP="008453D2" w:rsidR="0080781F">
      <w:pPr>
        <w:ind w:firstLine="708"/>
        <w:jc w:val="both"/>
        <w:rPr>
          <w:bCs/>
        </w:rPr>
      </w:pPr>
      <w:r w:rsidRPr="008453D2">
        <w:rPr>
          <w:bCs/>
        </w:rPr>
        <w:t xml:space="preserve">Stečajni sudac izvršio je uvid u dokaze o ostvarenim troškovima koje je podnio stečajni upravitelj te utvrdio da je u razdoblju od </w:t>
      </w:r>
      <w:r w:rsidR="00AB4A51" w:rsidRPr="00AB4A51">
        <w:rPr>
          <w:bCs/>
        </w:rPr>
        <w:t xml:space="preserve">01. </w:t>
      </w:r>
      <w:r w:rsidR="0080781F">
        <w:rPr>
          <w:bCs/>
        </w:rPr>
        <w:t>listopada</w:t>
      </w:r>
      <w:r w:rsidR="00AB4A51" w:rsidRPr="00AB4A51">
        <w:rPr>
          <w:bCs/>
        </w:rPr>
        <w:t xml:space="preserve"> do 3</w:t>
      </w:r>
      <w:r w:rsidR="0080781F">
        <w:rPr>
          <w:bCs/>
        </w:rPr>
        <w:t>1</w:t>
      </w:r>
      <w:r w:rsidR="00AB4A51" w:rsidRPr="00AB4A51">
        <w:rPr>
          <w:bCs/>
        </w:rPr>
        <w:t xml:space="preserve">. </w:t>
      </w:r>
      <w:r w:rsidR="0080781F">
        <w:rPr>
          <w:bCs/>
        </w:rPr>
        <w:t>prosinca</w:t>
      </w:r>
      <w:r w:rsidR="00AB4A51" w:rsidRPr="00AB4A51">
        <w:rPr>
          <w:bCs/>
        </w:rPr>
        <w:t xml:space="preserve"> </w:t>
      </w:r>
      <w:r>
        <w:rPr>
          <w:bCs/>
        </w:rPr>
        <w:t>2015</w:t>
      </w:r>
      <w:r w:rsidRPr="008453D2">
        <w:rPr>
          <w:bCs/>
        </w:rPr>
        <w:t>.</w:t>
      </w:r>
      <w:r w:rsidR="00AB4A51">
        <w:rPr>
          <w:bCs/>
        </w:rPr>
        <w:t xml:space="preserve"> </w:t>
      </w:r>
      <w:r w:rsidRPr="008453D2">
        <w:rPr>
          <w:bCs/>
        </w:rPr>
        <w:t>g</w:t>
      </w:r>
      <w:r w:rsidR="00AB4A51">
        <w:rPr>
          <w:bCs/>
        </w:rPr>
        <w:t>odine</w:t>
      </w:r>
      <w:r w:rsidRPr="008453D2">
        <w:rPr>
          <w:bCs/>
        </w:rPr>
        <w:t xml:space="preserve"> stečajni upravitelj imao određene izdatke nastale u vezi s obavljanjem poslova koji su bili nužni i opravdani u obavljanju njegove dužnosti za provođenje stečajnog postupka</w:t>
      </w:r>
      <w:r w:rsidR="00AB4A51">
        <w:rPr>
          <w:bCs/>
        </w:rPr>
        <w:t>,</w:t>
      </w:r>
      <w:r>
        <w:rPr>
          <w:bCs/>
        </w:rPr>
        <w:t xml:space="preserve"> a koje je troškove stečajni sudac ocijenio opravdanim, realnim i nužnim za vođenje stečajnog postupka</w:t>
      </w:r>
      <w:r w:rsidR="0080781F">
        <w:rPr>
          <w:bCs/>
        </w:rPr>
        <w:t xml:space="preserve"> u ukupnom iznosu od 1.434,00 kn. </w:t>
      </w:r>
    </w:p>
    <w:p w:rsidRDefault="0080781F" w:rsidP="008453D2" w:rsidR="0080781F">
      <w:pPr>
        <w:ind w:firstLine="708"/>
        <w:jc w:val="both"/>
        <w:rPr>
          <w:bCs/>
        </w:rPr>
      </w:pPr>
      <w:r>
        <w:rPr>
          <w:bCs/>
        </w:rPr>
        <w:t>Stečajni sudac nije odobrio stečajnom upravitelju troškove u visini od 829,56 kn a koji se odnose na putni trošak na relaciji Rijeka – Zagreb – Rijeka dana 30. studenoga 2015. godine u ukupnom iznosu od 720,00 kn i trošak cestarine u iznosu od 109,56 kn. Navedeno stoga što je ostvareni trošak nastao povodom sudjelovanja stečajnog upravitelja na seminaru održanom u Zagrebu u organizaciji "Organizatora" dana 30. studenoga 2015. godine</w:t>
      </w:r>
      <w:r w:rsidR="00904A48">
        <w:rPr>
          <w:bCs/>
        </w:rPr>
        <w:t xml:space="preserve"> i ne može se dovesti u vezu s obavljanjem poslova koji su nužni u konkretnom stečajnom postupku. </w:t>
      </w:r>
    </w:p>
    <w:p w:rsidRDefault="00920AED" w:rsidP="00920AED" w:rsidR="00920AED" w:rsidRPr="00920AED">
      <w:pPr>
        <w:jc w:val="both"/>
      </w:pPr>
      <w:r>
        <w:tab/>
      </w:r>
      <w:r w:rsidRPr="00920AED">
        <w:t>Slijedom navedenog, na temelju pisanog, obrazloženog i dokumentiranog izvješća stečajnog upravitelja, stečajni sudac je primjenom čl.94. st.1. i 3. u vezi s čl.441. st.2. Stečajnog zakona (NN 71/15) riješio kao u izreci.</w:t>
      </w:r>
    </w:p>
    <w:p w:rsidRDefault="004F1EA2" w:rsidP="00C31E2F" w:rsidR="004F1EA2">
      <w:pPr>
        <w:jc w:val="center"/>
      </w:pPr>
    </w:p>
    <w:p w:rsidRDefault="00C31E2F" w:rsidP="00C31E2F" w:rsidR="00C31E2F">
      <w:pPr>
        <w:jc w:val="center"/>
      </w:pPr>
      <w:r w:rsidRPr="00475C28">
        <w:t>U Rijeci</w:t>
      </w:r>
      <w:r w:rsidR="00E86A48" w:rsidRPr="00475C28">
        <w:t xml:space="preserve">, </w:t>
      </w:r>
      <w:r w:rsidR="00904A48">
        <w:t>19</w:t>
      </w:r>
      <w:r w:rsidR="00AB4A51">
        <w:t xml:space="preserve">. </w:t>
      </w:r>
      <w:r w:rsidR="00904A48">
        <w:t>veljače</w:t>
      </w:r>
      <w:r w:rsidR="00156276">
        <w:t xml:space="preserve"> </w:t>
      </w:r>
      <w:r w:rsidR="00A50CD7" w:rsidRPr="00475C28">
        <w:t>201</w:t>
      </w:r>
      <w:r w:rsidR="00904A48">
        <w:t>6</w:t>
      </w:r>
      <w:r w:rsidR="00A50CD7" w:rsidRPr="00475C28">
        <w:t xml:space="preserve">. </w:t>
      </w:r>
      <w:r w:rsidR="00E478C8">
        <w:t>g</w:t>
      </w:r>
      <w:r w:rsidR="00E86A48" w:rsidRPr="00475C28">
        <w:t>odine</w:t>
      </w:r>
    </w:p>
    <w:p w:rsidRDefault="00E478C8" w:rsidP="00C31E2F" w:rsidR="00E478C8" w:rsidRPr="00475C28">
      <w:pPr>
        <w:jc w:val="center"/>
      </w:pPr>
    </w:p>
    <w:p w:rsidRDefault="00C31E2F" w:rsidP="00E478C8" w:rsidR="00C31E2F" w:rsidRPr="00475C28">
      <w:pPr>
        <w:jc w:val="right"/>
      </w:pPr>
      <w:r w:rsidRPr="00475C28">
        <w:rPr>
          <w:b/>
        </w:rPr>
        <w:tab/>
      </w:r>
      <w:r w:rsidRPr="00475C28">
        <w:rPr>
          <w:b/>
        </w:rPr>
        <w:tab/>
      </w:r>
      <w:r w:rsidRPr="00475C28">
        <w:rPr>
          <w:b/>
        </w:rPr>
        <w:tab/>
      </w:r>
      <w:r w:rsidRPr="00475C28">
        <w:rPr>
          <w:b/>
        </w:rPr>
        <w:tab/>
      </w:r>
      <w:r w:rsidRPr="00475C28">
        <w:rPr>
          <w:b/>
        </w:rPr>
        <w:tab/>
      </w:r>
      <w:r w:rsidRPr="00475C28">
        <w:rPr>
          <w:b/>
        </w:rPr>
        <w:tab/>
      </w:r>
      <w:r w:rsidRPr="00475C28">
        <w:rPr>
          <w:b/>
        </w:rPr>
        <w:tab/>
      </w:r>
      <w:r w:rsidRPr="00475C28">
        <w:rPr>
          <w:b/>
        </w:rPr>
        <w:tab/>
      </w:r>
      <w:r w:rsidRPr="00475C28">
        <w:rPr>
          <w:b/>
        </w:rPr>
        <w:tab/>
      </w:r>
      <w:r w:rsidRPr="00475C28">
        <w:t>Stečajni sudac</w:t>
      </w:r>
    </w:p>
    <w:p w:rsidRDefault="00C31E2F" w:rsidP="00E478C8" w:rsidR="00D34E57" w:rsidRPr="00475C28">
      <w:pPr>
        <w:jc w:val="right"/>
      </w:pPr>
      <w:r w:rsidRPr="00475C28">
        <w:tab/>
      </w:r>
      <w:r w:rsidRPr="00475C28">
        <w:tab/>
      </w:r>
      <w:r w:rsidRPr="00475C28">
        <w:tab/>
      </w:r>
      <w:r w:rsidRPr="00475C28">
        <w:tab/>
      </w:r>
      <w:r w:rsidRPr="00475C28">
        <w:tab/>
      </w:r>
      <w:r w:rsidRPr="00475C28">
        <w:tab/>
      </w:r>
      <w:r w:rsidRPr="00475C28">
        <w:tab/>
      </w:r>
      <w:r w:rsidRPr="00475C28">
        <w:tab/>
      </w:r>
      <w:r w:rsidR="003E7E1B" w:rsidRPr="00475C28">
        <w:t xml:space="preserve">         </w:t>
      </w:r>
      <w:r w:rsidR="00EC64A3" w:rsidRPr="00475C28">
        <w:t xml:space="preserve"> </w:t>
      </w:r>
      <w:r w:rsidRPr="00475C28">
        <w:t>Daniela Korlević</w:t>
      </w:r>
      <w:r w:rsidR="001D11CC">
        <w:t xml:space="preserve"> </w:t>
      </w:r>
    </w:p>
    <w:p w:rsidRDefault="00C31E2F" w:rsidP="00C31E2F" w:rsidR="00C31E2F" w:rsidRPr="00475C28">
      <w:pPr>
        <w:rPr>
          <w:b/>
        </w:rPr>
      </w:pPr>
    </w:p>
    <w:p w:rsidRDefault="00C31E2F" w:rsidP="00EC64A3" w:rsidR="00EC64A3" w:rsidRPr="00475C28">
      <w:pPr>
        <w:rPr>
          <w:b/>
        </w:rPr>
      </w:pPr>
      <w:r w:rsidRPr="00475C28">
        <w:rPr>
          <w:b/>
        </w:rPr>
        <w:t>UPUTA O PRAVNOM LIJEKU:</w:t>
      </w:r>
    </w:p>
    <w:p w:rsidRDefault="00C31E2F" w:rsidP="0006086C" w:rsidR="00C31E2F">
      <w:pPr>
        <w:jc w:val="both"/>
      </w:pPr>
      <w:r w:rsidRPr="00475C28">
        <w:t xml:space="preserve">Protiv rješenja privremeni stečajni upravitelj (stečajni upravitelj), dužnik pojedinac i svaki stečajni vjerovnik imaju pravo na žalbu u roku od 8 dana od dana primitka ovog rješenja. Žalba se podnosi putem ovog suda u dva istovjetna primjerka, a o žalbi odlučuje Visoki trgovački sud Republike Hrvatske </w:t>
      </w:r>
      <w:r w:rsidR="00920AED" w:rsidRPr="00920AED">
        <w:t>(čl.94. st.5. u vezi s čl.441. st.2. SZ/15)</w:t>
      </w:r>
      <w:r w:rsidR="00920AED">
        <w:t>.</w:t>
      </w:r>
    </w:p>
    <w:p w:rsidRDefault="00920AED" w:rsidP="0006086C" w:rsidR="00920AED">
      <w:pPr>
        <w:jc w:val="both"/>
      </w:pPr>
    </w:p>
    <w:p w:rsidRDefault="00920AED" w:rsidP="0006086C" w:rsidR="00920AED" w:rsidRPr="00475C28">
      <w:pPr>
        <w:jc w:val="both"/>
        <w:rPr>
          <w:b/>
        </w:rPr>
      </w:pPr>
    </w:p>
    <w:p w:rsidRDefault="00C31E2F" w:rsidP="00C31E2F" w:rsidR="00C31E2F" w:rsidRPr="00197AD8">
      <w:pPr>
        <w:rPr>
          <w:b/>
          <w:sz w:val="20"/>
          <w:szCs w:val="20"/>
        </w:rPr>
      </w:pPr>
      <w:r w:rsidRPr="00197AD8">
        <w:rPr>
          <w:b/>
          <w:sz w:val="20"/>
          <w:szCs w:val="20"/>
        </w:rPr>
        <w:t>DNA</w:t>
      </w:r>
      <w:r w:rsidR="0031564A" w:rsidRPr="00197AD8">
        <w:rPr>
          <w:b/>
          <w:sz w:val="20"/>
          <w:szCs w:val="20"/>
        </w:rPr>
        <w:t>:</w:t>
      </w:r>
    </w:p>
    <w:p w:rsidRDefault="00197AD8" w:rsidP="00C31E2F" w:rsidR="00197AD8" w:rsidRPr="00197AD8">
      <w:pPr>
        <w:rPr>
          <w:sz w:val="20"/>
          <w:szCs w:val="20"/>
        </w:rPr>
      </w:pPr>
    </w:p>
    <w:p w:rsidRDefault="0072294D" w:rsidP="00C31E2F" w:rsidR="00C31E2F" w:rsidRPr="00197AD8">
      <w:pPr>
        <w:rPr>
          <w:sz w:val="20"/>
          <w:szCs w:val="20"/>
        </w:rPr>
      </w:pPr>
      <w:r w:rsidRPr="00197AD8">
        <w:rPr>
          <w:sz w:val="20"/>
          <w:szCs w:val="20"/>
        </w:rPr>
        <w:t xml:space="preserve">- </w:t>
      </w:r>
      <w:r w:rsidR="00920AED">
        <w:rPr>
          <w:sz w:val="20"/>
          <w:szCs w:val="20"/>
        </w:rPr>
        <w:t>e-</w:t>
      </w:r>
      <w:r w:rsidR="00904A48">
        <w:rPr>
          <w:sz w:val="20"/>
          <w:szCs w:val="20"/>
        </w:rPr>
        <w:t>O</w:t>
      </w:r>
      <w:r w:rsidR="00920AED">
        <w:rPr>
          <w:sz w:val="20"/>
          <w:szCs w:val="20"/>
        </w:rPr>
        <w:t>glasna ploča</w:t>
      </w:r>
    </w:p>
    <w:p w:rsidRDefault="00C31E2F" w:rsidP="00C31E2F" w:rsidR="00C31E2F" w:rsidRPr="00197AD8">
      <w:pPr>
        <w:rPr>
          <w:sz w:val="20"/>
          <w:szCs w:val="20"/>
        </w:rPr>
      </w:pPr>
    </w:p>
    <w:p w:rsidRDefault="00C31E2F" w:rsidP="00C31E2F" w:rsidR="00E86A48" w:rsidRPr="00197AD8">
      <w:pPr>
        <w:rPr>
          <w:sz w:val="20"/>
          <w:szCs w:val="20"/>
        </w:rPr>
      </w:pPr>
      <w:r w:rsidRPr="00197AD8">
        <w:rPr>
          <w:sz w:val="20"/>
          <w:szCs w:val="20"/>
        </w:rPr>
        <w:t>U Rijeci,</w:t>
      </w:r>
      <w:r w:rsidR="004A1061" w:rsidRPr="00197AD8">
        <w:rPr>
          <w:sz w:val="20"/>
          <w:szCs w:val="20"/>
        </w:rPr>
        <w:t xml:space="preserve"> </w:t>
      </w:r>
      <w:r w:rsidR="00904A48">
        <w:rPr>
          <w:sz w:val="20"/>
          <w:szCs w:val="20"/>
        </w:rPr>
        <w:t>19.02</w:t>
      </w:r>
      <w:r w:rsidR="00AB4A51">
        <w:rPr>
          <w:sz w:val="20"/>
          <w:szCs w:val="20"/>
        </w:rPr>
        <w:t>.2016</w:t>
      </w:r>
      <w:r w:rsidR="00CE4D75" w:rsidRPr="00197AD8">
        <w:rPr>
          <w:sz w:val="20"/>
          <w:szCs w:val="20"/>
        </w:rPr>
        <w:t>.</w:t>
      </w:r>
      <w:r w:rsidR="00AB4A51">
        <w:rPr>
          <w:sz w:val="20"/>
          <w:szCs w:val="20"/>
        </w:rPr>
        <w:t xml:space="preserve"> </w:t>
      </w:r>
      <w:r w:rsidR="00CE4D75" w:rsidRPr="00197AD8">
        <w:rPr>
          <w:sz w:val="20"/>
          <w:szCs w:val="20"/>
        </w:rPr>
        <w:t>g.</w:t>
      </w:r>
    </w:p>
    <w:p w:rsidRDefault="00CE4D75" w:rsidP="00C31E2F" w:rsidR="00CE4D75" w:rsidRPr="00197AD8">
      <w:pPr>
        <w:rPr>
          <w:sz w:val="20"/>
          <w:szCs w:val="20"/>
        </w:rPr>
      </w:pPr>
    </w:p>
    <w:p w:rsidRDefault="00C31E2F" w:rsidP="00C31E2F" w:rsidR="00C31E2F" w:rsidRPr="00197AD8">
      <w:pPr>
        <w:rPr>
          <w:sz w:val="20"/>
          <w:szCs w:val="20"/>
        </w:rPr>
      </w:pPr>
      <w:r w:rsidRPr="00197AD8">
        <w:rPr>
          <w:sz w:val="20"/>
          <w:szCs w:val="20"/>
        </w:rPr>
        <w:t>Stečajni sudac</w:t>
      </w:r>
    </w:p>
    <w:p w:rsidRDefault="00C31E2F" w:rsidR="00A50178" w:rsidRPr="00197AD8">
      <w:pPr>
        <w:rPr>
          <w:sz w:val="20"/>
          <w:szCs w:val="20"/>
        </w:rPr>
      </w:pPr>
      <w:r w:rsidRPr="00197AD8">
        <w:rPr>
          <w:sz w:val="20"/>
          <w:szCs w:val="20"/>
        </w:rPr>
        <w:t>Daniela Korlević</w:t>
      </w:r>
    </w:p>
    <w:sectPr w:rsidSect="00DF2223" w:rsidR="00A50178" w:rsidRPr="00197AD8">
      <w:headerReference w:type="default" r:id="rId10"/>
      <w:footerReference w:type="even" r:id="rId11"/>
      <w:footerReference w:type="default" r:id="rId12"/>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286" w:rsidR="00126286">
      <w:r>
        <w:separator/>
      </w:r>
    </w:p>
  </w:endnote>
  <w:endnote w:id="0" w:type="continuationSeparator">
    <w:p w:rsidRDefault="00126286" w:rsidR="001262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0240" w:rsidP="00DF2223" w:rsidR="0008024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0240" w:rsidR="0008024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0240" w:rsidP="00DF2223" w:rsidR="0008024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74DD1">
      <w:rPr>
        <w:rStyle w:val="Brojstranice"/>
        <w:noProof/>
      </w:rPr>
      <w:t>1</w:t>
    </w:r>
    <w:r>
      <w:rPr>
        <w:rStyle w:val="Brojstranice"/>
      </w:rPr>
      <w:fldChar w:fldCharType="end"/>
    </w:r>
  </w:p>
  <w:p w:rsidRDefault="00080240" w:rsidR="0008024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286" w:rsidR="00126286">
      <w:r>
        <w:separator/>
      </w:r>
    </w:p>
  </w:footnote>
  <w:footnote w:id="0" w:type="continuationSeparator">
    <w:p w:rsidRDefault="00126286" w:rsidR="001262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0240" w:rsidP="00E478C8" w:rsidR="00080240" w:rsidRPr="00475C28">
    <w:pPr>
      <w:pStyle w:val="Zaglavlje"/>
      <w:jc w:val="right"/>
    </w:pPr>
    <w:r>
      <w:rPr>
        <w:rFonts w:cs="Arial" w:hAnsi="Arial" w:ascii="Arial"/>
      </w:rPr>
      <w:tab/>
    </w:r>
    <w:r>
      <w:rPr>
        <w:rFonts w:cs="Arial" w:hAnsi="Arial" w:ascii="Arial"/>
      </w:rPr>
      <w:tab/>
    </w:r>
    <w:r w:rsidRPr="00475C28">
      <w:t>Posl. br. 15 St-</w:t>
    </w:r>
    <w:r w:rsidR="00197AD8">
      <w:t>1026/2013-</w:t>
    </w:r>
    <w:r w:rsidR="003B2503">
      <w:t>119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80533F"/>
    <w:multiLevelType w:val="hybridMultilevel"/>
    <w:tmpl w:val="A274BFCA"/>
    <w:lvl w:tplc="FF10963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E3721F8"/>
    <w:multiLevelType w:val="hybridMultilevel"/>
    <w:tmpl w:val="07FC8B5C"/>
    <w:lvl w:tplc="6C6A9BB6"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5EF952D7"/>
    <w:multiLevelType w:val="hybridMultilevel"/>
    <w:tmpl w:val="8480BB4E"/>
    <w:lvl w:tplc="5A5AA3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31E2F"/>
    <w:rsid w:val="00016169"/>
    <w:rsid w:val="000209DE"/>
    <w:rsid w:val="00022B77"/>
    <w:rsid w:val="00040F30"/>
    <w:rsid w:val="0006086C"/>
    <w:rsid w:val="00080240"/>
    <w:rsid w:val="0008468B"/>
    <w:rsid w:val="0008751E"/>
    <w:rsid w:val="000A0DFB"/>
    <w:rsid w:val="000D70DD"/>
    <w:rsid w:val="00102D24"/>
    <w:rsid w:val="00126286"/>
    <w:rsid w:val="00137A1C"/>
    <w:rsid w:val="0014375B"/>
    <w:rsid w:val="00156276"/>
    <w:rsid w:val="00156355"/>
    <w:rsid w:val="00171B06"/>
    <w:rsid w:val="00197AD8"/>
    <w:rsid w:val="001C36A8"/>
    <w:rsid w:val="001D11CC"/>
    <w:rsid w:val="001D73C5"/>
    <w:rsid w:val="00214DFF"/>
    <w:rsid w:val="002458F5"/>
    <w:rsid w:val="0026608B"/>
    <w:rsid w:val="00270C36"/>
    <w:rsid w:val="0031564A"/>
    <w:rsid w:val="0034249B"/>
    <w:rsid w:val="00350FA8"/>
    <w:rsid w:val="0036288F"/>
    <w:rsid w:val="003B2503"/>
    <w:rsid w:val="003B42D5"/>
    <w:rsid w:val="003E7E1B"/>
    <w:rsid w:val="004169A4"/>
    <w:rsid w:val="0046519F"/>
    <w:rsid w:val="00475C28"/>
    <w:rsid w:val="004961FE"/>
    <w:rsid w:val="00496E2D"/>
    <w:rsid w:val="004A1061"/>
    <w:rsid w:val="004F003B"/>
    <w:rsid w:val="004F1EA2"/>
    <w:rsid w:val="00502D9A"/>
    <w:rsid w:val="00513A7E"/>
    <w:rsid w:val="00546DEF"/>
    <w:rsid w:val="00556150"/>
    <w:rsid w:val="005619FD"/>
    <w:rsid w:val="005668E3"/>
    <w:rsid w:val="00597B7D"/>
    <w:rsid w:val="005C4329"/>
    <w:rsid w:val="005C675B"/>
    <w:rsid w:val="00601D7C"/>
    <w:rsid w:val="0060235C"/>
    <w:rsid w:val="00635B17"/>
    <w:rsid w:val="006408EF"/>
    <w:rsid w:val="00670763"/>
    <w:rsid w:val="006C48E2"/>
    <w:rsid w:val="006D0595"/>
    <w:rsid w:val="006E32BF"/>
    <w:rsid w:val="006F12DC"/>
    <w:rsid w:val="0072294D"/>
    <w:rsid w:val="00747968"/>
    <w:rsid w:val="007626A4"/>
    <w:rsid w:val="00791AEF"/>
    <w:rsid w:val="007968C7"/>
    <w:rsid w:val="007A7FAC"/>
    <w:rsid w:val="007D5664"/>
    <w:rsid w:val="007E5875"/>
    <w:rsid w:val="007F42A8"/>
    <w:rsid w:val="008001EC"/>
    <w:rsid w:val="0080781F"/>
    <w:rsid w:val="00814483"/>
    <w:rsid w:val="00831507"/>
    <w:rsid w:val="00844BE5"/>
    <w:rsid w:val="008453D2"/>
    <w:rsid w:val="00852BDB"/>
    <w:rsid w:val="00874DD1"/>
    <w:rsid w:val="0088556A"/>
    <w:rsid w:val="008B0069"/>
    <w:rsid w:val="008C15DC"/>
    <w:rsid w:val="008F1A1F"/>
    <w:rsid w:val="00902535"/>
    <w:rsid w:val="00904A48"/>
    <w:rsid w:val="00920AED"/>
    <w:rsid w:val="00931B58"/>
    <w:rsid w:val="00937F7A"/>
    <w:rsid w:val="00943D00"/>
    <w:rsid w:val="00974CD8"/>
    <w:rsid w:val="009A34EA"/>
    <w:rsid w:val="00A2357D"/>
    <w:rsid w:val="00A25B40"/>
    <w:rsid w:val="00A27247"/>
    <w:rsid w:val="00A50178"/>
    <w:rsid w:val="00A50CD7"/>
    <w:rsid w:val="00A67EC1"/>
    <w:rsid w:val="00A94DC9"/>
    <w:rsid w:val="00AB4A51"/>
    <w:rsid w:val="00AD6F4D"/>
    <w:rsid w:val="00AD7F25"/>
    <w:rsid w:val="00B35499"/>
    <w:rsid w:val="00B3730F"/>
    <w:rsid w:val="00BA1AC5"/>
    <w:rsid w:val="00BA757A"/>
    <w:rsid w:val="00BF117D"/>
    <w:rsid w:val="00BF2E3D"/>
    <w:rsid w:val="00C16BEA"/>
    <w:rsid w:val="00C1721A"/>
    <w:rsid w:val="00C31E2F"/>
    <w:rsid w:val="00C879DE"/>
    <w:rsid w:val="00CA6333"/>
    <w:rsid w:val="00CD4845"/>
    <w:rsid w:val="00CE4D75"/>
    <w:rsid w:val="00D15852"/>
    <w:rsid w:val="00D2345B"/>
    <w:rsid w:val="00D34E57"/>
    <w:rsid w:val="00D63072"/>
    <w:rsid w:val="00D76C65"/>
    <w:rsid w:val="00D81A21"/>
    <w:rsid w:val="00D869A4"/>
    <w:rsid w:val="00DC33F7"/>
    <w:rsid w:val="00DE230F"/>
    <w:rsid w:val="00DF2223"/>
    <w:rsid w:val="00E478C8"/>
    <w:rsid w:val="00E631EE"/>
    <w:rsid w:val="00E857C7"/>
    <w:rsid w:val="00E86A48"/>
    <w:rsid w:val="00EB3416"/>
    <w:rsid w:val="00EC64A3"/>
    <w:rsid w:val="00EE398D"/>
    <w:rsid w:val="00EF7E1B"/>
    <w:rsid w:val="00F11D69"/>
    <w:rsid w:val="00F1624A"/>
    <w:rsid w:val="00F1763A"/>
    <w:rsid w:val="00F44F9A"/>
    <w:rsid w:val="00F731C0"/>
    <w:rsid w:val="00F7631A"/>
    <w:rsid w:val="00F93EE8"/>
    <w:rsid w:val="00FE11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478C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C31E2F"/>
    <w:pPr>
      <w:tabs>
        <w:tab w:pos="4703" w:val="center"/>
        <w:tab w:pos="9406" w:val="right"/>
      </w:tabs>
    </w:pPr>
  </w:style>
  <w:style w:styleId="Brojstranice" w:type="character">
    <w:name w:val="page number"/>
    <w:basedOn w:val="Zadanifontodlomka"/>
    <w:rsid w:val="00C31E2F"/>
  </w:style>
  <w:style w:styleId="Zaglavlje" w:type="paragraph">
    <w:name w:val="header"/>
    <w:basedOn w:val="Normal"/>
    <w:rsid w:val="00C31E2F"/>
    <w:pPr>
      <w:tabs>
        <w:tab w:pos="4320" w:val="center"/>
        <w:tab w:pos="8640" w:val="right"/>
      </w:tabs>
    </w:pPr>
  </w:style>
  <w:style w:styleId="Odlomakpopisa" w:type="paragraph">
    <w:name w:val="List Paragraph"/>
    <w:basedOn w:val="Normal"/>
    <w:uiPriority w:val="34"/>
    <w:qFormat/>
    <w:rsid w:val="00CD4845"/>
    <w:pPr>
      <w:ind w:left="720"/>
      <w:contextualSpacing/>
    </w:pPr>
  </w:style>
  <w:style w:styleId="Tekstrezerviranogmjesta" w:type="character">
    <w:name w:val="Placeholder Text"/>
    <w:basedOn w:val="Zadanifontodlomka"/>
    <w:uiPriority w:val="99"/>
    <w:semiHidden/>
    <w:rsid w:val="00874DD1"/>
    <w:rPr>
      <w:color w:val="808080"/>
      <w:bdr w:space="0" w:sz="0" w:color="auto" w:val="none"/>
      <w:shd w:fill="auto" w:color="auto" w:val="clear"/>
    </w:rPr>
  </w:style>
  <w:style w:customStyle="true" w:styleId="eSPISCCParagraphDefaultFont" w:type="character">
    <w:name w:val="eSPIS_CC_Paragraph Default Font"/>
    <w:basedOn w:val="Zadanifontodlomka"/>
    <w:rsid w:val="00874D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4DD1"/>
    <w:rPr>
      <w:bdr w:space="0" w:sz="0" w:color="auto" w:val="none"/>
      <w:shd w:fill="FFFFCC" w:color="auto" w:val="clear"/>
      <w:lang w:val="hr-HR"/>
    </w:rPr>
  </w:style>
  <w:style w:customStyle="true" w:styleId="PozadinaSvijetloCrvena" w:type="character">
    <w:name w:val="Pozadina_SvijetloCrvena"/>
    <w:basedOn w:val="eSPISCCParagraphDefaultFont"/>
    <w:rsid w:val="00874D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4DD1"/>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874DD1"/>
    <w:rPr>
      <w:rFonts w:cs="Tahoma" w:hAnsi="Tahoma" w:ascii="Tahoma"/>
      <w:sz w:val="16"/>
      <w:szCs w:val="16"/>
    </w:rPr>
  </w:style>
  <w:style w:customStyle="true" w:styleId="TekstbaloniaChar" w:type="character">
    <w:name w:val="Tekst balončića Char"/>
    <w:basedOn w:val="Zadanifontodlomka"/>
    <w:link w:val="Tekstbalonia"/>
    <w:rsid w:val="00874DD1"/>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478C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C31E2F"/>
    <w:pPr>
      <w:tabs>
        <w:tab w:pos="4703" w:val="center"/>
        <w:tab w:pos="9406" w:val="right"/>
      </w:tabs>
    </w:pPr>
  </w:style>
  <w:style w:styleId="Brojstranice" w:type="character">
    <w:name w:val="page number"/>
    <w:basedOn w:val="Zadanifontodlomka"/>
    <w:rsid w:val="00C31E2F"/>
  </w:style>
  <w:style w:styleId="Zaglavlje" w:type="paragraph">
    <w:name w:val="header"/>
    <w:basedOn w:val="Normal"/>
    <w:rsid w:val="00C31E2F"/>
    <w:pPr>
      <w:tabs>
        <w:tab w:pos="4320" w:val="center"/>
        <w:tab w:pos="8640" w:val="right"/>
      </w:tabs>
    </w:pPr>
  </w:style>
  <w:style w:styleId="Odlomakpopisa" w:type="paragraph">
    <w:name w:val="List Paragraph"/>
    <w:basedOn w:val="Normal"/>
    <w:uiPriority w:val="34"/>
    <w:qFormat/>
    <w:rsid w:val="00CD4845"/>
    <w:pPr>
      <w:ind w:left="720"/>
      <w:contextualSpacing/>
    </w:pPr>
  </w:style>
  <w:style w:styleId="Tekstrezerviranogmjesta" w:type="character">
    <w:name w:val="Placeholder Text"/>
    <w:basedOn w:val="Zadanifontodlomka"/>
    <w:uiPriority w:val="99"/>
    <w:semiHidden/>
    <w:rsid w:val="00874DD1"/>
    <w:rPr>
      <w:color w:val="808080"/>
      <w:bdr w:color="auto" w:space="0" w:sz="0" w:val="none"/>
      <w:shd w:color="auto" w:fill="auto" w:val="clear"/>
    </w:rPr>
  </w:style>
  <w:style w:customStyle="1" w:styleId="eSPISCCParagraphDefaultFont" w:type="character">
    <w:name w:val="eSPIS_CC_Paragraph Default Font"/>
    <w:basedOn w:val="Zadanifontodlomka"/>
    <w:rsid w:val="00874D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4DD1"/>
    <w:rPr>
      <w:bdr w:color="auto" w:space="0" w:sz="0" w:val="none"/>
      <w:shd w:color="auto" w:fill="FFFFCC" w:val="clear"/>
      <w:lang w:val="hr-HR"/>
    </w:rPr>
  </w:style>
  <w:style w:customStyle="1" w:styleId="PozadinaSvijetloCrvena" w:type="character">
    <w:name w:val="Pozadina_SvijetloCrvena"/>
    <w:basedOn w:val="eSPISCCParagraphDefaultFont"/>
    <w:rsid w:val="00874D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4DD1"/>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874DD1"/>
    <w:rPr>
      <w:rFonts w:ascii="Tahoma" w:cs="Tahoma" w:hAnsi="Tahoma"/>
      <w:sz w:val="16"/>
      <w:szCs w:val="16"/>
    </w:rPr>
  </w:style>
  <w:style w:customStyle="1" w:styleId="TekstbaloniaChar" w:type="character">
    <w:name w:val="Tekst balončića Char"/>
    <w:basedOn w:val="Zadanifontodlomka"/>
    <w:link w:val="Tekstbalonia"/>
    <w:rsid w:val="00874DD1"/>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2013.</izvorni_sadrzaj>
    <derivirana_varijabla naziv="DomainObject.Predmet.DatumOsnivanja_1">16.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St-1026/2013</izvorni_sadrzaj>
    <derivirana_varijabla naziv="DomainObject.Predmet.OznakaBroj_1">St-1026/2013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AGREGAT d.o.o.  Kukuljanovo</izvorni_sadrzaj>
    <derivirana_varijabla naziv="DomainObject.Predmet.ProtustrankaFormated_1">  AGREGAT d.o.o.  Kukuljanovo</derivirana_varijabla>
  </DomainObject.Predmet.ProtustrankaFormated>
  <DomainObject.Predmet.ProtustrankaFormatedOIB>
    <izvorni_sadrzaj>  AGREGAT d.o.o.  Kukuljanovo, OIB 89677303705</izvorni_sadrzaj>
    <derivirana_varijabla naziv="DomainObject.Predmet.ProtustrankaFormatedOIB_1">  AGREGAT d.o.o.  Kukuljanovo, OIB 89677303705</derivirana_varijabla>
  </DomainObject.Predmet.ProtustrankaFormatedOIB>
  <DomainObject.Predmet.ProtustrankaFormatedWithAdress>
    <izvorni_sadrzaj> AGREGAT d.o.o.  Kukuljanovo, Industrijska zona bb, 51 227 Kukuljanovo</izvorni_sadrzaj>
    <derivirana_varijabla naziv="DomainObject.Predmet.ProtustrankaFormatedWithAdress_1"> AGREGAT d.o.o.  Kukuljanovo, Industrijska zona bb, 51 227 Kukuljanovo</derivirana_varijabla>
  </DomainObject.Predmet.ProtustrankaFormatedWithAdress>
  <DomainObject.Predmet.ProtustrankaFormatedWithAdressOIB>
    <izvorni_sadrzaj> AGREGAT d.o.o.  Kukuljanovo, OIB 89677303705, Industrijska zona bb, 51 227 Kukuljanovo</izvorni_sadrzaj>
    <derivirana_varijabla naziv="DomainObject.Predmet.ProtustrankaFormatedWithAdressOIB_1"> AGREGAT d.o.o.  Kukuljanovo, OIB 89677303705, Industrijska zona bb, 51 227 Kukuljanovo</derivirana_varijabla>
  </DomainObject.Predmet.ProtustrankaFormatedWithAdressOIB>
  <DomainObject.Predmet.ProtustrankaWithAdress>
    <izvorni_sadrzaj>AGREGAT d.o.o.  Kukuljanovo Industrijska zona bb, 51 227 Kukuljanovo</izvorni_sadrzaj>
    <derivirana_varijabla naziv="DomainObject.Predmet.ProtustrankaWithAdress_1">AGREGAT d.o.o.  Kukuljanovo Industrijska zona bb, 51 227 Kukuljanovo</derivirana_varijabla>
  </DomainObject.Predmet.ProtustrankaWithAdress>
  <DomainObject.Predmet.ProtustrankaWithAdressOIB>
    <izvorni_sadrzaj>AGREGAT d.o.o.  Kukuljanovo, OIB 89677303705, Industrijska zona bb, 51 227 Kukuljanovo</izvorni_sadrzaj>
    <derivirana_varijabla naziv="DomainObject.Predmet.ProtustrankaWithAdressOIB_1">AGREGAT d.o.o.  Kukuljanovo, OIB 89677303705, Industrijska zona bb, 51 227 Kukuljanovo</derivirana_varijabla>
  </DomainObject.Predmet.ProtustrankaWithAdressOIB>
  <DomainObject.Predmet.ProtustrankaNazivFormated>
    <izvorni_sadrzaj>AGREGAT d.o.o.  Kukuljanovo</izvorni_sadrzaj>
    <derivirana_varijabla naziv="DomainObject.Predmet.ProtustrankaNazivFormated_1">AGREGAT d.o.o.  Kukuljanovo</derivirana_varijabla>
  </DomainObject.Predmet.ProtustrankaNazivFormated>
  <DomainObject.Predmet.ProtustrankaNazivFormatedOIB>
    <izvorni_sadrzaj>AGREGAT d.o.o.  Kukuljanovo, OIB 89677303705</izvorni_sadrzaj>
    <derivirana_varijabla naziv="DomainObject.Predmet.ProtustrankaNazivFormatedOIB_1">AGREGAT d.o.o.  Kukuljanovo, OIB 89677303705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10 000 Zagreb</izvorni_sadrzaj>
    <derivirana_varijabla naziv="DomainObject.Predmet.StrankaFormatedWithAdress_1"> FINA  Zagreb, Ilica 307, 10 000 Zagreb</derivirana_varijabla>
  </DomainObject.Predmet.StrankaFormatedWithAdress>
  <DomainObject.Predmet.StrankaFormatedWithAdressOIB>
    <izvorni_sadrzaj> FINA  Zagreb, OIB 85821130368, Ilica 307, 10 000 Zagreb</izvorni_sadrzaj>
    <derivirana_varijabla naziv="DomainObject.Predmet.StrankaFormatedWithAdressOIB_1"> FINA  Zagreb, OIB 85821130368, Ilica 307, 10 000 Zagreb</derivirana_varijabla>
  </DomainObject.Predmet.StrankaFormatedWithAdressOIB>
  <DomainObject.Predmet.StrankaWithAdress>
    <izvorni_sadrzaj>FINA  Zagreb Ilica 307,10 000 Zagreb</izvorni_sadrzaj>
    <derivirana_varijabla naziv="DomainObject.Predmet.StrankaWithAdress_1">FINA  Zagreb Ilica 307,10 000 Zagreb</derivirana_varijabla>
  </DomainObject.Predmet.StrankaWithAdress>
  <DomainObject.Predmet.StrankaWithAdressOIB>
    <izvorni_sadrzaj>FINA  Zagreb, OIB 85821130368, Ilica 307,10 000 Zagreb</izvorni_sadrzaj>
    <derivirana_varijabla naziv="DomainObject.Predmet.StrankaWithAdressOIB_1">FINA  Zagreb, OIB 85821130368, Ilica 307,10 000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10 000 Zagreb</item>
    </izvorni_sadrzaj>
    <derivirana_varijabla naziv="DomainObject.Predmet.StrankaListFormatedWithAdress_1">
      <item>FINA  Zagreb, Ilica 307, 10 000 Zagreb</item>
    </derivirana_varijabla>
  </DomainObject.Predmet.StrankaListFormatedWithAdress>
  <DomainObject.Predmet.StrankaListFormatedWithAdressOIB>
    <izvorni_sadrzaj>
      <item>FINA  Zagreb, OIB 85821130368, Ilica 307, 10 000 Zagreb</item>
    </izvorni_sadrzaj>
    <derivirana_varijabla naziv="DomainObject.Predmet.StrankaListFormatedWithAdressOIB_1">
      <item>FINA  Zagreb, OIB 85821130368, Ilica 307,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AGREGAT d.o.o.  Kukuljanovo</item>
    </izvorni_sadrzaj>
    <derivirana_varijabla naziv="DomainObject.Predmet.ProtuStrankaListFormated_1">
      <item>AGREGAT d.o.o.  Kukuljanovo</item>
    </derivirana_varijabla>
  </DomainObject.Predmet.ProtuStrankaListFormated>
  <DomainObject.Predmet.ProtuStrankaListFormatedOIB>
    <izvorni_sadrzaj>
      <item>AGREGAT d.o.o.  Kukuljanovo, OIB 89677303705</item>
    </izvorni_sadrzaj>
    <derivirana_varijabla naziv="DomainObject.Predmet.ProtuStrankaListFormatedOIB_1">
      <item>AGREGAT d.o.o.  Kukuljanovo, OIB 89677303705</item>
    </derivirana_varijabla>
  </DomainObject.Predmet.ProtuStrankaListFormatedOIB>
  <DomainObject.Predmet.ProtuStrankaListFormatedWithAdress>
    <izvorni_sadrzaj>
      <item>AGREGAT d.o.o.  Kukuljanovo, Industrijska zona bb, 51 227 Kukuljanovo</item>
    </izvorni_sadrzaj>
    <derivirana_varijabla naziv="DomainObject.Predmet.ProtuStrankaListFormatedWithAdress_1">
      <item>AGREGAT d.o.o.  Kukuljanovo, Industrijska zona bb, 51 227 Kukuljanovo</item>
    </derivirana_varijabla>
  </DomainObject.Predmet.ProtuStrankaListFormatedWithAdress>
  <DomainObject.Predmet.ProtuStrankaListFormatedWithAdressOIB>
    <izvorni_sadrzaj>
      <item>AGREGAT d.o.o.  Kukuljanovo, OIB 89677303705, Industrijska zona bb, 51 227 Kukuljanovo</item>
    </izvorni_sadrzaj>
    <derivirana_varijabla naziv="DomainObject.Predmet.ProtuStrankaListFormatedWithAdressOIB_1">
      <item>AGREGAT d.o.o.  Kukuljanovo, OIB 89677303705, Industrijska zona bb, 51 227 Kukuljanovo</item>
    </derivirana_varijabla>
  </DomainObject.Predmet.ProtuStrankaListFormatedWithAdressOIB>
  <DomainObject.Predmet.ProtuStrankaListNazivFormated>
    <izvorni_sadrzaj>
      <item>AGREGAT d.o.o.  Kukuljanovo</item>
    </izvorni_sadrzaj>
    <derivirana_varijabla naziv="DomainObject.Predmet.ProtuStrankaListNazivFormated_1">
      <item>AGREGAT d.o.o.  Kukuljanovo</item>
    </derivirana_varijabla>
  </DomainObject.Predmet.ProtuStrankaListNazivFormated>
  <DomainObject.Predmet.ProtuStrankaListNazivFormatedOIB>
    <izvorni_sadrzaj>
      <item>AGREGAT d.o.o.  Kukuljanovo, OIB 89677303705</item>
    </izvorni_sadrzaj>
    <derivirana_varijabla naziv="DomainObject.Predmet.ProtuStrankaListNazivFormatedOIB_1">
      <item>AGREGAT d.o.o.  Kukuljanovo, OIB 89677303705</item>
    </derivirana_varijabla>
  </DomainObject.Predmet.ProtuStrankaListNazivFormatedOIB>
  <DomainObject.Predmet.OstaliListFormated>
    <izvorni_sadrzaj>
      <item>Mirko Simčić</item>
      <item>Neli Bezjak</item>
      <item>Nevenka Bibulić</item>
      <item>Slađana Kirinčić</item>
      <item>Senka Perhat</item>
      <item>Željko Perić</item>
      <item>Mirko Simčić</item>
      <item>Igor Udovičić</item>
      <item>Andriana Deželić</item>
      <item>Kata Klepić</item>
      <item>GRAD BAKAR</item>
      <item>Boris Debelić</item>
    </izvorni_sadrzaj>
    <derivirana_varijabla naziv="DomainObject.Predmet.OstaliListFormated_1">
      <item>Mirko Simčić</item>
      <item>Neli Bezjak</item>
      <item>Nevenka Bibulić</item>
      <item>Slađana Kirinčić</item>
      <item>Senka Perhat</item>
      <item>Željko Perić</item>
      <item>Mirko Simčić</item>
      <item>Igor Udovičić</item>
      <item>Andriana Deželić</item>
      <item>Kata Klepić</item>
      <item>GRAD BAKAR</item>
      <item>Boris Debelić</item>
    </derivirana_varijabla>
  </DomainObject.Predmet.OstaliListFormated>
  <DomainObject.Predmet.OstaliListFormatedOIB>
    <izvorni_sadrzaj>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zvorni_sadrzaj>
    <derivirana_varijabla naziv="DomainObject.Predmet.OstaliListFormatedOIB_1">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derivirana_varijabla>
  </DomainObject.Predmet.OstaliListFormatedOIB>
  <DomainObject.Predmet.OstaliListFormatedWithAdress>
    <izvorni_sadrzaj>
      <item>Mirko Simčić</item>
      <item>Neli Bezjak</item>
      <item>Nevenka Bibulić</item>
      <item>Slađana Kirinčić</item>
      <item>Senka Perhat</item>
      <item>Željko Perić</item>
      <item>Mirko Simčić</item>
      <item>Igor Udovičić</item>
      <item>Andriana Deželić, Dubrovačka 6, 51000 Rijeka</item>
      <item>Kata Klepić, Mladenići 34, 51216 Mladenići</item>
      <item>GRAD BAKAR</item>
      <item>Boris Debelić, Rastočine 3, 51000 Rijeka</item>
    </izvorni_sadrzaj>
    <derivirana_varijabla naziv="DomainObject.Predmet.OstaliListFormatedWithAdress_1">
      <item>Mirko Simčić</item>
      <item>Neli Bezjak</item>
      <item>Nevenka Bibulić</item>
      <item>Slađana Kirinčić</item>
      <item>Senka Perhat</item>
      <item>Željko Perić</item>
      <item>Mirko Simčić</item>
      <item>Igor Udovičić</item>
      <item>Andriana Deželić, Dubrovačka 6, 51000 Rijeka</item>
      <item>Kata Klepić, Mladenići 34, 51216 Mladenići</item>
      <item>GRAD BAKAR</item>
      <item>Boris Debelić, Rastočine 3, 51000 Rijeka</item>
    </derivirana_varijabla>
  </DomainObject.Predmet.OstaliListFormatedWithAdress>
  <DomainObject.Predmet.OstaliListFormatedWithAdressOIB>
    <izvorni_sadrzaj>
      <item>Mirko Simčić</item>
      <item>Neli Bezjak</item>
      <item>Nevenka Bibulić</item>
      <item>Slađana Kirinčić</item>
      <item>Senka Perhat</item>
      <item>Željko Perić</item>
      <item>Mirko Simčić</item>
      <item>Igor Udovičić</item>
      <item>Andriana Deželić, OIB 34491373550, Dubrovačka 6, 51000 Rijeka</item>
      <item>Kata Klepić, OIB 76905671843, Mladenići 34, 51216 Mladenići</item>
      <item>GRAD BAKAR</item>
      <item>Boris Debelić, OIB 14888255196, Rastočine 3, 51000 Rijeka</item>
    </izvorni_sadrzaj>
    <derivirana_varijabla naziv="DomainObject.Predmet.OstaliListFormatedWithAdressOIB_1">
      <item>Mirko Simčić</item>
      <item>Neli Bezjak</item>
      <item>Nevenka Bibulić</item>
      <item>Slađana Kirinčić</item>
      <item>Senka Perhat</item>
      <item>Željko Perić</item>
      <item>Mirko Simčić</item>
      <item>Igor Udovičić</item>
      <item>Andriana Deželić, OIB 34491373550, Dubrovačka 6, 51000 Rijeka</item>
      <item>Kata Klepić, OIB 76905671843, Mladenići 34, 51216 Mladenići</item>
      <item>GRAD BAKAR</item>
      <item>Boris Debelić, OIB 14888255196, Rastočine 3, 51000 Rijeka</item>
    </derivirana_varijabla>
  </DomainObject.Predmet.OstaliListFormatedWithAdressOIB>
  <DomainObject.Predmet.OstaliListNazivFormated>
    <izvorni_sadrzaj>
      <item>Mirko Simčić</item>
      <item>Neli Bezjak</item>
      <item>Nevenka Bibulić</item>
      <item>Slađana Kirinčić</item>
      <item>Senka Perhat</item>
      <item>Željko Perić</item>
      <item>Mirko Simčić</item>
      <item>Igor Udovičić</item>
      <item>Andriana Deželić</item>
      <item>Kata Klepić</item>
      <item>GRAD BAKAR</item>
      <item>Boris Debelić</item>
    </izvorni_sadrzaj>
    <derivirana_varijabla naziv="DomainObject.Predmet.OstaliListNazivFormated_1">
      <item>Mirko Simčić</item>
      <item>Neli Bezjak</item>
      <item>Nevenka Bibulić</item>
      <item>Slađana Kirinčić</item>
      <item>Senka Perhat</item>
      <item>Željko Perić</item>
      <item>Mirko Simčić</item>
      <item>Igor Udovičić</item>
      <item>Andriana Deželić</item>
      <item>Kata Klepić</item>
      <item>GRAD BAKAR</item>
      <item>Boris Debelić</item>
    </derivirana_varijabla>
  </DomainObject.Predmet.OstaliListNazivFormated>
  <DomainObject.Predmet.OstaliListNazivFormatedOIB>
    <izvorni_sadrzaj>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zvorni_sadrzaj>
    <derivirana_varijabla naziv="DomainObject.Predmet.OstaliListNazivFormatedOIB_1">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AGREGAT d.o.o.  Kukuljanovo</izvorni_sadrzaj>
    <derivirana_varijabla naziv="DomainObject.Predmet.ProtustrankaIDrugi_1">AGREGAT d.o.o.  Kukuljanovo</derivirana_varijabla>
  </DomainObject.Predmet.ProtustrankaIDrugi>
  <DomainObject.Predmet.StrankaIDrugiAdressOIB>
    <izvorni_sadrzaj>FINA  Zagreb, OIB 85821130368, Ilica 307, 10 000 Zagreb</izvorni_sadrzaj>
    <derivirana_varijabla naziv="DomainObject.Predmet.StrankaIDrugiAdressOIB_1">FINA  Zagreb, OIB 85821130368, Ilica 307, 10 000 Zagreb</derivirana_varijabla>
  </DomainObject.Predmet.StrankaIDrugiAdressOIB>
  <DomainObject.Predmet.ProtustrankaIDrugiAdressOIB>
    <izvorni_sadrzaj>AGREGAT d.o.o.  Kukuljanovo, OIB 89677303705, Industrijska zona bb, 51 227 Kukuljanovo</izvorni_sadrzaj>
    <derivirana_varijabla naziv="DomainObject.Predmet.ProtustrankaIDrugiAdressOIB_1">AGREGAT d.o.o.  Kukuljanovo, OIB 89677303705, Industrijska zona bb, 51 227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AGREGAT d.o.o.  Kukuljanovo</item>
      <item>Mirko Simčić</item>
      <item>Neli Bezjak</item>
      <item>Nevenka Bibulić</item>
      <item>Slađana Kirinčić</item>
      <item>Senka Perhat</item>
      <item>Željko Perić</item>
      <item>Mirko Simčić</item>
      <item>Igor Udovičić</item>
      <item>Andriana Deželić</item>
      <item>Kata Klepić</item>
      <item>GRAD BAKAR</item>
      <item>Boris Debelić</item>
    </izvorni_sadrzaj>
    <derivirana_varijabla naziv="DomainObject.Predmet.SudioniciListNaziv_1">
      <item>FINA  Zagreb</item>
      <item>AGREGAT d.o.o.  Kukuljanovo</item>
      <item>Mirko Simčić</item>
      <item>Neli Bezjak</item>
      <item>Nevenka Bibulić</item>
      <item>Slađana Kirinčić</item>
      <item>Senka Perhat</item>
      <item>Željko Perić</item>
      <item>Mirko Simčić</item>
      <item>Igor Udovičić</item>
      <item>Andriana Deželić</item>
      <item>Kata Klepić</item>
      <item>GRAD BAKAR</item>
      <item>Boris Debelić</item>
    </derivirana_varijabla>
  </DomainObject.Predmet.SudioniciListNaziv>
  <DomainObject.Predmet.SudioniciListAdressOIB>
    <izvorni_sadrzaj>
      <item>FINA  Zagreb, OIB 85821130368, Ilica 307,10 000 Zagreb</item>
      <item>AGREGAT d.o.o.  Kukuljanovo, OIB 89677303705, Industrijska zona bb,51 227 Kukuljanovo</item>
      <item>Mirko Simčić</item>
      <item>Neli Bezjak</item>
      <item>Nevenka Bibulić</item>
      <item>Slađana Kirinčić</item>
      <item>Senka Perhat</item>
      <item>Željko Perić</item>
      <item>Mirko Simčić</item>
      <item>Igor Udovičić</item>
      <item>Andriana Deželić, OIB 34491373550, Dubrovačka 6,51000 Rijeka</item>
      <item>Kata Klepić, OIB 76905671843, Mladenići 34,51216 Mladenići</item>
      <item>GRAD BAKAR</item>
      <item>Boris Debelić, OIB 14888255196, Rastočine 3,51000 Rijeka</item>
    </izvorni_sadrzaj>
    <derivirana_varijabla naziv="DomainObject.Predmet.SudioniciListAdressOIB_1">
      <item>FINA  Zagreb, OIB 85821130368, Ilica 307,10 000 Zagreb</item>
      <item>AGREGAT d.o.o.  Kukuljanovo, OIB 89677303705, Industrijska zona bb,51 227 Kukuljanovo</item>
      <item>Mirko Simčić</item>
      <item>Neli Bezjak</item>
      <item>Nevenka Bibulić</item>
      <item>Slađana Kirinčić</item>
      <item>Senka Perhat</item>
      <item>Željko Perić</item>
      <item>Mirko Simčić</item>
      <item>Igor Udovičić</item>
      <item>Andriana Deželić, OIB 34491373550, Dubrovačka 6,51000 Rijeka</item>
      <item>Kata Klepić, OIB 76905671843, Mladenići 34,51216 Mladenići</item>
      <item>GRAD BAKAR</item>
      <item>Boris Debelić, OIB 14888255196, Rastočine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89677303705</item>
      <item>, OIB null</item>
      <item>, OIB null</item>
      <item>, OIB null</item>
      <item>, OIB null</item>
      <item>, OIB null</item>
      <item>, OIB null</item>
      <item>, OIB null</item>
      <item>, OIB null</item>
      <item>, OIB 34491373550</item>
      <item>, OIB 76905671843</item>
      <item>, OIB null</item>
      <item>, OIB 14888255196</item>
    </izvorni_sadrzaj>
    <derivirana_varijabla naziv="DomainObject.Predmet.SudioniciListNazivOIB_1">
      <item>, OIB 85821130368</item>
      <item>, OIB 89677303705</item>
      <item>, OIB null</item>
      <item>, OIB null</item>
      <item>, OIB null</item>
      <item>, OIB null</item>
      <item>, OIB null</item>
      <item>, OIB null</item>
      <item>, OIB null</item>
      <item>, OIB null</item>
      <item>, OIB 34491373550</item>
      <item>, OIB 76905671843</item>
      <item>, OIB null</item>
      <item>, OIB 14888255196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698</properties:Words>
  <properties:Characters>3701</properties:Characters>
  <properties:Lines>86</properties:Lines>
  <properties:Paragraphs>28</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2016-02-19T08:51:00Z</dcterms:created>
  <dc:creator>dcmelik</dc:creator>
  <cp:lastModifiedBy>Jasna Radulović</cp:lastModifiedBy>
  <cp:lastPrinted>2015-12-23T09:57:00Z</cp:lastPrinted>
  <dcterms:modified xmlns:xsi="http://www.w3.org/2001/XMLSchema-instance" xsi:type="dcterms:W3CDTF">2016-02-19T09:09:00Z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