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9560" w14:paraId="34c9560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 w:rsidR="00D23886">
        <w:t>50</w:t>
      </w:r>
      <w:r>
        <w:t>2/17-5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>ija, OIB: 85821130368 RC OSIJEK,</w:t>
      </w:r>
      <w:r w:rsidR="002329C4" w:rsidRPr="00F24C88">
        <w:rPr>
          <w:color w:val="000000"/>
        </w:rPr>
        <w:t xml:space="preserve">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D23886" w:rsidRPr="00D23886">
        <w:t>IBRANOVIĆ j.d.o.o. za ugostiteljstvo i usluge, Osijek, Reisnerova 44, MBS: 030174485, OIB: 63908110721</w:t>
      </w:r>
      <w:r w:rsidR="004A3239" w:rsidRPr="00F24C88">
        <w:t xml:space="preserve"> </w:t>
      </w:r>
      <w:r w:rsidR="00555D95" w:rsidRPr="00F24C88">
        <w:t xml:space="preserve">, </w:t>
      </w:r>
      <w:r w:rsidR="00B00E84" w:rsidRPr="00F24C88">
        <w:t>d</w:t>
      </w:r>
      <w:r w:rsidR="00CE1034">
        <w:t>ana 06. studenog</w:t>
      </w:r>
      <w:r w:rsidR="004A3239" w:rsidRPr="00F24C88">
        <w:t xml:space="preserve"> 2017.g.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D23886" w:rsidRPr="00D23886">
        <w:t>IBRANOVIĆ j.d.o.o. za ugostiteljstvo i usluge, Osijek, Reisnerova 44, MBS: 030174485, OIB: 63908110721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D23886">
        <w:t>7. prosinca</w:t>
      </w:r>
      <w:r w:rsidR="0037616B" w:rsidRPr="00F24C88">
        <w:t xml:space="preserve"> 2017.</w:t>
      </w:r>
      <w:r w:rsidR="004A3239" w:rsidRPr="00F24C88">
        <w:t>g.</w:t>
      </w:r>
      <w:r w:rsidR="00D23886">
        <w:t xml:space="preserve"> u 11</w:t>
      </w:r>
      <w:r w:rsidR="0037616B" w:rsidRPr="00F24C88">
        <w:t>:</w:t>
      </w:r>
      <w:r w:rsidR="00CE1034">
        <w:t>45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053C31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053C31" w:rsidRPr="00053C31">
        <w:rPr>
          <w:sz w:val="22"/>
          <w:szCs w:val="22"/>
        </w:rPr>
        <w:t>Zlatko Markasović, Osijek, Vij. I. Meštrovića 50, OIB: 82230536462.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E17C17" w:rsidR="00E17C17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>RC Osijek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D23886">
        <w:t>19</w:t>
      </w:r>
      <w:r w:rsidR="002329C4" w:rsidRPr="00F24C88">
        <w:t>.</w:t>
      </w:r>
      <w:r w:rsidR="00CE1034">
        <w:t xml:space="preserve"> </w:t>
      </w:r>
      <w:r w:rsidR="00D23886">
        <w:t>travnja</w:t>
      </w:r>
      <w:r w:rsidR="00501209" w:rsidRPr="00F24C88">
        <w:t xml:space="preserve">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D23886" w:rsidRPr="00D23886">
        <w:t>IBRANOVIĆ j.d.o.o. za ugostiteljstvo i usluge, Osijek, Reisnerova 44, MBS: 030174485, OIB: 63908110721</w:t>
      </w:r>
      <w:r w:rsidR="00E17C17" w:rsidRPr="00F24C88">
        <w:t>.</w:t>
      </w:r>
    </w:p>
    <w:p w:rsidRDefault="00BF1A83" w:rsidP="00E17C17" w:rsidR="00BF1A83"/>
    <w:p w:rsidRDefault="00A72A72" w:rsidP="00E17C17" w:rsidR="00A72A72"/>
    <w:p w:rsidRDefault="00CE1034" w:rsidP="00E17C17" w:rsidR="00CE1034" w:rsidRPr="00F24C88"/>
    <w:p w:rsidRDefault="00CE1034" w:rsidP="00006672" w:rsidR="00006672" w:rsidRPr="00F24C88">
      <w:pPr>
        <w:jc w:val="right"/>
      </w:pPr>
      <w:r w:rsidRPr="00CE1034">
        <w:lastRenderedPageBreak/>
        <w:t>6 St-</w:t>
      </w:r>
      <w:r w:rsidR="00D23886">
        <w:t>50</w:t>
      </w:r>
      <w:r>
        <w:t>2/17-5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D23886">
        <w:t>17</w:t>
      </w:r>
      <w:r w:rsidR="002329C4" w:rsidRPr="00F24C88">
        <w:t>.</w:t>
      </w:r>
      <w:r w:rsidR="00E17C17">
        <w:t xml:space="preserve"> </w:t>
      </w:r>
      <w:r w:rsidR="00D23886">
        <w:t>trav</w:t>
      </w:r>
      <w:r w:rsidR="002329C4" w:rsidRPr="00F24C88">
        <w:t xml:space="preserve">nja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D23886">
        <w:t>14.673,7</w:t>
      </w:r>
      <w:r w:rsidR="00947433">
        <w:t>9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053C31" w:rsidRPr="00053C31">
        <w:rPr>
          <w:sz w:val="22"/>
          <w:szCs w:val="22"/>
        </w:rPr>
        <w:t>Zlatko Markasović iz Osijeka</w:t>
      </w:r>
      <w:r w:rsidR="002329C4" w:rsidRPr="00053C31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947433">
        <w:t>6. studenog</w:t>
      </w:r>
      <w:r w:rsidR="002329C4" w:rsidRPr="00F24C88">
        <w:t xml:space="preserve"> </w:t>
      </w:r>
      <w:r w:rsidR="005868BA" w:rsidRPr="00F24C88">
        <w:t>2017.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BF1A83" w:rsidP="00BF1A83" w:rsidR="007242CD" w:rsidRPr="00F24C88">
      <w:pPr>
        <w:pStyle w:val="Tijeloteksta"/>
        <w:jc w:val="left"/>
      </w:pPr>
      <w:r w:rsidRPr="00F24C88">
        <w:t>Žana Bem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947433" w:rsidP="004B741D" w:rsidR="001160A4" w:rsidRPr="00F24C88">
      <w:pPr>
        <w:pStyle w:val="Tijeloteksta"/>
        <w:numPr>
          <w:ilvl w:val="0"/>
          <w:numId w:val="3"/>
        </w:numPr>
        <w:jc w:val="left"/>
      </w:pPr>
      <w:r>
        <w:t>FINA</w:t>
      </w:r>
      <w:r w:rsidR="001160A4" w:rsidRPr="00F24C88">
        <w:t xml:space="preserve"> </w:t>
      </w:r>
      <w:r w:rsidR="00E17C17">
        <w:t>Osijek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053C31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D23886">
        <w:t xml:space="preserve"> 7/12 </w:t>
      </w:r>
    </w:p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81" w:rsidR="002B4E81">
      <w:r>
        <w:separator/>
      </w:r>
    </w:p>
  </w:endnote>
  <w:endnote w:id="0" w:type="continuationSeparator">
    <w:p w:rsidRDefault="002B4E81" w:rsidR="002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81" w:rsidR="002B4E81">
      <w:r>
        <w:separator/>
      </w:r>
    </w:p>
  </w:footnote>
  <w:footnote w:id="0" w:type="continuationSeparator">
    <w:p w:rsidRDefault="002B4E81" w:rsidR="002B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1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53C31"/>
    <w:rsid w:val="00070D0F"/>
    <w:rsid w:val="00094230"/>
    <w:rsid w:val="000C20F1"/>
    <w:rsid w:val="000C54A8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62A2D"/>
    <w:rsid w:val="00290B77"/>
    <w:rsid w:val="00291B9C"/>
    <w:rsid w:val="002B4E81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94123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E1034"/>
    <w:rsid w:val="00CF4431"/>
    <w:rsid w:val="00CF53A8"/>
    <w:rsid w:val="00D178DC"/>
    <w:rsid w:val="00D17D1D"/>
    <w:rsid w:val="00D23886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618C3"/>
    <w:rsid w:val="00F61B56"/>
    <w:rsid w:val="00F62A05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IBRANOVIĆ jednostavno društvo s ograničenom odgovornošću za ugostiteljstvo i usluge</izvorni_sadrzaj>
    <derivirana_varijabla naziv="DomainObject.Predmet.ProtustrankaFormated_1">  IBRANOVIĆ jednostavno društvo s ograničenom odgovornošću za ugostiteljstvo i usluge</derivirana_varijabla>
  </DomainObject.Predmet.ProtustrankaFormated>
  <DomainObject.Predmet.ProtustrankaFormatedOIB>
    <izvorni_sadrzaj>  IBRANOVIĆ jednostavno društvo s ograničenom odgovornošću za ugostiteljstvo i usluge, OIB 63908110721</izvorni_sadrzaj>
    <derivirana_varijabla naziv="DomainObject.Predmet.ProtustrankaFormatedOIB_1">  IBRANOVIĆ jednostavno društvo s ograničenom odgovornošću za ugostiteljstvo i usluge, OIB 63908110721</derivirana_varijabla>
  </DomainObject.Predmet.ProtustrankaFormatedOIB>
  <DomainObject.Predmet.ProtustrankaFormatedWithAdress>
    <izvorni_sadrzaj> IBRANOVIĆ jednostavno društvo s ograničenom odgovornošću za ugostiteljstvo i usluge, Reisnerova 44, 31000 Osijek</izvorni_sadrzaj>
    <derivirana_varijabla naziv="DomainObject.Predmet.ProtustrankaFormatedWithAdress_1"> IBRANOVIĆ jednostavno društvo s ograničenom odgovornošću za ugostiteljstvo i usluge, Reisnerova 44, 31000 Osijek</derivirana_varijabla>
  </DomainObject.Predmet.ProtustrankaFormatedWithAdress>
  <DomainObject.Predmet.ProtustrankaFormatedWithAdressOIB>
    <izvorni_sadrzaj> IBRANOVIĆ jednostavno društvo s ograničenom odgovornošću za ugostiteljstvo i usluge, OIB 63908110721, Reisnerova 44, 31000 Osijek</izvorni_sadrzaj>
    <derivirana_varijabla naziv="DomainObject.Predmet.ProtustrankaFormatedWithAdressOIB_1"> IBRANOVIĆ jednostavno društvo s ograničenom odgovornošću za ugostiteljstvo i usluge, OIB 63908110721, Reisnerova 44, 31000 Osijek</derivirana_varijabla>
  </DomainObject.Predmet.ProtustrankaFormatedWithAdressOIB>
  <DomainObject.Predmet.ProtustrankaWithAdress>
    <izvorni_sadrzaj>IBRANOVIĆ jednostavno društvo s ograničenom odgovornošću za ugostiteljstvo i usluge Reisnerova 44, 31000 Osijek</izvorni_sadrzaj>
    <derivirana_varijabla naziv="DomainObject.Predmet.ProtustrankaWithAdress_1">IBRANOVIĆ jednostavno društvo s ograničenom odgovornošću za ugostiteljstvo i usluge Reisnerova 44, 31000 Osijek</derivirana_varijabla>
  </DomainObject.Predmet.ProtustrankaWithAdress>
  <DomainObject.Predmet.ProtustrankaWithAdressOIB>
    <izvorni_sadrzaj>IBRANOVIĆ jednostavno društvo s ograničenom odgovornošću za ugostiteljstvo i usluge, OIB 63908110721, Reisnerova 44, 31000 Osijek</izvorni_sadrzaj>
    <derivirana_varijabla naziv="DomainObject.Predmet.ProtustrankaWithAdressOIB_1">IBRANOVIĆ jednostavno društvo s ograničenom odgovornošću za ugostiteljstvo i usluge, OIB 63908110721, Reisnerova 44, 31000 Osijek</derivirana_varijabla>
  </DomainObject.Predmet.ProtustrankaWithAdressOIB>
  <DomainObject.Predmet.ProtustrankaNazivFormated>
    <izvorni_sadrzaj>IBRANOVIĆ jednostavno društvo s ograničenom odgovornošću za ugostiteljstvo i usluge</izvorni_sadrzaj>
    <derivirana_varijabla naziv="DomainObject.Predmet.ProtustrankaNazivFormated_1">IBRANOVIĆ jednostavno društvo s ograničenom odgovornošću za ugostiteljstvo i usluge</derivirana_varijabla>
  </DomainObject.Predmet.ProtustrankaNazivFormated>
  <DomainObject.Predmet.ProtustrankaNazivFormatedOIB>
    <izvorni_sadrzaj>IBRANOVIĆ jednostavno društvo s ograničenom odgovornošću za ugostiteljstvo i usluge, OIB 63908110721</izvorni_sadrzaj>
    <derivirana_varijabla naziv="DomainObject.Predmet.ProtustrankaNazivFormatedOIB_1">IBRANOVIĆ jednostavno društvo s ograničenom odgovornošću za ugostiteljstvo i usluge, OIB 63908110721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IBRANOVIĆ jednostavno društvo s ograničenom odgovornošću za ugostiteljstvo i usluge</item>
    </izvorni_sadrzaj>
    <derivirana_varijabla naziv="DomainObject.Predmet.ProtuStrankaListFormated_1">
      <item>IBRANOVIĆ jednostavno društvo s ograničenom odgovornošću za ugostiteljstvo i usluge</item>
    </derivirana_varijabla>
  </DomainObject.Predmet.ProtuStrankaListFormated>
  <DomainObject.Predmet.ProtuStrankaListFormatedOIB>
    <izvorni_sadrzaj>
      <item>IBRANOVIĆ jednostavno društvo s ograničenom odgovornošću za ugostiteljstvo i usluge, OIB 63908110721</item>
    </izvorni_sadrzaj>
    <derivirana_varijabla naziv="DomainObject.Predmet.ProtuStrankaListFormatedOIB_1">
      <item>IBRANOVIĆ jednostavno društvo s ograničenom odgovornošću za ugostiteljstvo i usluge, OIB 63908110721</item>
    </derivirana_varijabla>
  </DomainObject.Predmet.ProtuStrankaListFormatedOIB>
  <DomainObject.Predmet.ProtuStrankaListFormatedWithAdress>
    <izvorni_sadrzaj>
      <item>IBRANOVIĆ jednostavno društvo s ograničenom odgovornošću za ugostiteljstvo i usluge, Reisnerova 44, 31000 Osijek</item>
    </izvorni_sadrzaj>
    <derivirana_varijabla naziv="DomainObject.Predmet.ProtuStrankaListFormatedWithAdress_1">
      <item>IBRANOVIĆ jednostavno društvo s ograničenom odgovornošću za ugostiteljstvo i usluge, Reisnerova 44, 31000 Osijek</item>
    </derivirana_varijabla>
  </DomainObject.Predmet.ProtuStrankaListFormatedWithAdress>
  <DomainObject.Predmet.ProtuStrankaListFormatedWithAdressOIB>
    <izvorni_sadrzaj>
      <item>IBRANOVIĆ jednostavno društvo s ograničenom odgovornošću za ugostiteljstvo i usluge, OIB 63908110721, Reisnerova 44, 31000 Osijek</item>
    </izvorni_sadrzaj>
    <derivirana_varijabla naziv="DomainObject.Predmet.ProtuStrankaListFormatedWithAdressOIB_1">
      <item>IBRANOVIĆ jednostavno društvo s ograničenom odgovornošću za ugostiteljstvo i usluge, OIB 63908110721, Reisnerova 44, 31000 Osijek</item>
    </derivirana_varijabla>
  </DomainObject.Predmet.ProtuStrankaListFormatedWithAdressOIB>
  <DomainObject.Predmet.ProtuStrankaListNazivFormated>
    <izvorni_sadrzaj>
      <item>IBRANOVIĆ jednostavno društvo s ograničenom odgovornošću za ugostiteljstvo i usluge</item>
    </izvorni_sadrzaj>
    <derivirana_varijabla naziv="DomainObject.Predmet.ProtuStrankaListNazivFormated_1">
      <item>IBRANOVIĆ jednostavno društvo s ograničenom odgovornošću za ugostiteljstvo i usluge</item>
    </derivirana_varijabla>
  </DomainObject.Predmet.ProtuStrankaListNazivFormated>
  <DomainObject.Predmet.ProtuStrankaListNazivFormatedOIB>
    <izvorni_sadrzaj>
      <item>IBRANOVIĆ jednostavno društvo s ograničenom odgovornošću za ugostiteljstvo i usluge, OIB 63908110721</item>
    </izvorni_sadrzaj>
    <derivirana_varijabla naziv="DomainObject.Predmet.ProtuStrankaListNazivFormatedOIB_1">
      <item>IBRANOVIĆ jednostavno društvo s ograničenom odgovornošću za ugostiteljstvo i usluge, OIB 63908110721</item>
    </derivirana_varijabla>
  </DomainObject.Predmet.ProtuStrankaListNazivFormatedOIB>
  <DomainObject.Predmet.OstaliListFormated>
    <izvorni_sadrzaj>
      <item>Igor Ač</item>
    </izvorni_sadrzaj>
    <derivirana_varijabla naziv="DomainObject.Predmet.OstaliListFormated_1">
      <item>Igor Ač</item>
    </derivirana_varijabla>
  </DomainObject.Predmet.OstaliListFormated>
  <DomainObject.Predmet.OstaliListFormatedOIB>
    <izvorni_sadrzaj>
      <item>Igor Ač, OIB 68044659531</item>
    </izvorni_sadrzaj>
    <derivirana_varijabla naziv="DomainObject.Predmet.OstaliListFormatedOIB_1">
      <item>Igor Ač, OIB 68044659531</item>
    </derivirana_varijabla>
  </DomainObject.Predmet.OstaliListFormatedOIB>
  <DomainObject.Predmet.OstaliListFormatedWithAdress>
    <izvorni_sadrzaj>
      <item>Igor Ač, Kolodvorska 1l, 31315 Karanac</item>
    </izvorni_sadrzaj>
    <derivirana_varijabla naziv="DomainObject.Predmet.OstaliListFormatedWithAdress_1">
      <item>Igor Ač, Kolodvorska 1l, 31315 Karanac</item>
    </derivirana_varijabla>
  </DomainObject.Predmet.OstaliListFormatedWithAdress>
  <DomainObject.Predmet.OstaliListFormatedWithAdressOIB>
    <izvorni_sadrzaj>
      <item>Igor Ač, OIB 68044659531, Kolodvorska 1l, 31315 Karanac</item>
    </izvorni_sadrzaj>
    <derivirana_varijabla naziv="DomainObject.Predmet.OstaliListFormatedWithAdressOIB_1">
      <item>Igor Ač, OIB 68044659531, Kolodvorska 1l, 31315 Karanac</item>
    </derivirana_varijabla>
  </DomainObject.Predmet.OstaliListFormatedWithAdressOIB>
  <DomainObject.Predmet.OstaliListNazivFormated>
    <izvorni_sadrzaj>
      <item>Igor Ač</item>
    </izvorni_sadrzaj>
    <derivirana_varijabla naziv="DomainObject.Predmet.OstaliListNazivFormated_1">
      <item>Igor Ač</item>
    </derivirana_varijabla>
  </DomainObject.Predmet.OstaliListNazivFormated>
  <DomainObject.Predmet.OstaliListNazivFormatedOIB>
    <izvorni_sadrzaj>
      <item>Igor Ač, OIB 68044659531</item>
    </izvorni_sadrzaj>
    <derivirana_varijabla naziv="DomainObject.Predmet.OstaliListNazivFormatedOIB_1">
      <item>Igor Ač, OIB 68044659531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IBRANOVIĆ jednostavno društvo s ograničenom odgovornošću za ugostiteljstvo i usluge</izvorni_sadrzaj>
    <derivirana_varijabla naziv="DomainObject.Predmet.ProtustrankaIDrugi_1">IBRANOVIĆ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IBRANOVIĆ jednostavno društvo s ograničenom odgovornošću za ugostiteljstvo i usluge, OIB 63908110721, Reisnerova 44, 31000 Osijek</izvorni_sadrzaj>
    <derivirana_varijabla naziv="DomainObject.Predmet.ProtustrankaIDrugiAdressOIB_1">IBRANOVIĆ jednostavno društvo s ograničenom odgovornošću za ugostiteljstvo i usluge, OIB 63908110721, Reisnerova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IBRANOVIĆ jednostavno društvo s ograničenom odgovornošću za ugostiteljstvo i usluge</item>
      <item>Igor Ač</item>
    </izvorni_sadrzaj>
    <derivirana_varijabla naziv="DomainObject.Predmet.SudioniciListNaziv_1">
      <item>FINA RC OSIJEK</item>
      <item>IBRANOVIĆ jednostavno društvo s ograničenom odgovornošću za ugostiteljstvo i usluge</item>
      <item>Igor Ač</item>
    </derivirana_varijabla>
  </DomainObject.Predmet.SudioniciListNaziv>
  <DomainObject.Predmet.SudioniciListAdressOIB>
    <izvorni_sadrzaj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izvorni_sadrzaj>
    <derivirana_varijabla naziv="DomainObject.Predmet.SudioniciListAdressOIB_1"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63908110721</item>
      <item>, OIB 68044659531</item>
    </izvorni_sadrzaj>
    <derivirana_varijabla naziv="DomainObject.Predmet.SudioniciListNazivOIB_1">
      <item>, OIB 85821130368</item>
      <item>, OIB 63908110721</item>
      <item>, OIB 68044659531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D5637-DAB1-4858-8988-4B40C3B57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438</properties:Words>
  <properties:Characters>2482</properties:Characters>
  <properties:Lines>88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2017-11-06T08:05:00Z</dcterms:created>
  <dc:creator>hermanj</dc:creator>
  <cp:lastModifiedBy>Žana Bem</cp:lastModifiedBy>
  <cp:lastPrinted>2017-05-03T12:06:00Z</cp:lastPrinted>
  <dcterms:modified xmlns:xsi="http://www.w3.org/2001/XMLSchema-instance" xsi:type="dcterms:W3CDTF">2017-11-06T08:07:00Z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