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19c9" w14:paraId="97b19c9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E03749">
        <w:t>ATA j.d.o.o., Osijek, Sarvaška 11, MBS: 030158975, OIB: 24847570801</w:t>
      </w:r>
      <w:r w:rsidR="00A16C5A">
        <w:rPr>
          <w:color w:val="000000"/>
        </w:rPr>
        <w:t xml:space="preserve">, dana </w:t>
      </w:r>
      <w:r w:rsidR="00AE42DD">
        <w:rPr>
          <w:color w:val="000000"/>
        </w:rPr>
        <w:t>6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57706B" w:rsidP="00AC3604" w:rsidR="0057706B">
      <w:pPr>
        <w:jc w:val="both"/>
      </w:pPr>
    </w:p>
    <w:p w:rsidRDefault="009D1011" w:rsidP="00AC3604" w:rsidR="009D1011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E03749">
        <w:t>ATA j.d.o.o., Osijek, Sarvaška 11, MBS: 030158975, OIB: 24847570801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207842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</w:t>
      </w:r>
      <w:r w:rsidR="00E03749">
        <w:rPr>
          <w:b/>
          <w:u w:val="single"/>
        </w:rPr>
        <w:t>5</w:t>
      </w:r>
      <w:r>
        <w:rPr>
          <w:b/>
          <w:u w:val="single"/>
        </w:rPr>
        <w:t>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BF3A9C">
        <w:rPr>
          <w:b/>
          <w:u w:val="single"/>
        </w:rPr>
        <w:t>09</w:t>
      </w:r>
      <w:r w:rsidR="00342D3F">
        <w:rPr>
          <w:b/>
          <w:u w:val="single"/>
        </w:rPr>
        <w:t>,</w:t>
      </w:r>
      <w:r w:rsidR="00BF3A9C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7D05AF">
      <w:pPr>
        <w:jc w:val="both"/>
      </w:pPr>
      <w:r>
        <w:t>-zakonski zastupnik dužnika</w:t>
      </w:r>
      <w:r w:rsidR="005368E5">
        <w:t xml:space="preserve"> – </w:t>
      </w:r>
      <w:r w:rsidR="00850E8F" w:rsidRPr="00850E8F">
        <w:t xml:space="preserve">direktor </w:t>
      </w:r>
      <w:r w:rsidR="00FC72B8" w:rsidRPr="00FC72B8">
        <w:t>Antonija Jurčević, OIB: 29712788952</w:t>
      </w:r>
      <w:r w:rsidR="005368E5">
        <w:t xml:space="preserve">, </w:t>
      </w:r>
      <w:r w:rsidR="00FC72B8" w:rsidRPr="00FC72B8">
        <w:t>Osijek, Sarvaška 11</w:t>
      </w:r>
    </w:p>
    <w:p w:rsidRDefault="009D1011" w:rsidP="00A170A4" w:rsidR="009D1011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7D05AF">
        <w:t>6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C72B8" w:rsidR="00925326">
      <w:pPr>
        <w:pStyle w:val="Odlomakpopisa"/>
        <w:numPr>
          <w:ilvl w:val="0"/>
          <w:numId w:val="10"/>
        </w:numPr>
        <w:jc w:val="both"/>
      </w:pPr>
      <w:r w:rsidRPr="00FC72B8">
        <w:rPr>
          <w:color w:val="000000"/>
        </w:rPr>
        <w:t>zakonski zastupnik</w:t>
      </w:r>
      <w:r w:rsidR="00527AA7" w:rsidRPr="00FC72B8">
        <w:rPr>
          <w:color w:val="000000"/>
        </w:rPr>
        <w:t xml:space="preserve"> dužnika</w:t>
      </w:r>
      <w:r w:rsidR="00C342B1" w:rsidRPr="00C342B1">
        <w:t xml:space="preserve"> </w:t>
      </w:r>
      <w:r w:rsidR="00FC72B8">
        <w:t>Antonija Jurčević</w:t>
      </w:r>
      <w:r w:rsidR="00FC3A6F" w:rsidRPr="009022CC">
        <w:t xml:space="preserve">, </w:t>
      </w:r>
      <w:r w:rsidR="00FC72B8">
        <w:t>Osijek, Sarvaška 11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D90B46">
        <w:rPr>
          <w:color w:val="000000"/>
        </w:rPr>
        <w:t>0</w:t>
      </w:r>
      <w:r w:rsidR="00FC72B8">
        <w:rPr>
          <w:color w:val="000000"/>
        </w:rPr>
        <w:t>5</w:t>
      </w:r>
      <w:r w:rsidR="00D90B46">
        <w:rPr>
          <w:color w:val="000000"/>
        </w:rPr>
        <w:t>.12</w:t>
      </w:r>
      <w:r w:rsidR="0044216B" w:rsidRPr="00F97B03">
        <w:rPr>
          <w:color w:val="000000"/>
        </w:rPr>
        <w:t>.2018</w:t>
      </w:r>
      <w:r w:rsidRPr="00F97B03">
        <w:rPr>
          <w:color w:val="000000"/>
        </w:rPr>
        <w:t xml:space="preserve">. u </w:t>
      </w:r>
      <w:r w:rsidR="00FC72B8">
        <w:rPr>
          <w:color w:val="000000"/>
        </w:rPr>
        <w:t>09,00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AB1" w:rsidR="003C4AB1">
      <w:r>
        <w:separator/>
      </w:r>
    </w:p>
  </w:endnote>
  <w:endnote w:id="0" w:type="continuationSeparator">
    <w:p w:rsidRDefault="003C4AB1" w:rsidR="003C4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AB1" w:rsidR="003C4AB1">
      <w:r>
        <w:separator/>
      </w:r>
    </w:p>
  </w:footnote>
  <w:footnote w:id="0" w:type="continuationSeparator">
    <w:p w:rsidRDefault="003C4AB1" w:rsidR="003C4A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648" w:rsidP="001D05CF" w:rsidR="004F62DE">
    <w:pPr>
      <w:jc w:val="right"/>
    </w:pPr>
    <w:r w:rsidRPr="00B07648">
      <w:t>7</w:t>
    </w:r>
    <w:r>
      <w:t xml:space="preserve"> St-105</w:t>
    </w:r>
    <w:r w:rsidR="00882BCD">
      <w:t>7</w:t>
    </w:r>
    <w:r>
      <w:t>/18-7</w:t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07842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16C3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4AB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050E"/>
    <w:rsid w:val="007D05AF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0E8F"/>
    <w:rsid w:val="00851D2C"/>
    <w:rsid w:val="00851FBA"/>
    <w:rsid w:val="0087511D"/>
    <w:rsid w:val="00882406"/>
    <w:rsid w:val="00882BCD"/>
    <w:rsid w:val="00892416"/>
    <w:rsid w:val="0089293A"/>
    <w:rsid w:val="008948D4"/>
    <w:rsid w:val="008A21F3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5326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011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BE6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E42DD"/>
    <w:rsid w:val="00AF0DBF"/>
    <w:rsid w:val="00AF61B0"/>
    <w:rsid w:val="00AF6D21"/>
    <w:rsid w:val="00B04F0E"/>
    <w:rsid w:val="00B07648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3A9C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90B46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3749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2B8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B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60B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0B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B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B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B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60B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0B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B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B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47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St-1057/2018</izvorni_sadrzaj>
    <derivirana_varijabla naziv="DomainObject.Predmet.OznakaBroj_1">St-1057/2018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 jednostavno društvo s ograničenom odgovornošću za ugostiteljstvo i usluge</izvorni_sadrzaj>
    <derivirana_varijabla naziv="DomainObject.Predmet.ProtustrankaFormated_1">  ATA jednostavno društvo s ograničenom odgovornošću za ugostiteljstvo i usluge</derivirana_varijabla>
  </DomainObject.Predmet.ProtustrankaFormated>
  <DomainObject.Predmet.ProtustrankaFormatedOIB>
    <izvorni_sadrzaj>  ATA jednostavno društvo s ograničenom odgovornošću za ugostiteljstvo i usluge, OIB 24847570801</izvorni_sadrzaj>
    <derivirana_varijabla naziv="DomainObject.Predmet.ProtustrankaFormatedOIB_1">  ATA jednostavno društvo s ograničenom odgovornošću za ugostiteljstvo i usluge, OIB 24847570801</derivirana_varijabla>
  </DomainObject.Predmet.ProtustrankaFormatedOIB>
  <DomainObject.Predmet.ProtustrankaFormatedWithAdress>
    <izvorni_sadrzaj> ATA jednostavno društvo s ograničenom odgovornošću za ugostiteljstvo i usluge, Sarvaška 11, 31000 Osijek</izvorni_sadrzaj>
    <derivirana_varijabla naziv="DomainObject.Predmet.ProtustrankaFormatedWithAdress_1"> ATA jednostavno društvo s ograničenom odgovornošću za ugostiteljstvo i usluge, Sarvaška 11, 31000 Osijek</derivirana_varijabla>
  </DomainObject.Predmet.ProtustrankaFormatedWithAdress>
  <DomainObject.Predmet.ProtustrankaFormatedWithAdressOIB>
    <izvorni_sadrzaj> ATA jednostavno društvo s ograničenom odgovornošću za ugostiteljstvo i usluge, OIB 24847570801, Sarvaška 11, 31000 Osijek</izvorni_sadrzaj>
    <derivirana_varijabla naziv="DomainObject.Predmet.ProtustrankaFormatedWithAdressOIB_1"> ATA jednostavno društvo s ograničenom odgovornošću za ugostiteljstvo i usluge, OIB 24847570801, Sarvaška 11, 31000 Osijek</derivirana_varijabla>
  </DomainObject.Predmet.ProtustrankaFormatedWithAdressOIB>
  <DomainObject.Predmet.ProtustrankaWithAdress>
    <izvorni_sadrzaj>ATA jednostavno društvo s ograničenom odgovornošću za ugostiteljstvo i usluge Sarvaška 11, 31000 Osijek</izvorni_sadrzaj>
    <derivirana_varijabla naziv="DomainObject.Predmet.ProtustrankaWithAdress_1">ATA jednostavno društvo s ograničenom odgovornošću za ugostiteljstvo i usluge Sarvaška 11, 31000 Osijek</derivirana_varijabla>
  </DomainObject.Predmet.ProtustrankaWithAdress>
  <DomainObject.Predmet.ProtustrankaWithAdressOIB>
    <izvorni_sadrzaj>ATA jednostavno društvo s ograničenom odgovornošću za ugostiteljstvo i usluge, OIB 24847570801, Sarvaška 11, 31000 Osijek</izvorni_sadrzaj>
    <derivirana_varijabla naziv="DomainObject.Predmet.ProtustrankaWithAdressOIB_1">ATA jednostavno društvo s ograničenom odgovornošću za ugostiteljstvo i usluge, OIB 24847570801, Sarvaška 11, 31000 Osijek</derivirana_varijabla>
  </DomainObject.Predmet.ProtustrankaWithAdressOIB>
  <DomainObject.Predmet.ProtustrankaNazivFormated>
    <izvorni_sadrzaj>ATA jednostavno društvo s ograničenom odgovornošću za ugostiteljstvo i usluge</izvorni_sadrzaj>
    <derivirana_varijabla naziv="DomainObject.Predmet.ProtustrankaNazivFormated_1">ATA jednostavno društvo s ograničenom odgovornošću za ugostiteljstvo i usluge</derivirana_varijabla>
  </DomainObject.Predmet.ProtustrankaNazivFormated>
  <DomainObject.Predmet.ProtustrankaNazivFormatedOIB>
    <izvorni_sadrzaj>ATA jednostavno društvo s ograničenom odgovornošću za ugostiteljstvo i usluge, OIB 24847570801</izvorni_sadrzaj>
    <derivirana_varijabla naziv="DomainObject.Predmet.ProtustrankaNazivFormatedOIB_1">ATA jednostavno društvo s ograničenom odgovornošću za ugostiteljstvo i usluge, OIB 24847570801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ATA jednostavno društvo s ograničenom odgovornošću za ugostiteljstvo i usluge</item>
    </izvorni_sadrzaj>
    <derivirana_varijabla naziv="DomainObject.Predmet.ProtuStrankaListFormated_1">
      <item>ATA jednostavno društvo s ograničenom odgovornošću za ugostiteljstvo i usluge</item>
    </derivirana_varijabla>
  </DomainObject.Predmet.ProtuStrankaListFormated>
  <DomainObject.Predmet.ProtuStrankaListFormatedOIB>
    <izvorni_sadrzaj>
      <item>ATA jednostavno društvo s ograničenom odgovornošću za ugostiteljstvo i usluge, OIB 24847570801</item>
    </izvorni_sadrzaj>
    <derivirana_varijabla naziv="DomainObject.Predmet.ProtuStrankaListFormatedOIB_1">
      <item>ATA jednostavno društvo s ograničenom odgovornošću za ugostiteljstvo i usluge, OIB 24847570801</item>
    </derivirana_varijabla>
  </DomainObject.Predmet.ProtuStrankaListFormatedOIB>
  <DomainObject.Predmet.ProtuStrankaListFormatedWithAdress>
    <izvorni_sadrzaj>
      <item>ATA jednostavno društvo s ograničenom odgovornošću za ugostiteljstvo i usluge, Sarvaška 11, 31000 Osijek</item>
    </izvorni_sadrzaj>
    <derivirana_varijabla naziv="DomainObject.Predmet.ProtuStrankaListFormatedWithAdress_1">
      <item>ATA jednostavno društvo s ograničenom odgovornošću za ugostiteljstvo i usluge, Sarvaška 11, 31000 Osijek</item>
    </derivirana_varijabla>
  </DomainObject.Predmet.ProtuStrankaListFormatedWithAdress>
  <DomainObject.Predmet.ProtuStrankaListFormatedWithAdressOIB>
    <izvorni_sadrzaj>
      <item>ATA jednostavno društvo s ograničenom odgovornošću za ugostiteljstvo i usluge, OIB 24847570801, Sarvaška 11, 31000 Osijek</item>
    </izvorni_sadrzaj>
    <derivirana_varijabla naziv="DomainObject.Predmet.ProtuStrankaListFormatedWithAdressOIB_1">
      <item>ATA jednostavno društvo s ograničenom odgovornošću za ugostiteljstvo i usluge, OIB 24847570801, Sarvaška 11, 31000 Osijek</item>
    </derivirana_varijabla>
  </DomainObject.Predmet.ProtuStrankaListFormatedWithAdressOIB>
  <DomainObject.Predmet.ProtuStrankaListNazivFormated>
    <izvorni_sadrzaj>
      <item>ATA jednostavno društvo s ograničenom odgovornošću za ugostiteljstvo i usluge</item>
    </izvorni_sadrzaj>
    <derivirana_varijabla naziv="DomainObject.Predmet.ProtuStrankaListNazivFormated_1">
      <item>ATA jednostavno društvo s ograničenom odgovornošću za ugostiteljstvo i usluge</item>
    </derivirana_varijabla>
  </DomainObject.Predmet.ProtuStrankaListNazivFormated>
  <DomainObject.Predmet.ProtuStrankaListNazivFormatedOIB>
    <izvorni_sadrzaj>
      <item>ATA jednostavno društvo s ograničenom odgovornošću za ugostiteljstvo i usluge, OIB 24847570801</item>
    </izvorni_sadrzaj>
    <derivirana_varijabla naziv="DomainObject.Predmet.ProtuStrankaListNazivFormatedOIB_1">
      <item>ATA jednostavno društvo s ograničenom odgovornošću za ugostiteljstvo i usluge, OIB 24847570801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ATA jednostavno društvo s ograničenom odgovornošću za ugostiteljstvo i usluge</izvorni_sadrzaj>
    <derivirana_varijabla naziv="DomainObject.Predmet.ProtustrankaIDrugi_1">ATA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ATA jednostavno društvo s ograničenom odgovornošću za ugostiteljstvo i usluge, OIB 24847570801, Sarvaška 11, 31000 Osijek</izvorni_sadrzaj>
    <derivirana_varijabla naziv="DomainObject.Predmet.ProtustrankaIDrugiAdressOIB_1">ATA jednostavno društvo s ograničenom odgovornošću za ugostiteljstvo i usluge, OIB 24847570801, Sarvaška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ATA jednostavno društvo s ograničenom odgovornošću za ugostiteljstvo i usluge</item>
    </izvorni_sadrzaj>
    <derivirana_varijabla naziv="DomainObject.Predmet.SudioniciListNaziv_1">
      <item>FINA RC OSIJEK</item>
      <item>ATA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ATA jednostavno društvo s ograničenom odgovornošću za ugostiteljstvo i usluge, OIB 24847570801, Sarvaška 11,31000 Osijek</item>
    </izvorni_sadrzaj>
    <derivirana_varijabla naziv="DomainObject.Predmet.SudioniciListAdressOIB_1">
      <item>FINA RC OSIJEK, OIB 85821130368</item>
      <item>ATA jednostavno društvo s ograničenom odgovornošću za ugostiteljstvo i usluge, OIB 24847570801, Sarvaška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24847570801</item>
    </izvorni_sadrzaj>
    <derivirana_varijabla naziv="DomainObject.Predmet.SudioniciListNazivOIB_1">
      <item>, OIB 85821130368</item>
      <item>, OIB 24847570801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St-1057/2018-5</izvorni_sadrzaj>
    <derivirana_varijabla naziv="DomainObject.PredzadnjaOdlukaIzPredmeta.Oznaka_1">St-1057/2018-5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182</properties:Words>
  <properties:Characters>993</properties:Characters>
  <properties:Lines>45</properties:Lines>
  <properties:Paragraphs>23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2018-11-06T13:47:00Z</dcterms:modified>
  <cp:revision>258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