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2d17" w14:paraId="ce52d17" w:rsidRDefault="00892E42" w:rsidP="00892E42" w:rsidR="00892E4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2E42" w:rsidP="00892E42" w:rsidR="00892E4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92E42" w:rsidP="00892E42" w:rsidR="00892E4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92E42" w:rsidP="00892E42" w:rsidR="00892E4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92E42" w:rsidP="00892E42" w:rsidR="00892E4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92E42" w:rsidP="00892E42" w:rsidR="00892E4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92E42" w:rsidP="00892E42" w:rsidR="00892E42" w:rsidRPr="005D578C">
      <w:pPr>
        <w:jc w:val="center"/>
        <w:rPr>
          <w:rFonts w:cs="Times New Roman" w:eastAsia="Times New Roman"/>
          <w:szCs w:val="24"/>
        </w:rPr>
      </w:pPr>
    </w:p>
    <w:p w:rsidRDefault="00892E42" w:rsidP="00892E42" w:rsidR="00892E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92E42" w:rsidP="00892E42" w:rsidR="00892E42" w:rsidRPr="005D578C">
      <w:pPr>
        <w:rPr>
          <w:rFonts w:cs="Times New Roman" w:eastAsia="Times New Roman"/>
          <w:szCs w:val="24"/>
        </w:rPr>
      </w:pPr>
    </w:p>
    <w:p w:rsidRDefault="00892E42" w:rsidP="00892E42" w:rsidR="00892E4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S. O. S. TELEFON ISTARSKE ŽUPANIJE, Pula, Stankovićeva 18, OIB 81196037771, reg. br. 18000489, 3. studenog 2016.</w:t>
      </w:r>
    </w:p>
    <w:p w:rsidRDefault="00892E42" w:rsidP="00892E42" w:rsidR="00892E42" w:rsidRPr="005D578C">
      <w:pPr>
        <w:rPr>
          <w:rFonts w:cs="Times New Roman" w:eastAsia="Times New Roman"/>
          <w:szCs w:val="24"/>
        </w:rPr>
      </w:pPr>
    </w:p>
    <w:p w:rsidRDefault="00892E42" w:rsidP="00892E42" w:rsidR="00892E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92E42" w:rsidP="00892E42" w:rsidR="00892E42" w:rsidRPr="005D578C">
      <w:pPr>
        <w:rPr>
          <w:rFonts w:cs="Times New Roman" w:eastAsia="Times New Roman"/>
          <w:szCs w:val="24"/>
        </w:rPr>
      </w:pPr>
    </w:p>
    <w:p w:rsidRDefault="00892E42" w:rsidP="00892E42" w:rsidR="00892E42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S. O. S. TELEFON ISTARSKE ŽUPANIJE, Pula, Stankovićeva 18, OIB 81196037771, reg. br. 18000489.</w:t>
      </w:r>
    </w:p>
    <w:p w:rsidRDefault="00892E42" w:rsidP="00892E42" w:rsidR="00892E42" w:rsidRPr="005D578C">
      <w:pPr>
        <w:ind w:firstLine="709"/>
        <w:rPr>
          <w:rFonts w:cs="Times New Roman" w:eastAsia="Times New Roman"/>
          <w:szCs w:val="24"/>
        </w:rPr>
      </w:pPr>
    </w:p>
    <w:p w:rsidRDefault="00892E42" w:rsidP="00892E42" w:rsidR="00892E4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892E42">
        <w:rPr>
          <w:rFonts w:cs="Times New Roman" w:eastAsia="Times New Roman"/>
          <w:szCs w:val="20"/>
        </w:rPr>
        <w:t>Ivan Gjurašić iz Zagreba, Petrinjsk</w:t>
      </w:r>
      <w:r>
        <w:rPr>
          <w:rFonts w:cs="Times New Roman" w:eastAsia="Times New Roman"/>
          <w:szCs w:val="20"/>
        </w:rPr>
        <w:t>a 28, OIB 66025260916.</w:t>
      </w:r>
    </w:p>
    <w:p w:rsidRDefault="00892E42" w:rsidP="00892E42" w:rsidR="00892E42">
      <w:pPr>
        <w:rPr>
          <w:rFonts w:cs="Times New Roman" w:eastAsia="Times New Roman"/>
          <w:szCs w:val="20"/>
        </w:rPr>
      </w:pPr>
    </w:p>
    <w:p w:rsidRDefault="00892E42" w:rsidP="00892E42" w:rsidR="00892E4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S. O. S. TELEFON ISTARSKE ŽUPANIJE, Pula, Stankovićeva 18, OIB 81196037771, reg. br. 18000489.</w:t>
      </w:r>
    </w:p>
    <w:p w:rsidRDefault="00892E42" w:rsidP="00892E42" w:rsidR="00892E42">
      <w:pPr>
        <w:ind w:firstLine="709"/>
        <w:rPr>
          <w:rFonts w:cs="Times New Roman" w:eastAsia="Times New Roman"/>
          <w:szCs w:val="24"/>
        </w:rPr>
      </w:pPr>
    </w:p>
    <w:p w:rsidRDefault="00892E42" w:rsidP="00892E42" w:rsidR="00892E4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S. O. S. TELEFON ISTARSKE ŽUPANIJE, Pula, Stankovićeva 18, OIB 81196037771, reg. br. 18000489, iz Registra udruga u Republici Hrvatskoj.</w:t>
      </w:r>
    </w:p>
    <w:p w:rsidRDefault="00892E42" w:rsidP="00892E42" w:rsidR="00892E42">
      <w:pPr>
        <w:rPr>
          <w:rFonts w:cs="Times New Roman" w:eastAsia="Times New Roman"/>
          <w:szCs w:val="24"/>
        </w:rPr>
      </w:pPr>
    </w:p>
    <w:p w:rsidRDefault="00892E42" w:rsidP="00892E42" w:rsidR="00892E42" w:rsidRPr="005D578C">
      <w:pPr>
        <w:rPr>
          <w:rFonts w:cs="Times New Roman" w:eastAsia="Times New Roman"/>
          <w:szCs w:val="24"/>
        </w:rPr>
      </w:pPr>
    </w:p>
    <w:p w:rsidRDefault="00892E42" w:rsidP="00892E42" w:rsidR="00892E4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92E42" w:rsidP="00892E42" w:rsidR="00892E42">
      <w:pPr>
        <w:ind w:firstLine="708"/>
        <w:rPr>
          <w:rFonts w:cs="Times New Roman" w:eastAsia="Times New Roman"/>
          <w:szCs w:val="24"/>
        </w:rPr>
      </w:pPr>
    </w:p>
    <w:p w:rsidRDefault="00892E42" w:rsidP="00892E42" w:rsidR="00892E4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13. rujna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S. O. S. TELEFON ISTARSKE ŽUPANIJE, Pula.</w:t>
      </w:r>
    </w:p>
    <w:p w:rsidRDefault="00892E42" w:rsidP="00892E42" w:rsidR="00892E4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9. rujna 2016. imao neizvršene osnove za plaćanje u neprekinutom razdoblju od 120 dana u ukupnom iznosu 14.555,51 kn) i da za dužnika </w:t>
      </w:r>
      <w:r w:rsidRPr="00FB2CA9">
        <w:t>nisu ispunjene pretpostavke za pokretanje drugog postupka radi brisanja iz registra</w:t>
      </w:r>
      <w:r>
        <w:t>, što je utvrđeno uvidom u zahtjev Financijske agencije i izvadak iz Registra udruga (listovi 1-3 spisa)</w:t>
      </w:r>
      <w:r>
        <w:rPr>
          <w:rFonts w:eastAsiaTheme="minorHAnsi"/>
          <w:lang w:eastAsia="en-US"/>
        </w:rPr>
        <w:t>, sud je, sukladno čl. 430. SZ-a, 14. rujna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St-1010/2016-3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</w:t>
      </w:r>
      <w:r w:rsidRPr="00354134">
        <w:rPr>
          <w:rFonts w:cs="Times New Roman" w:eastAsia="Times New Roman"/>
          <w:szCs w:val="24"/>
        </w:rPr>
        <w:lastRenderedPageBreak/>
        <w:t>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892E42" w:rsidP="00892E42" w:rsidR="00892E4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892E42" w:rsidP="00892E42" w:rsidR="00892E4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892E42" w:rsidP="00892E42" w:rsidR="00892E42" w:rsidRPr="005D578C">
      <w:pPr>
        <w:rPr>
          <w:rFonts w:cs="Times New Roman" w:eastAsia="Times New Roman"/>
          <w:szCs w:val="24"/>
        </w:rPr>
      </w:pPr>
    </w:p>
    <w:p w:rsidRDefault="00892E42" w:rsidP="00892E42" w:rsidR="00892E4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3. studenog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92E42" w:rsidP="00892E42" w:rsidR="00892E42">
      <w:pPr>
        <w:rPr>
          <w:rFonts w:cs="Times New Roman" w:eastAsia="Times New Roman"/>
          <w:szCs w:val="24"/>
        </w:rPr>
      </w:pPr>
    </w:p>
    <w:p w:rsidRDefault="00892E42" w:rsidP="00892E42" w:rsidR="00892E4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892E42" w:rsidP="00892E42" w:rsidR="00892E4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7F2DBB">
        <w:rPr>
          <w:rFonts w:cs="Times New Roman" w:eastAsia="Times New Roman"/>
          <w:szCs w:val="24"/>
        </w:rPr>
        <w:t>, v. r.</w:t>
      </w:r>
    </w:p>
    <w:p w:rsidRDefault="00892E42" w:rsidP="00892E42" w:rsidR="00892E42">
      <w:pPr>
        <w:jc w:val="left"/>
        <w:rPr>
          <w:rFonts w:cs="Times New Roman" w:eastAsia="Times New Roman"/>
          <w:szCs w:val="24"/>
        </w:rPr>
      </w:pPr>
    </w:p>
    <w:p w:rsidRDefault="00892E42" w:rsidP="00892E42" w:rsidR="00892E42" w:rsidRPr="005D578C">
      <w:pPr>
        <w:jc w:val="left"/>
        <w:rPr>
          <w:rFonts w:cs="Times New Roman" w:eastAsia="Times New Roman"/>
          <w:szCs w:val="24"/>
        </w:rPr>
      </w:pPr>
    </w:p>
    <w:p w:rsidRDefault="00892E42" w:rsidP="00892E42" w:rsidR="00892E4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92E42" w:rsidP="00892E42" w:rsidR="00892E42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892E42" w:rsidP="00892E42" w:rsidR="00892E4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892E42" w:rsidP="00892E42" w:rsidR="00892E42">
      <w:pPr>
        <w:rPr>
          <w:rFonts w:cs="Times New Roman" w:eastAsia="Times New Roman"/>
          <w:szCs w:val="24"/>
        </w:rPr>
      </w:pPr>
    </w:p>
    <w:p w:rsidRDefault="00892E42" w:rsidP="00892E42" w:rsidR="00892E42" w:rsidRPr="005D578C">
      <w:pPr>
        <w:rPr>
          <w:rFonts w:cs="Times New Roman" w:eastAsia="Times New Roman"/>
          <w:szCs w:val="24"/>
        </w:rPr>
      </w:pPr>
    </w:p>
    <w:p w:rsidRDefault="00892E42" w:rsidP="00892E42" w:rsidR="00892E4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92E42" w:rsidP="00892E42" w:rsidR="00892E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92E42" w:rsidP="00892E42" w:rsidR="00892E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S. O. S. TELEFON ISTARSKE ŽUPANIJE, Pula, Stankovićeva 18, </w:t>
      </w:r>
    </w:p>
    <w:p w:rsidRDefault="00892E42" w:rsidP="00892E42" w:rsidR="00892E4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892E42" w:rsidP="00892E42" w:rsidR="00892E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92E42" w:rsidP="00892E42" w:rsidR="00892E4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892E42" w:rsidP="00892E42" w:rsidR="00892E4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92E42" w:rsidP="00892E42" w:rsidR="00892E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892E42" w:rsidP="00892E42" w:rsidR="00892E4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892E42" w:rsidP="00892E42" w:rsidR="00892E42"/>
    <w:p w:rsidRDefault="00892E42" w:rsidP="00892E42" w:rsidR="00892E42"/>
    <w:p w:rsidRDefault="00892E42" w:rsidP="00892E42" w:rsidR="00892E42"/>
    <w:p w:rsidRDefault="00892E42" w:rsidP="00892E42" w:rsidR="00892E42"/>
    <w:p w:rsidRDefault="004F5027" w:rsidR="004F5027"/>
    <w:sectPr w:rsidSect="001704B3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2E42" w:rsidP="00892E42" w:rsidR="00892E42">
      <w:r>
        <w:separator/>
      </w:r>
    </w:p>
  </w:endnote>
  <w:endnote w:id="0" w:type="continuationSeparator">
    <w:p w:rsidRDefault="00892E42" w:rsidP="00892E42" w:rsidR="00892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2E42" w:rsidP="00892E42" w:rsidR="00892E42">
      <w:r>
        <w:separator/>
      </w:r>
    </w:p>
  </w:footnote>
  <w:footnote w:id="0" w:type="continuationSeparator">
    <w:p w:rsidRDefault="00892E42" w:rsidP="00892E42" w:rsidR="00892E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2DBB" w:rsidP="001704B3" w:rsidR="001704B3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26E2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</w:t>
    </w:r>
    <w:r w:rsidR="00892E42">
      <w:rPr>
        <w:szCs w:val="24"/>
      </w:rPr>
      <w:t>10</w:t>
    </w:r>
    <w:r>
      <w:rPr>
        <w:szCs w:val="24"/>
      </w:rPr>
      <w:t>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2DBB" w:rsidP="001704B3" w:rsidR="001704B3" w:rsidRPr="00970AE0">
    <w:pPr>
      <w:pStyle w:val="Zaglavlje"/>
      <w:jc w:val="right"/>
    </w:pPr>
    <w:r>
      <w:rPr>
        <w:szCs w:val="24"/>
      </w:rPr>
      <w:t>11 St-10</w:t>
    </w:r>
    <w:r w:rsidR="00892E42">
      <w:rPr>
        <w:szCs w:val="24"/>
      </w:rPr>
      <w:t>10</w:t>
    </w:r>
    <w:r>
      <w:rPr>
        <w:szCs w:val="24"/>
      </w:rPr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1A9"/>
    <w:rsid w:val="004F5027"/>
    <w:rsid w:val="007F2DBB"/>
    <w:rsid w:val="00892E42"/>
    <w:rsid w:val="00A861A9"/>
    <w:rsid w:val="00E26E2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2E4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2E4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92E4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2E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2E4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2E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2E4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6E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E2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26E2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26E2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26E2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2E4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2E4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92E4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2E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2E4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2E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2E4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6E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E2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6E2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6E2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6E2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St-1010/2016</izvorni_sadrzaj>
    <derivirana_varijabla naziv="DomainObject.Predmet.OznakaBroj_1">St-1010/2016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S.O.S. TELEFON ISTARSKE ŽUPANIJE</izvorni_sadrzaj>
    <derivirana_varijabla naziv="DomainObject.Predmet.ProtustrankaFormated_1">  S.O.S. TELEFON ISTARSKE ŽUPANIJE</derivirana_varijabla>
  </DomainObject.Predmet.ProtustrankaFormated>
  <DomainObject.Predmet.ProtustrankaFormatedOIB>
    <izvorni_sadrzaj>  S.O.S. TELEFON ISTARSKE ŽUPANIJE, OIB 81196037771</izvorni_sadrzaj>
    <derivirana_varijabla naziv="DomainObject.Predmet.ProtustrankaFormatedOIB_1">  S.O.S. TELEFON ISTARSKE ŽUPANIJE, OIB 81196037771</derivirana_varijabla>
  </DomainObject.Predmet.ProtustrankaFormatedOIB>
  <DomainObject.Predmet.ProtustrankaFormatedWithAdress>
    <izvorni_sadrzaj> S.O.S. TELEFON ISTARSKE ŽUPANIJE, Stankovićeva 18, 52100 Pula</izvorni_sadrzaj>
    <derivirana_varijabla naziv="DomainObject.Predmet.ProtustrankaFormatedWithAdress_1"> S.O.S. TELEFON ISTARSKE ŽUPANIJE, Stankovićeva 18, 52100 Pula</derivirana_varijabla>
  </DomainObject.Predmet.ProtustrankaFormatedWithAdress>
  <DomainObject.Predmet.ProtustrankaFormatedWithAdressOIB>
    <izvorni_sadrzaj> S.O.S. TELEFON ISTARSKE ŽUPANIJE, OIB 81196037771, Stankovićeva 18, 52100 Pula</izvorni_sadrzaj>
    <derivirana_varijabla naziv="DomainObject.Predmet.ProtustrankaFormatedWithAdressOIB_1"> S.O.S. TELEFON ISTARSKE ŽUPANIJE, OIB 81196037771, Stankovićeva 18, 52100 Pula</derivirana_varijabla>
  </DomainObject.Predmet.ProtustrankaFormatedWithAdressOIB>
  <DomainObject.Predmet.ProtustrankaWithAdress>
    <izvorni_sadrzaj>S.O.S. TELEFON ISTARSKE ŽUPANIJE Stankovićeva 18, 52100 Pula</izvorni_sadrzaj>
    <derivirana_varijabla naziv="DomainObject.Predmet.ProtustrankaWithAdress_1">S.O.S. TELEFON ISTARSKE ŽUPANIJE Stankovićeva 18, 52100 Pula</derivirana_varijabla>
  </DomainObject.Predmet.ProtustrankaWithAdress>
  <DomainObject.Predmet.ProtustrankaWithAdressOIB>
    <izvorni_sadrzaj>S.O.S. TELEFON ISTARSKE ŽUPANIJE, OIB 81196037771, Stankovićeva 18, 52100 Pula</izvorni_sadrzaj>
    <derivirana_varijabla naziv="DomainObject.Predmet.ProtustrankaWithAdressOIB_1">S.O.S. TELEFON ISTARSKE ŽUPANIJE, OIB 81196037771, Stankovićeva 18, 52100 Pula</derivirana_varijabla>
  </DomainObject.Predmet.ProtustrankaWithAdressOIB>
  <DomainObject.Predmet.ProtustrankaNazivFormated>
    <izvorni_sadrzaj>S.O.S. TELEFON ISTARSKE ŽUPANIJE</izvorni_sadrzaj>
    <derivirana_varijabla naziv="DomainObject.Predmet.ProtustrankaNazivFormated_1">S.O.S. TELEFON ISTARSKE ŽUPANIJE</derivirana_varijabla>
  </DomainObject.Predmet.ProtustrankaNazivFormated>
  <DomainObject.Predmet.ProtustrankaNazivFormatedOIB>
    <izvorni_sadrzaj>S.O.S. TELEFON ISTARSKE ŽUPANIJE, OIB 81196037771</izvorni_sadrzaj>
    <derivirana_varijabla naziv="DomainObject.Predmet.ProtustrankaNazivFormatedOIB_1">S.O.S. TELEFON ISTARSKE ŽUPANIJE, OIB 81196037771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14555.51</izvorni_sadrzaj>
    <derivirana_varijabla naziv="DomainObject.Predmet.TrenutnaVrijednost_1">14555.51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S.O.S. TELEFON ISTARSKE ŽUPANIJE</item>
    </izvorni_sadrzaj>
    <derivirana_varijabla naziv="DomainObject.Predmet.ProtuStrankaListFormated_1">
      <item>S.O.S. TELEFON ISTARSKE ŽUPANIJE</item>
    </derivirana_varijabla>
  </DomainObject.Predmet.ProtuStrankaListFormated>
  <DomainObject.Predmet.ProtuStrankaListFormatedOIB>
    <izvorni_sadrzaj>
      <item>S.O.S. TELEFON ISTARSKE ŽUPANIJE, OIB 81196037771</item>
    </izvorni_sadrzaj>
    <derivirana_varijabla naziv="DomainObject.Predmet.ProtuStrankaListFormatedOIB_1">
      <item>S.O.S. TELEFON ISTARSKE ŽUPANIJE, OIB 81196037771</item>
    </derivirana_varijabla>
  </DomainObject.Predmet.ProtuStrankaListFormatedOIB>
  <DomainObject.Predmet.ProtuStrankaListFormatedWithAdress>
    <izvorni_sadrzaj>
      <item>S.O.S. TELEFON ISTARSKE ŽUPANIJE, Stankovićeva 18, 52100 Pula</item>
    </izvorni_sadrzaj>
    <derivirana_varijabla naziv="DomainObject.Predmet.ProtuStrankaListFormatedWithAdress_1">
      <item>S.O.S. TELEFON ISTARSKE ŽUPANIJE, Stankovićeva 18, 52100 Pula</item>
    </derivirana_varijabla>
  </DomainObject.Predmet.ProtuStrankaListFormatedWithAdress>
  <DomainObject.Predmet.ProtuStrankaListFormatedWithAdressOIB>
    <izvorni_sadrzaj>
      <item>S.O.S. TELEFON ISTARSKE ŽUPANIJE, OIB 81196037771, Stankovićeva 18, 52100 Pula</item>
    </izvorni_sadrzaj>
    <derivirana_varijabla naziv="DomainObject.Predmet.ProtuStrankaListFormatedWithAdressOIB_1">
      <item>S.O.S. TELEFON ISTARSKE ŽUPANIJE, OIB 81196037771, Stankovićeva 18, 52100 Pula</item>
    </derivirana_varijabla>
  </DomainObject.Predmet.ProtuStrankaListFormatedWithAdressOIB>
  <DomainObject.Predmet.ProtuStrankaListNazivFormated>
    <izvorni_sadrzaj>
      <item>S.O.S. TELEFON ISTARSKE ŽUPANIJE</item>
    </izvorni_sadrzaj>
    <derivirana_varijabla naziv="DomainObject.Predmet.ProtuStrankaListNazivFormated_1">
      <item>S.O.S. TELEFON ISTARSKE ŽUPANIJE</item>
    </derivirana_varijabla>
  </DomainObject.Predmet.ProtuStrankaListNazivFormated>
  <DomainObject.Predmet.ProtuStrankaListNazivFormatedOIB>
    <izvorni_sadrzaj>
      <item>S.O.S. TELEFON ISTARSKE ŽUPANIJE, OIB 81196037771</item>
    </izvorni_sadrzaj>
    <derivirana_varijabla naziv="DomainObject.Predmet.ProtuStrankaListNazivFormatedOIB_1">
      <item>S.O.S. TELEFON ISTARSKE ŽUPANIJE, OIB 81196037771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S.O.S. TELEFON ISTARSKE ŽUPANIJE</izvorni_sadrzaj>
    <derivirana_varijabla naziv="DomainObject.Predmet.ProtustrankaIDrugi_1">S.O.S. TELEFON ISTARSKE ŽUPANIJE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S.O.S. TELEFON ISTARSKE ŽUPANIJE, OIB 81196037771, Stankovićeva 18, 52100 Pula</izvorni_sadrzaj>
    <derivirana_varijabla naziv="DomainObject.Predmet.ProtustrankaIDrugiAdressOIB_1">S.O.S. TELEFON ISTARSKE ŽUPANIJE, OIB 81196037771, Stankovićeva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S.O.S. TELEFON ISTARSKE ŽUPANIJE</item>
    </izvorni_sadrzaj>
    <derivirana_varijabla naziv="DomainObject.Predmet.SudioniciListNaziv_1">
      <item>FINANCIJSKA AGENCIJA, RC RIJEKA, PODRUŽNICA PULA, PULA</item>
      <item>S.O.S. TELEFON ISTARSKE ŽUPANIJE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S.O.S. TELEFON ISTARSKE ŽUPANIJE, OIB 81196037771, Stankovićeva 18,52100 Pula</item>
    </izvorni_sadrzaj>
    <derivirana_varijabla naziv="DomainObject.Predmet.SudioniciListAdressOIB_1">
      <item>FINANCIJSKA AGENCIJA, RC RIJEKA, PODRUŽNICA PULA, PULA, OIB 85821130368, Giardini 5,52100 Pula</item>
      <item>S.O.S. TELEFON ISTARSKE ŽUPANIJE, OIB 81196037771, Stankovićeva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81196037771</item>
    </izvorni_sadrzaj>
    <derivirana_varijabla naziv="DomainObject.Predmet.SudioniciListNazivOIB_1">
      <item>, OIB 85821130368</item>
      <item>, OIB 81196037771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741</properties:Words>
  <properties:Characters>3949</properties:Characters>
  <properties:Lines>93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2016-11-03T08:05:00Z</dcterms:created>
  <dc:creator>Mihaela Kaligari</dc:creator>
  <dc:description/>
  <cp:keywords/>
  <cp:lastModifiedBy>Mihaela Kaligari</cp:lastModifiedBy>
  <cp:lastPrinted>2016-11-03T08:48:00Z</cp:lastPrinted>
  <dcterms:modified xmlns:xsi="http://www.w3.org/2001/XMLSchema-instance" xsi:type="dcterms:W3CDTF">2016-11-03T08:48:00Z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