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4c2f" w14:paraId="0ee4c2f" w:rsidRDefault="004E767B" w:rsidP="007B6B50" w:rsidR="007B6B50" w:rsidRPr="00CB0F4D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t xml:space="preserve">                     </w:t>
      </w:r>
      <w:r w:rsidR="007B6B50" w:rsidRPr="00CB0F4D">
        <w:rPr>
          <w:rFonts w:cs="Times New Roman" w:eastAsia="Times New Roman" w:hAnsi="Times New Roman" w:ascii="Times New Roman"/>
          <w:noProof/>
          <w:color w:val="000000"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CB0F4D">
        <w:tc>
          <w:tcPr>
            <w:tcW w:type="dxa" w:w="3060"/>
          </w:tcPr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CB0F4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CB0F4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B0F4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7B6B50" w:rsidR="00CB0F4D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993712" w:rsidR="00993712">
      <w:pPr>
        <w:jc w:val="both"/>
        <w:rPr>
          <w:rFonts w:cs="Times New Roman" w:hAnsi="Times New Roman" w:ascii="Times New Roman"/>
          <w:sz w:val="24"/>
          <w:szCs w:val="24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prijedloga predlagatelja </w:t>
      </w:r>
      <w:r w:rsidR="00993712" w:rsidRP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Središnja Hrvatska, OIB: 18683136487,  za otvaranje stečajnog postupka nad dužnikom PRO</w:t>
      </w:r>
      <w:r w:rsidR="0099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3712" w:rsidRP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DOMO d.o.o. Karlovac, Velika Jelsa 16, OIB: 21350815004, </w:t>
      </w:r>
      <w:r w:rsidR="00993712">
        <w:rPr>
          <w:rFonts w:cs="Times New Roman" w:eastAsia="Times New Roman" w:hAnsi="Times New Roman" w:ascii="Times New Roman"/>
          <w:sz w:val="24"/>
          <w:szCs w:val="24"/>
          <w:lang w:eastAsia="hr-HR"/>
        </w:rPr>
        <w:t>8. lipnja</w:t>
      </w:r>
      <w:r w:rsidR="00993712" w:rsidRP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993712" w:rsidR="00CB0F4D" w:rsidRPr="00CB0F4D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993712" w:rsidR="00CB0F4D" w:rsidRPr="00CB0F4D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osobi ovlaštenoj za zastupanje dužnika </w:t>
      </w:r>
      <w:r w:rsidR="00993712" w:rsidRPr="00993712">
        <w:rPr>
          <w:rFonts w:cs="Times New Roman" w:eastAsia="Times New Roman" w:hAnsi="Times New Roman" w:ascii="Times New Roman"/>
          <w:sz w:val="24"/>
          <w:szCs w:val="24"/>
          <w:lang w:eastAsia="hr-HR"/>
        </w:rPr>
        <w:t>PRO DOMO d.o.o. Karlovac, Velika Jelsa 16, OIB: 21350815004, Ireni Baršić, Karlovac, Velika Jelsa 16, OIB: 02260481011,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="00993712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5</w:t>
      </w:r>
      <w:r w:rsidRPr="00CB0F4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.000,00 kuna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stečajnoga postupka, i to na račun Trgovačkog suda u Zagrebu otvorenog kod Hrvatske poštanske banke d.d. Zagreb,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HR9223900011300000460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="00993712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3398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16</w:t>
      </w:r>
      <w:r w:rsidR="003F6FB1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CB0F4D" w:rsidP="00CB0F4D" w:rsidR="00CB0F4D" w:rsidRPr="00CB0F4D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CB0F4D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Trgovačkog suda u Zagrebu otvorenog kod Hrvatske poštanske banke d.d. Zagreb, broj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 xml:space="preserve">HR9223900011300000460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 pozivom na broj </w:t>
      </w:r>
      <w:r w:rsidR="00993712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3398</w:t>
      </w:r>
      <w:r w:rsidRPr="00CB0F4D"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16</w:t>
      </w:r>
      <w:r>
        <w:rPr>
          <w:rFonts w:cs="Times New Roman" w:eastAsia="Times New Roman" w:hAnsi="Times New Roman" w:ascii="Times New Roman"/>
          <w:b/>
          <w:i/>
          <w:sz w:val="24"/>
          <w:szCs w:val="20"/>
          <w:lang w:eastAsia="hr-HR"/>
        </w:rPr>
        <w:t>.</w:t>
      </w:r>
    </w:p>
    <w:p w:rsidRDefault="00CB0F4D" w:rsidP="00CB0F4D" w:rsidR="00CB0F4D">
      <w:pPr>
        <w:pStyle w:val="Odlomakpopisa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F6FB1" w:rsidP="00CB0F4D" w:rsidR="003F6FB1">
      <w:pPr>
        <w:pStyle w:val="Odlomakpopisa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F6FB1" w:rsidP="00CB0F4D" w:rsidR="003F6FB1">
      <w:pPr>
        <w:pStyle w:val="Odlomakpopisa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Obrazloženje</w:t>
      </w:r>
    </w:p>
    <w:p w:rsidRDefault="00CB0F4D" w:rsidP="00CB0F4D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Predlagatelj otvaranja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stečajnog postupka nad gore navedenim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, RC Zagreb, Podružnica Zagreb, Zagreb, Trg svibanjskih žrtva 1995. 1 (u daljnjem tekstu FINA), po čijem je prijedlogu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objavljen oglas kojim su pozvani vjerovnici u skraćenom stečajnom postupku predložiti otvaranje stečajnog postupka,  te je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tom pozivu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</w:t>
      </w:r>
      <w:r w:rsidR="00993712">
        <w:rPr>
          <w:rFonts w:cs="Times New Roman" w:eastAsia="Times New Roman" w:hAnsi="Times New Roman" w:ascii="Times New Roman"/>
          <w:sz w:val="24"/>
          <w:szCs w:val="24"/>
          <w:lang w:eastAsia="hr-HR"/>
        </w:rPr>
        <w:t>Središnja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 i Republika Hrvatska  su u smislu čl. 114. st. 3. 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od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3F6FB1" w:rsidP="00CB0F4D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F6FB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3F6FB1" w:rsidP="004E767B" w:rsidR="003F6FB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6FB1" w:rsidP="004E767B" w:rsidR="00CB0F4D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izreci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F6FB1" w:rsidP="00CB0F4D" w:rsidR="003F6FB1" w:rsidRP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3F6FB1" w:rsidR="00CB0F4D" w:rsidRP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993712">
        <w:rPr>
          <w:rFonts w:cs="Times New Roman" w:eastAsia="Times New Roman" w:hAnsi="Times New Roman" w:ascii="Times New Roman"/>
          <w:sz w:val="24"/>
          <w:szCs w:val="24"/>
          <w:lang w:eastAsia="hr-HR"/>
        </w:rPr>
        <w:t>8.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CB0F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Uputa o pravnom lijeku: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CB0F4D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0"/>
          <w:lang w:eastAsia="hr-HR"/>
        </w:rPr>
      </w:pPr>
    </w:p>
    <w:p w:rsidRDefault="004E767B" w:rsidP="00CB0F4D" w:rsidR="004E76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>Za točnost otpravka – ovlašten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</w:t>
      </w:r>
      <w:r w:rsidR="00CB0F4D"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službenik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: 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</w:t>
      </w:r>
      <w:r w:rsidRPr="00CB0F4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4E76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Draženka Prpić</w:t>
      </w: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0F4D" w:rsidP="00CB0F4D" w:rsidR="00CB0F4D" w:rsidRP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B6B50" w:rsidP="007B6B50" w:rsidR="007B6B50" w:rsidRPr="00CB0F4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0"/>
          <w:lang w:eastAsia="hr-HR"/>
        </w:rPr>
      </w:pPr>
    </w:p>
    <w:sectPr w:rsidR="007B6B50" w:rsidRPr="00CB0F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69A" w:rsidP="007B6B50" w:rsidR="00BC469A">
      <w:pPr>
        <w:spacing w:lineRule="auto" w:line="240" w:after="0"/>
      </w:pPr>
      <w:r>
        <w:separator/>
      </w:r>
    </w:p>
  </w:endnote>
  <w:endnote w:id="0" w:type="continuationSeparator">
    <w:p w:rsidRDefault="00BC469A" w:rsidP="007B6B50" w:rsidR="00BC4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69A" w:rsidP="007B6B50" w:rsidR="00BC469A">
      <w:pPr>
        <w:spacing w:lineRule="auto" w:line="240" w:after="0"/>
      </w:pPr>
      <w:r>
        <w:separator/>
      </w:r>
    </w:p>
  </w:footnote>
  <w:footnote w:id="0" w:type="continuationSeparator">
    <w:p w:rsidRDefault="00BC469A" w:rsidP="007B6B50" w:rsidR="00BC4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45B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993712">
      <w:t>3398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266702"/>
    <w:rsid w:val="00302E3C"/>
    <w:rsid w:val="00382C2E"/>
    <w:rsid w:val="003A7FC7"/>
    <w:rsid w:val="003F6FB1"/>
    <w:rsid w:val="004E767B"/>
    <w:rsid w:val="006B6031"/>
    <w:rsid w:val="007B6B50"/>
    <w:rsid w:val="00993712"/>
    <w:rsid w:val="009A445B"/>
    <w:rsid w:val="00BC469A"/>
    <w:rsid w:val="00CB0F4D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45B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445B"/>
    <w:rPr>
      <w:rFonts w:cs="Times New Roman" w:eastAsia="Times New Roman" w:hAnsi="Times New Roman" w:ascii="Times New Roman"/>
      <w:noProof/>
      <w:color w:val="00000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445B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445B"/>
    <w:rPr>
      <w:rFonts w:cs="Times New Roman" w:eastAsia="Times New Roman" w:hAnsi="Times New Roman" w:ascii="Times New Roman"/>
      <w:noProof/>
      <w:color w:val="000000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45B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445B"/>
    <w:rPr>
      <w:rFonts w:ascii="Times New Roman" w:cs="Times New Roman" w:eastAsia="Times New Roman" w:hAnsi="Times New Roman"/>
      <w:noProof/>
      <w:color w:val="00000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445B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445B"/>
    <w:rPr>
      <w:rFonts w:ascii="Times New Roman" w:cs="Times New Roman" w:eastAsia="Times New Roman" w:hAnsi="Times New Roman"/>
      <w:noProof/>
      <w:color w:val="00000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Karlovcu</izvorni_sadrzaj>
    <derivirana_varijabla naziv="DomainObject.Predmet.StrankaFormated_1">  RH Ministarstvo financija, Porezna uprava, Područni ured Zagreb zastupanog po punomoćniku Županijsko državno odvjetništvo u Karlovcu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Karlovcu</izvorni_sadrzaj>
    <derivirana_varijabla naziv="DomainObject.Predmet.StrankaFormatedOIB_1">  RH Ministarstvo financija, Porezna uprava, Područni ured Zagreb,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Karlovcu</izvorni_sadrzaj>
    <derivirana_varijabla naziv="DomainObject.Predmet.StrankaFormatedWithAdress_1"> RH Ministarstvo financija, Porezna uprava, Područni ured Zagreb, Savska cesta 41, 10000 Zagreb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Karlovcu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Karlovcu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Karlovcu</item>
    </izvorni_sadrzaj>
    <derivirana_varijabla naziv="DomainObject.Predmet.StrankaListFormated_1">
      <item>RH Ministarstvo financija, Porezna uprava, Područni ured Zagreb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Karlovcu</item>
    </izvorni_sadrzaj>
    <derivirana_varijabla naziv="DomainObject.Predmet.StrankaListFormatedOIB_1">
      <item>RH Ministarstvo financija, Porezna uprava, Područni ured Zagreb,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Karlovcu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Karlovcu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Zagreb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Zagreb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Zagreb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Zagreb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Zagreb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Zagreb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Zagreb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d.o.o.</item>
      <item>Irena Baršić</item>
      <item>RH Ministarstvo financija, Porezna uprava, Područni ured Zagreb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Zagreb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Zagreb, OIB 18683136487, Savska cesta 41,10000 Zagreb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Zagreb, OIB 18683136487, Savska cesta 41,10000 Zagreb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21350815004</item>
      <item>, OIB 02260481011</item>
      <item>, OIB 18683136487</item>
      <item>, OIB null</item>
    </izvorni_sadrzaj>
    <derivirana_varijabla naziv="DomainObject.Predmet.SudioniciListNazivOIB_1">
      <item>, OIB 21350815004</item>
      <item>, OIB 02260481011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3151</properties:Characters>
  <properties:Lines>87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2016-06-08T11:24:00Z</dcterms:created>
  <dc:creator>Draženka Prpić</dc:creator>
  <cp:lastModifiedBy>Draženka Prpić</cp:lastModifiedBy>
  <cp:lastPrinted>2016-06-08T11:23:00Z</cp:lastPrinted>
  <dcterms:modified xmlns:xsi="http://www.w3.org/2001/XMLSchema-instance" xsi:type="dcterms:W3CDTF">2016-06-08T11:24:00Z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