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be40" w14:paraId="eafbe40" w:rsidRDefault="00157431" w:rsidP="00910611" w:rsidR="001574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431" w:rsidP="00910611" w:rsidR="00157431">
      <w:r>
        <w:rPr>
          <w:rFonts w:eastAsia="MS Mincho"/>
        </w:rPr>
        <w:t xml:space="preserve">   REPUBLIKA HRVATSKA</w:t>
      </w:r>
    </w:p>
    <w:p w:rsidRDefault="00157431" w:rsidP="00910611" w:rsidR="00157431">
      <w:r>
        <w:rPr>
          <w:rFonts w:eastAsia="MS Mincho"/>
        </w:rPr>
        <w:t>TRGOVAČKI SUD U RIJECI</w:t>
      </w:r>
    </w:p>
    <w:p w:rsidRDefault="00157431" w:rsidR="0015743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5144B" w:rsidP="00D5144B" w:rsidR="00D5144B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442D0" w:rsidP="00D5144B" w:rsidR="00D442D0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986068" w:rsidP="00D5144B" w:rsidR="00986068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AC7B3B" w:rsidP="00AC7B3B" w:rsidR="00AC7B3B" w:rsidRPr="00AC7B3B">
      <w:pPr>
        <w:rPr>
          <w:lang w:eastAsia="en-US"/>
        </w:rPr>
      </w:pP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 xml:space="preserve">Trgovački sud u Rijeci, po sucu </w:t>
      </w:r>
      <w:r w:rsidR="00C017DB">
        <w:t xml:space="preserve">pojedincu </w:t>
      </w:r>
      <w:r w:rsidRPr="00BB52A2">
        <w:t>Danieli Korlević, u stečajnom postupku</w:t>
      </w:r>
      <w:r w:rsidR="004302D2">
        <w:t xml:space="preserve"> </w:t>
      </w:r>
      <w:r w:rsidRPr="00BB52A2">
        <w:t xml:space="preserve">nad dužnikom </w:t>
      </w:r>
      <w:r w:rsidR="00C017DB" w:rsidRPr="00C017DB">
        <w:rPr>
          <w:b/>
        </w:rPr>
        <w:t>3. MAJ TIBO d.d. MATULJI, Cesta dalmatinskih brigada 17</w:t>
      </w:r>
      <w:r w:rsidRPr="00C017DB">
        <w:rPr>
          <w:b/>
        </w:rPr>
        <w:t>,</w:t>
      </w:r>
      <w:r w:rsidR="00C017DB" w:rsidRPr="00C017DB">
        <w:rPr>
          <w:b/>
        </w:rPr>
        <w:t>OIB 59992797221</w:t>
      </w:r>
      <w:r w:rsidR="00C017DB">
        <w:rPr>
          <w:b/>
        </w:rPr>
        <w:t>,</w:t>
      </w:r>
      <w:r w:rsidRPr="00BB52A2">
        <w:rPr>
          <w:b/>
        </w:rPr>
        <w:t xml:space="preserve"> </w:t>
      </w:r>
      <w:r w:rsidRPr="00BB52A2">
        <w:t xml:space="preserve">dana </w:t>
      </w:r>
      <w:r w:rsidR="00C017DB">
        <w:t>07. listopada</w:t>
      </w:r>
      <w:r w:rsidR="004302D2">
        <w:t xml:space="preserve"> </w:t>
      </w:r>
      <w:r w:rsidR="00C017DB">
        <w:t>2016</w:t>
      </w:r>
      <w:r w:rsidRPr="00BB52A2">
        <w:t>. godine</w:t>
      </w:r>
    </w:p>
    <w:p w:rsidRDefault="00BB52A2" w:rsidP="00D5144B" w:rsidR="00BB52A2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>
      <w:pPr>
        <w:jc w:val="center"/>
      </w:pPr>
    </w:p>
    <w:p w:rsidRDefault="00D5144B" w:rsidP="00D5144B" w:rsidR="00112F3F" w:rsidRPr="00C017DB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C017DB">
        <w:rPr>
          <w:b/>
        </w:rPr>
        <w:t>416/16-38</w:t>
      </w:r>
      <w:r w:rsidR="00BB52A2">
        <w:t xml:space="preserve"> od</w:t>
      </w:r>
      <w:r w:rsidR="004364AA" w:rsidRPr="00E31274">
        <w:t xml:space="preserve"> </w:t>
      </w:r>
      <w:r w:rsidR="00C017DB">
        <w:t>7. rujna 2016.</w:t>
      </w:r>
      <w:r w:rsidR="00112F3F">
        <w:t xml:space="preserve"> godine </w:t>
      </w:r>
      <w:r w:rsidR="000E2C93">
        <w:t>u izreci,</w:t>
      </w:r>
      <w:r w:rsidR="00C017DB">
        <w:t xml:space="preserve"> točki I.</w:t>
      </w:r>
      <w:r w:rsidR="007D352C">
        <w:t>, na stranici trećoj,</w:t>
      </w:r>
      <w:r w:rsidR="00C017DB">
        <w:t xml:space="preserve"> r</w:t>
      </w:r>
      <w:r w:rsidR="00281AA0">
        <w:t>edak</w:t>
      </w:r>
      <w:r w:rsidR="00C017DB">
        <w:t xml:space="preserve"> 19.</w:t>
      </w:r>
      <w:r w:rsidR="007D352C">
        <w:t>,</w:t>
      </w:r>
      <w:r w:rsidR="00281AA0">
        <w:t xml:space="preserve"> tako</w:t>
      </w:r>
      <w:r w:rsidR="00112F3F">
        <w:t xml:space="preserve"> da umjesto "</w:t>
      </w:r>
      <w:r w:rsidR="00C017DB">
        <w:t>JURADA</w:t>
      </w:r>
      <w:r w:rsidR="00112F3F">
        <w:t>"</w:t>
      </w:r>
      <w:r w:rsidR="00281AA0">
        <w:t>, t</w:t>
      </w:r>
      <w:r w:rsidR="00112F3F">
        <w:t>reba pisati "</w:t>
      </w:r>
      <w:r w:rsidR="00C017DB" w:rsidRPr="00C017DB">
        <w:rPr>
          <w:b/>
        </w:rPr>
        <w:t>JURAGA</w:t>
      </w:r>
      <w:r w:rsidR="00112F3F" w:rsidRPr="00C017DB">
        <w:rPr>
          <w:b/>
        </w:rPr>
        <w:t>".</w:t>
      </w:r>
    </w:p>
    <w:p w:rsidRDefault="00D5144B" w:rsidP="00D5144B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>
      <w:pPr>
        <w:jc w:val="both"/>
      </w:pPr>
    </w:p>
    <w:p w:rsidRDefault="00AC7B3B" w:rsidP="00D5144B" w:rsidR="00AC7B3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>
      <w:pPr>
        <w:rPr>
          <w:lang w:eastAsia="en-US"/>
        </w:rPr>
      </w:pPr>
    </w:p>
    <w:p w:rsidRDefault="00AC7B3B" w:rsidP="00D5144B" w:rsidR="00AC7B3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C017DB">
        <w:t>416/16-38</w:t>
      </w:r>
      <w:r w:rsidR="00FF6984" w:rsidRPr="00E31274">
        <w:t xml:space="preserve"> </w:t>
      </w:r>
      <w:r w:rsidR="00D5144B" w:rsidRPr="00E31274">
        <w:t>od</w:t>
      </w:r>
      <w:r w:rsidR="00C017DB">
        <w:t xml:space="preserve"> 7. rujna</w:t>
      </w:r>
      <w:r w:rsidR="00F571DC" w:rsidRPr="00E31274">
        <w:t xml:space="preserve"> 201</w:t>
      </w:r>
      <w:r w:rsidR="00C017DB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C017DB">
        <w:t>u vezi čl.10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C017DB">
        <w:rPr>
          <w:bCs/>
        </w:rPr>
        <w:t>71/15</w:t>
      </w:r>
      <w:r w:rsidR="00AE42B4" w:rsidRPr="003D4368">
        <w:rPr>
          <w:bCs/>
        </w:rPr>
        <w:t>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C017DB">
        <w:t>07. listopada</w:t>
      </w:r>
      <w:r w:rsidR="00F571DC" w:rsidRPr="00E31274">
        <w:t xml:space="preserve"> 201</w:t>
      </w:r>
      <w:r w:rsidR="00C017DB">
        <w:t>6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C017DB">
        <w:t>S</w:t>
      </w:r>
      <w:r w:rsidR="00D5144B" w:rsidRPr="00E31274">
        <w:t>udac</w:t>
      </w:r>
    </w:p>
    <w:p w:rsidRDefault="00D5144B" w:rsidP="00080619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0E2C93">
        <w:t xml:space="preserve"> </w:t>
      </w:r>
      <w:r w:rsidR="00080619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573844" w:rsidP="00573844" w:rsidR="00573844" w:rsidRPr="00573844">
      <w:pPr>
        <w:jc w:val="both"/>
        <w:rPr>
          <w:b/>
        </w:rPr>
      </w:pPr>
    </w:p>
    <w:p w:rsidRDefault="00573844" w:rsidP="00573844" w:rsidR="00573844" w:rsidRPr="00573844">
      <w:pPr>
        <w:jc w:val="both"/>
        <w:rPr>
          <w:b/>
        </w:rPr>
      </w:pPr>
      <w:r w:rsidRPr="00573844">
        <w:rPr>
          <w:b/>
        </w:rPr>
        <w:t>UPUTA O PRAVNOM LIJEKU:</w:t>
      </w:r>
    </w:p>
    <w:p w:rsidRDefault="00573844" w:rsidP="00573844" w:rsidR="00573844" w:rsidRPr="00573844">
      <w:pPr>
        <w:jc w:val="both"/>
      </w:pPr>
      <w:r w:rsidRPr="00573844">
        <w:t xml:space="preserve">Protiv rješenja dopuštena je žalba. Žalba se izjavljuje u roku osam dana istekom osmoga dana od dana objave pismena na mrežnoj stranici e-Oglasne ploče sudova. Žalba se podnosi putem </w:t>
      </w:r>
      <w:r w:rsidRPr="00573844">
        <w:lastRenderedPageBreak/>
        <w:t>ovoga suda u dva istovjetna primjerka, a o žalbi odlučuje Visoki trgovački sud Republike Hrvatske.</w:t>
      </w:r>
    </w:p>
    <w:p w:rsidRDefault="00573844" w:rsidP="00573844" w:rsidR="00573844">
      <w:pPr>
        <w:jc w:val="both"/>
        <w:rPr>
          <w:b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573844" w:rsidP="00573844" w:rsidR="00573844">
      <w:pPr>
        <w:jc w:val="both"/>
        <w:rPr>
          <w:b/>
          <w:sz w:val="20"/>
          <w:szCs w:val="20"/>
        </w:rPr>
      </w:pPr>
    </w:p>
    <w:p w:rsidRDefault="00BB52A2" w:rsidP="00573844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t>DNA:</w:t>
      </w:r>
    </w:p>
    <w:p w:rsidRDefault="00F22953" w:rsidP="00BB52A2" w:rsidR="00F22953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C017DB">
        <w:rPr>
          <w:sz w:val="20"/>
          <w:szCs w:val="20"/>
        </w:rPr>
        <w:t>Višnja Rosenberg Volarić</w:t>
      </w:r>
    </w:p>
    <w:p w:rsidRDefault="00C017DB" w:rsidP="00BB52A2" w:rsidR="00C017DB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Igor Juraga, Rijeka, Pašac 73</w:t>
      </w:r>
    </w:p>
    <w:p w:rsidRDefault="00112F3F" w:rsidP="00BB52A2" w:rsidR="004302D2" w:rsidRPr="00BB52A2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4302D2">
        <w:rPr>
          <w:sz w:val="20"/>
          <w:szCs w:val="20"/>
        </w:rPr>
        <w:t>oglasna ploča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C017DB">
        <w:rPr>
          <w:sz w:val="20"/>
          <w:szCs w:val="20"/>
        </w:rPr>
        <w:t>7.10.2016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C017DB" w:rsidP="00BB52A2" w:rsidR="00BB52A2" w:rsidRPr="00BB52A2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BB52A2" w:rsidRPr="00BB52A2">
        <w:rPr>
          <w:sz w:val="20"/>
          <w:szCs w:val="20"/>
        </w:rPr>
        <w:t xml:space="preserve">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4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077A88">
      <w:t>416/16-61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77A88"/>
    <w:rsid w:val="00080619"/>
    <w:rsid w:val="000953CA"/>
    <w:rsid w:val="000E2C93"/>
    <w:rsid w:val="00112F3F"/>
    <w:rsid w:val="00157431"/>
    <w:rsid w:val="00161DE3"/>
    <w:rsid w:val="00281AA0"/>
    <w:rsid w:val="002F7228"/>
    <w:rsid w:val="00357717"/>
    <w:rsid w:val="00387813"/>
    <w:rsid w:val="00387D25"/>
    <w:rsid w:val="003C0557"/>
    <w:rsid w:val="00427A29"/>
    <w:rsid w:val="004302D2"/>
    <w:rsid w:val="00434DE0"/>
    <w:rsid w:val="004364AA"/>
    <w:rsid w:val="00573844"/>
    <w:rsid w:val="00627A71"/>
    <w:rsid w:val="00667199"/>
    <w:rsid w:val="006E5449"/>
    <w:rsid w:val="00735F23"/>
    <w:rsid w:val="007D352C"/>
    <w:rsid w:val="00894211"/>
    <w:rsid w:val="0090539B"/>
    <w:rsid w:val="009526C6"/>
    <w:rsid w:val="009538AF"/>
    <w:rsid w:val="00986068"/>
    <w:rsid w:val="009B46DE"/>
    <w:rsid w:val="009D095E"/>
    <w:rsid w:val="00A50178"/>
    <w:rsid w:val="00AC7B3B"/>
    <w:rsid w:val="00AE42B4"/>
    <w:rsid w:val="00B32FDA"/>
    <w:rsid w:val="00B45B54"/>
    <w:rsid w:val="00BB1564"/>
    <w:rsid w:val="00BB52A2"/>
    <w:rsid w:val="00BF763A"/>
    <w:rsid w:val="00C017DB"/>
    <w:rsid w:val="00C70229"/>
    <w:rsid w:val="00D02005"/>
    <w:rsid w:val="00D03A40"/>
    <w:rsid w:val="00D442D0"/>
    <w:rsid w:val="00D5144B"/>
    <w:rsid w:val="00DC198B"/>
    <w:rsid w:val="00E31274"/>
    <w:rsid w:val="00E855D0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7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4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4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4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4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74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43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7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4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4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4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4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74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43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245</properties:Words>
  <properties:Characters>1183</properties:Characters>
  <properties:Lines>65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2016-10-07T06:59:00Z</dcterms:created>
  <dc:creator>dcmelik</dc:creator>
  <cp:lastModifiedBy>Jasna Radulović</cp:lastModifiedBy>
  <cp:lastPrinted>2016-10-07T07:08:00Z</cp:lastPrinted>
  <dcterms:modified xmlns:xsi="http://www.w3.org/2001/XMLSchema-instance" xsi:type="dcterms:W3CDTF">2016-10-07T07:09:00Z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