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088c" w14:paraId="10e088c" w:rsidRDefault="00E80D3C" w:rsidP="00910611" w:rsidR="00E80D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D3C" w:rsidP="00910611" w:rsidR="00E80D3C">
      <w:r>
        <w:rPr>
          <w:rFonts w:eastAsia="MS Mincho"/>
          <w:szCs w:val="24"/>
        </w:rPr>
        <w:t>REPUBLIKA HRVATSKA</w:t>
      </w:r>
    </w:p>
    <w:p w:rsidRDefault="00E80D3C" w:rsidP="00910611" w:rsidR="00E80D3C">
      <w:r>
        <w:rPr>
          <w:rFonts w:eastAsia="MS Mincho"/>
          <w:szCs w:val="24"/>
        </w:rPr>
        <w:t>TRGOVAČKI SUD U RIJECI</w:t>
      </w:r>
    </w:p>
    <w:p w:rsidRDefault="00E80D3C" w:rsidR="00E80D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1172B0" w:rsidRPr="001172B0">
        <w:rPr>
          <w:bCs/>
          <w:sz w:val="24"/>
          <w:szCs w:val="24"/>
        </w:rPr>
        <w:t>MICO - SERVICE</w:t>
      </w:r>
      <w:r w:rsidR="001172B0" w:rsidRPr="001172B0">
        <w:rPr>
          <w:sz w:val="24"/>
          <w:szCs w:val="24"/>
        </w:rPr>
        <w:t xml:space="preserve"> brodogradnja, inženjering i trgovina, d. o. o. Rijeka (Grad Rijeka), Škurinjskih žrtava 23</w:t>
      </w:r>
      <w:r w:rsidR="00BF3D4C" w:rsidRPr="001172B0">
        <w:rPr>
          <w:sz w:val="24"/>
          <w:szCs w:val="24"/>
        </w:rPr>
        <w:t xml:space="preserve">, </w:t>
      </w:r>
      <w:r w:rsidR="00BF3D4C" w:rsidRPr="001172B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172B0" w:rsidRPr="001172B0">
        <w:rPr>
          <w:sz w:val="24"/>
          <w:szCs w:val="24"/>
        </w:rPr>
        <w:t>040070251</w:t>
      </w:r>
      <w:r w:rsidR="00BF3D4C" w:rsidRPr="001172B0">
        <w:rPr>
          <w:sz w:val="24"/>
          <w:szCs w:val="24"/>
        </w:rPr>
        <w:t xml:space="preserve">, OIB: </w:t>
      </w:r>
      <w:r w:rsidR="001172B0" w:rsidRPr="001172B0">
        <w:rPr>
          <w:sz w:val="24"/>
          <w:szCs w:val="24"/>
        </w:rPr>
        <w:t>08945135595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43170">
        <w:rPr>
          <w:sz w:val="24"/>
          <w:szCs w:val="24"/>
        </w:rPr>
        <w:t>22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172B0" w:rsidRPr="001172B0">
        <w:rPr>
          <w:bCs/>
          <w:sz w:val="24"/>
          <w:szCs w:val="24"/>
        </w:rPr>
        <w:t>MICO - SERVICE</w:t>
      </w:r>
      <w:r w:rsidR="001172B0" w:rsidRPr="001172B0">
        <w:rPr>
          <w:sz w:val="24"/>
          <w:szCs w:val="24"/>
        </w:rPr>
        <w:t xml:space="preserve"> brodogradnja, inženjering i trgovina, d. o. o. Rijeka (Grad Rijeka), Škurinjskih žrtava 23, </w:t>
      </w:r>
      <w:r w:rsidR="001172B0" w:rsidRPr="001172B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172B0" w:rsidRPr="001172B0">
        <w:rPr>
          <w:sz w:val="24"/>
          <w:szCs w:val="24"/>
        </w:rPr>
        <w:t>040070251, OIB: 08945135595</w:t>
      </w:r>
      <w:r w:rsidR="001172B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172B0" w:rsidRPr="001172B0">
        <w:rPr>
          <w:bCs/>
          <w:sz w:val="24"/>
          <w:szCs w:val="24"/>
        </w:rPr>
        <w:t>MICO - SERVICE</w:t>
      </w:r>
      <w:r w:rsidR="001172B0" w:rsidRPr="001172B0">
        <w:rPr>
          <w:sz w:val="24"/>
          <w:szCs w:val="24"/>
        </w:rPr>
        <w:t xml:space="preserve"> brodogradnja, inženjering i trgovina, d. o. o. Rijeka (Grad Rijeka), Škurinjskih žrtava 23, </w:t>
      </w:r>
      <w:r w:rsidR="001172B0" w:rsidRPr="001172B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172B0" w:rsidRPr="001172B0">
        <w:rPr>
          <w:sz w:val="24"/>
          <w:szCs w:val="24"/>
        </w:rPr>
        <w:t>040070251, OIB: 08945135595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43170">
        <w:rPr>
          <w:sz w:val="24"/>
          <w:szCs w:val="24"/>
        </w:rPr>
        <w:t>22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F4A" w:rsidP="00C31925" w:rsidR="00014F4A">
      <w:r>
        <w:separator/>
      </w:r>
    </w:p>
  </w:endnote>
  <w:endnote w:id="0" w:type="continuationSeparator">
    <w:p w:rsidRDefault="00014F4A" w:rsidP="00C31925" w:rsidR="00014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D3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F4A" w:rsidP="00C31925" w:rsidR="00014F4A">
      <w:r>
        <w:separator/>
      </w:r>
    </w:p>
  </w:footnote>
  <w:footnote w:id="0" w:type="continuationSeparator">
    <w:p w:rsidRDefault="00014F4A" w:rsidP="00C31925" w:rsidR="00014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1172B0">
      <w:rPr>
        <w:sz w:val="24"/>
        <w:szCs w:val="24"/>
      </w:rPr>
      <w:t>925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14F4A"/>
    <w:rsid w:val="00036602"/>
    <w:rsid w:val="00053F64"/>
    <w:rsid w:val="00066731"/>
    <w:rsid w:val="000946D8"/>
    <w:rsid w:val="000C2C16"/>
    <w:rsid w:val="001172B0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8378D"/>
    <w:rsid w:val="002B79F7"/>
    <w:rsid w:val="002C445B"/>
    <w:rsid w:val="002F0F21"/>
    <w:rsid w:val="0036315D"/>
    <w:rsid w:val="003732E4"/>
    <w:rsid w:val="00376710"/>
    <w:rsid w:val="003A25F8"/>
    <w:rsid w:val="003D032B"/>
    <w:rsid w:val="003D2DDC"/>
    <w:rsid w:val="00400C10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D340F"/>
    <w:rsid w:val="007E0807"/>
    <w:rsid w:val="007E5709"/>
    <w:rsid w:val="007E6B06"/>
    <w:rsid w:val="007F6181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3170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108E"/>
    <w:rsid w:val="00D9221A"/>
    <w:rsid w:val="00DA284D"/>
    <w:rsid w:val="00DB7423"/>
    <w:rsid w:val="00DF095B"/>
    <w:rsid w:val="00E436DF"/>
    <w:rsid w:val="00E518D1"/>
    <w:rsid w:val="00E67E0D"/>
    <w:rsid w:val="00E80459"/>
    <w:rsid w:val="00E80D3C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050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55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2261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08270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031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487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77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43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26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163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4674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1656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3995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9948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402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84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03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41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207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137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9449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3082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27963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14815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35930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846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84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277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880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669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096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MICO - SERVICE d.o.o.  Rijeka</izvorni_sadrzaj>
    <derivirana_varijabla naziv="DomainObject.Predmet.ProtustrankaFormated_1">  MICO - SERVICE d.o.o.  Rijeka</derivirana_varijabla>
  </DomainObject.Predmet.ProtustrankaFormated>
  <DomainObject.Predmet.ProtustrankaFormatedOIB>
    <izvorni_sadrzaj>  MICO - SERVICE d.o.o.  Rijeka, OIB 08945135595</izvorni_sadrzaj>
    <derivirana_varijabla naziv="DomainObject.Predmet.ProtustrankaFormatedOIB_1">  MICO - SERVICE d.o.o.  Rijeka, OIB 08945135595</derivirana_varijabla>
  </DomainObject.Predmet.ProtustrankaFormatedOIB>
  <DomainObject.Predmet.ProtustrankaFormatedWithAdress>
    <izvorni_sadrzaj> MICO - SERVICE d.o.o.  Rijeka, Škurinjskih žrtava 23, 51410 Opatija</izvorni_sadrzaj>
    <derivirana_varijabla naziv="DomainObject.Predmet.ProtustrankaFormatedWithAdress_1"> MICO - SERVICE d.o.o.  Rijeka, Škurinjskih žrtava 23, 51410 Opatija</derivirana_varijabla>
  </DomainObject.Predmet.ProtustrankaFormatedWithAdress>
  <DomainObject.Predmet.ProtustrankaFormatedWithAdressOIB>
    <izvorni_sadrzaj> MICO - SERVICE d.o.o.  Rijeka, OIB 08945135595, Škurinjskih žrtava 23, 51410 Opatija</izvorni_sadrzaj>
    <derivirana_varijabla naziv="DomainObject.Predmet.ProtustrankaFormatedWithAdressOIB_1"> MICO - SERVICE d.o.o.  Rijeka, OIB 08945135595, Škurinjskih žrtava 23, 51410 Opatija</derivirana_varijabla>
  </DomainObject.Predmet.ProtustrankaFormatedWithAdressOIB>
  <DomainObject.Predmet.ProtustrankaWithAdress>
    <izvorni_sadrzaj>MICO - SERVICE d.o.o.  Rijeka Škurinjskih žrtava 23, 51410 Opatija</izvorni_sadrzaj>
    <derivirana_varijabla naziv="DomainObject.Predmet.ProtustrankaWithAdress_1">MICO - SERVICE d.o.o.  Rijeka Škurinjskih žrtava 23, 51410 Opatija</derivirana_varijabla>
  </DomainObject.Predmet.ProtustrankaWithAdress>
  <DomainObject.Predmet.ProtustrankaWithAdressOIB>
    <izvorni_sadrzaj>MICO - SERVICE d.o.o.  Rijeka, OIB 08945135595, Škurinjskih žrtava 23, 51410 Opatija</izvorni_sadrzaj>
    <derivirana_varijabla naziv="DomainObject.Predmet.ProtustrankaWithAdressOIB_1">MICO - SERVICE d.o.o.  Rijeka, OIB 08945135595, Škurinjskih žrtava 23, 51410 Opatija</derivirana_varijabla>
  </DomainObject.Predmet.ProtustrankaWithAdressOIB>
  <DomainObject.Predmet.ProtustrankaNazivFormated>
    <izvorni_sadrzaj>MICO - SERVICE d.o.o.  Rijeka</izvorni_sadrzaj>
    <derivirana_varijabla naziv="DomainObject.Predmet.ProtustrankaNazivFormated_1">MICO - SERVICE d.o.o.  Rijeka</derivirana_varijabla>
  </DomainObject.Predmet.ProtustrankaNazivFormated>
  <DomainObject.Predmet.ProtustrankaNazivFormatedOIB>
    <izvorni_sadrzaj>MICO - SERVICE d.o.o.  Rijeka, OIB 08945135595</izvorni_sadrzaj>
    <derivirana_varijabla naziv="DomainObject.Predmet.ProtustrankaNazivFormatedOIB_1">MICO - SERVICE d.o.o.  Rijeka, OIB 08945135595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MICO - SERVICE d.o.o.  Rijeka</item>
    </izvorni_sadrzaj>
    <derivirana_varijabla naziv="DomainObject.Predmet.ProtuStrankaListFormated_1">
      <item>MICO - SERVICE d.o.o.  Rijeka</item>
    </derivirana_varijabla>
  </DomainObject.Predmet.ProtuStrankaListFormated>
  <DomainObject.Predmet.ProtuStrankaListFormatedOIB>
    <izvorni_sadrzaj>
      <item>MICO - SERVICE d.o.o.  Rijeka, OIB 08945135595</item>
    </izvorni_sadrzaj>
    <derivirana_varijabla naziv="DomainObject.Predmet.ProtuStrankaListFormatedOIB_1">
      <item>MICO - SERVICE d.o.o.  Rijeka, OIB 08945135595</item>
    </derivirana_varijabla>
  </DomainObject.Predmet.ProtuStrankaListFormatedOIB>
  <DomainObject.Predmet.ProtuStrankaListFormatedWithAdress>
    <izvorni_sadrzaj>
      <item>MICO - SERVICE d.o.o.  Rijeka, Škurinjskih žrtava 23, 51410 Opatija</item>
    </izvorni_sadrzaj>
    <derivirana_varijabla naziv="DomainObject.Predmet.ProtuStrankaListFormatedWithAdress_1">
      <item>MICO - SERVICE d.o.o.  Rijeka, Škurinjskih žrtava 23, 51410 Opatija</item>
    </derivirana_varijabla>
  </DomainObject.Predmet.ProtuStrankaListFormatedWithAdress>
  <DomainObject.Predmet.ProtuStrankaListFormatedWithAdressOIB>
    <izvorni_sadrzaj>
      <item>MICO - SERVICE d.o.o.  Rijeka, OIB 08945135595, Škurinjskih žrtava 23, 51410 Opatija</item>
    </izvorni_sadrzaj>
    <derivirana_varijabla naziv="DomainObject.Predmet.ProtuStrankaListFormatedWithAdressOIB_1">
      <item>MICO - SERVICE d.o.o.  Rijeka, OIB 08945135595, Škurinjskih žrtava 23, 51410 Opatija</item>
    </derivirana_varijabla>
  </DomainObject.Predmet.ProtuStrankaListFormatedWithAdressOIB>
  <DomainObject.Predmet.ProtuStrankaListNazivFormated>
    <izvorni_sadrzaj>
      <item>MICO - SERVICE d.o.o.  Rijeka</item>
    </izvorni_sadrzaj>
    <derivirana_varijabla naziv="DomainObject.Predmet.ProtuStrankaListNazivFormated_1">
      <item>MICO - SERVICE d.o.o.  Rijeka</item>
    </derivirana_varijabla>
  </DomainObject.Predmet.ProtuStrankaListNazivFormated>
  <DomainObject.Predmet.ProtuStrankaListNazivFormatedOIB>
    <izvorni_sadrzaj>
      <item>MICO - SERVICE d.o.o.  Rijeka, OIB 08945135595</item>
    </izvorni_sadrzaj>
    <derivirana_varijabla naziv="DomainObject.Predmet.ProtuStrankaListNazivFormatedOIB_1">
      <item>MICO - SERVICE d.o.o.  Rijeka, OIB 08945135595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MICO - SERVICE d.o.o.  Rijeka</izvorni_sadrzaj>
    <derivirana_varijabla naziv="DomainObject.Predmet.ProtustrankaIDrugi_1">MICO - SERVICE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MICO - SERVICE d.o.o.  Rijeka, OIB 08945135595, Škurinjskih žrtava 23, 51410 Opatija</izvorni_sadrzaj>
    <derivirana_varijabla naziv="DomainObject.Predmet.ProtustrankaIDrugiAdressOIB_1">MICO - SERVICE d.o.o.  Rijeka, OIB 08945135595, Škurinjskih žrtava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MICO - SERVICE d.o.o.  Rijeka</item>
    </izvorni_sadrzaj>
    <derivirana_varijabla naziv="DomainObject.Predmet.SudioniciListNaziv_1">
      <item>FINA  Rijeka</item>
      <item>MICO - SERVICE d.o.o.  Rijeka</item>
    </derivirana_varijabla>
  </DomainObject.Predmet.SudioniciListNaziv>
  <DomainObject.Predmet.SudioniciListAdressOIB>
    <izvorni_sadrzaj>
      <item>FINA  Rijeka, OIB 85821130368, Frana Kurelca 8,51000 Rijeka</item>
      <item>MICO - SERVICE d.o.o.  Rijeka, OIB 08945135595, Škurinjskih žrtava 23,51410 Opatija</item>
    </izvorni_sadrzaj>
    <derivirana_varijabla naziv="DomainObject.Predmet.SudioniciListAdressOIB_1">
      <item>FINA  Rijeka, OIB 85821130368, Frana Kurelca 8,51000 Rijeka</item>
      <item>MICO - SERVICE d.o.o.  Rijeka, OIB 08945135595, Škurinjskih žrtava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08945135595</item>
    </izvorni_sadrzaj>
    <derivirana_varijabla naziv="DomainObject.Predmet.SudioniciListNazivOIB_1">
      <item>, OIB 85821130368</item>
      <item>, OIB 08945135595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2080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2015-12-22T08:04:00Z</dcterms:created>
  <dc:creator>Vera Jelenović</dc:creator>
  <cp:lastModifiedBy>Danijela Fumić</cp:lastModifiedBy>
  <cp:lastPrinted>2015-12-22T08:04:00Z</cp:lastPrinted>
  <dcterms:modified xmlns:xsi="http://www.w3.org/2001/XMLSchema-instance" xsi:type="dcterms:W3CDTF">2015-12-22T08:05:00Z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