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7c5d" w14:paraId="7b77c5d"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</w:pPr>
    </w:p>
    <w:p w:rsidRDefault="004C3BC8" w:rsidP="004C3BC8" w:rsidR="004C3BC8">
      <w:pPr>
        <w:pStyle w:val="Bezproreda"/>
        <w:spacing w:after="0"/>
      </w:pPr>
    </w:p>
    <w:p w:rsidRDefault="004C3BC8" w:rsidP="004C3BC8" w:rsidR="004C3BC8">
      <w:pPr>
        <w:pStyle w:val="Bezproreda"/>
        <w:spacing w:after="0"/>
      </w:pPr>
    </w:p>
    <w:p w:rsidRDefault="00F44CD1" w:rsidP="004C3BC8" w:rsidR="004C3BC8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C3BC8" w:rsidP="004C3BC8" w:rsidR="004C3BC8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C3BC8">
        <w:t>REPUBLIKA HRVATSKA</w:t>
      </w:r>
    </w:p>
    <w:p w:rsidRDefault="004C3BC8" w:rsidP="004C3BC8" w:rsidR="004C3BC8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</w:t>
      </w:r>
      <w:r w:rsidR="004413C3">
        <w:t>359/16-11</w:t>
      </w:r>
    </w:p>
    <w:p w:rsidRDefault="004C3BC8" w:rsidP="004C3BC8" w:rsidR="004C3BC8">
      <w:pPr>
        <w:pStyle w:val="Bezproreda"/>
        <w:spacing w:after="0"/>
        <w:rPr>
          <w:b/>
        </w:rPr>
      </w:pPr>
      <w:r>
        <w:t>42000 Varaždin, Ul. braće Radić 2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center"/>
      </w:pPr>
      <w:r>
        <w:t xml:space="preserve">R E P U B L I K A    H R V A T S K A 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>
      <w:pPr>
        <w:spacing w:after="0"/>
        <w:jc w:val="center"/>
      </w:pPr>
      <w:r>
        <w:t>R J E Š E NJ E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 w:rsidRPr="004C3BC8">
      <w:pPr>
        <w:spacing w:after="0"/>
        <w:ind w:firstLine="708"/>
        <w:jc w:val="both"/>
        <w:rPr>
          <w:color w:themeTint="99" w:themeColor="accent6" w:val="FABF8F"/>
        </w:rPr>
      </w:pPr>
      <w:r>
        <w:t xml:space="preserve">Trgovački sud u Varaždinu po sutkinji toga suda Meliti Poljanec-Bubaš, kao stečajnoj sutkinji u stečajnom predmetu povodom prijedloga predlagatelja </w:t>
      </w:r>
      <w:r w:rsidRPr="00603C7C">
        <w:t xml:space="preserve">Financijske agencije Regionalni centar Zagreb, OIB: 85821130368, Podružnica Varaždin, Augusta Cesarca 2, Varaždin, za </w:t>
      </w:r>
      <w:r>
        <w:t xml:space="preserve">otvaranje stečajnog postupka nad </w:t>
      </w:r>
      <w:r w:rsidR="00603C7C" w:rsidRPr="00603C7C">
        <w:t xml:space="preserve">HOSANA d.o.o., </w:t>
      </w:r>
      <w:proofErr w:type="spellStart"/>
      <w:r w:rsidR="00603C7C" w:rsidRPr="00603C7C">
        <w:t>Štaglinec</w:t>
      </w:r>
      <w:proofErr w:type="spellEnd"/>
      <w:r w:rsidR="00603C7C" w:rsidRPr="00603C7C">
        <w:t xml:space="preserve"> 2/c (Grad Koprivnica), OIB: 02848904491</w:t>
      </w:r>
      <w:r>
        <w:t xml:space="preserve">, dana </w:t>
      </w:r>
      <w:r w:rsidR="00603C7C">
        <w:t>30. ožujka 2017.</w:t>
      </w: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r i j e š i o  j e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  <w:t xml:space="preserve">I/ Pozivaju se vjerovnici dužnika </w:t>
      </w:r>
      <w:r w:rsidR="00603C7C" w:rsidRPr="00603C7C">
        <w:t xml:space="preserve">HOSANA d.o.o., </w:t>
      </w:r>
      <w:proofErr w:type="spellStart"/>
      <w:r w:rsidR="00603C7C" w:rsidRPr="00603C7C">
        <w:t>Štaglinec</w:t>
      </w:r>
      <w:proofErr w:type="spellEnd"/>
      <w:r w:rsidR="00603C7C" w:rsidRPr="00603C7C">
        <w:t xml:space="preserve"> 2/c (Grad Koprivnica), OIB: 02848904491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</w:t>
      </w:r>
      <w:r w:rsidR="00603C7C">
        <w:t>359/16.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 xml:space="preserve"> </w:t>
      </w:r>
      <w:r>
        <w:tab/>
        <w:t xml:space="preserve">II/ Ako navedene osobe ne postupe po točki I/ ovoga rješenja, bit će doneseno rješenje o otvaranju i zaključenju stečajnog postupka nad dužnikom </w:t>
      </w:r>
      <w:r w:rsidR="00603C7C" w:rsidRPr="00603C7C">
        <w:t xml:space="preserve">HOSANA d.o.o., </w:t>
      </w:r>
      <w:proofErr w:type="spellStart"/>
      <w:r w:rsidR="00603C7C" w:rsidRPr="00603C7C">
        <w:t>Štaglinec</w:t>
      </w:r>
      <w:proofErr w:type="spellEnd"/>
      <w:r w:rsidR="00603C7C" w:rsidRPr="00603C7C">
        <w:t xml:space="preserve"> 2/c (Grad Koprivnica), OIB: 02848904491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III/ Ovo rješenje objavit će se na e-Oglasnoj ploči suda.</w:t>
      </w:r>
    </w:p>
    <w:p w:rsidRDefault="004C3BC8" w:rsidP="004C3BC8" w:rsidR="004C3BC8">
      <w:pPr>
        <w:spacing w:after="0"/>
        <w:jc w:val="both"/>
      </w:pP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Obrazloženje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 xml:space="preserve">Predlagatelj je </w:t>
      </w:r>
      <w:r w:rsidR="00603C7C">
        <w:t>4. ožujka 2017. podnio</w:t>
      </w:r>
      <w:r>
        <w:t xml:space="preserve"> ovome sudu prijedlog za otvaranje stečajnog postupka nad dužnikom, navodeći da dužnik na dan </w:t>
      </w:r>
      <w:r w:rsidR="00603C7C">
        <w:t>1. rujna 2015.</w:t>
      </w:r>
      <w:r>
        <w:t xml:space="preserve"> ima evidentirane neizvršene osnove za plaćanje u ukupnom iznosu od </w:t>
      </w:r>
      <w:r w:rsidR="00603C7C">
        <w:t>12.821,82</w:t>
      </w:r>
      <w:r>
        <w:t xml:space="preserve"> kn u neprekinutom razdoblju od </w:t>
      </w:r>
      <w:r w:rsidR="00830ED8">
        <w:t>447</w:t>
      </w:r>
      <w:r>
        <w:t xml:space="preserve"> dana i ima </w:t>
      </w:r>
      <w:r w:rsidRPr="00830ED8">
        <w:t>jednog zaposlenika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Rješenjem ovog suda poslovni broj 2 St-</w:t>
      </w:r>
      <w:r w:rsidR="00830ED8">
        <w:t>359/16-6</w:t>
      </w:r>
      <w:r>
        <w:t xml:space="preserve"> od </w:t>
      </w:r>
      <w:r w:rsidR="00830ED8">
        <w:t>10. veljače 2017.</w:t>
      </w:r>
      <w:r>
        <w:t xml:space="preserve"> pokrenut je prethodni postupak radi utvrđivanja uvjeta za otvaranje stečajnog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lastRenderedPageBreak/>
        <w:tab/>
        <w:t>Tijekom prethodnog postupka utvrđeno je da se imovinom dužnika ne mogu pokriti troškovi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 w:rsidRPr="004550C1">
      <w:pPr>
        <w:spacing w:after="0"/>
        <w:jc w:val="center"/>
        <w:rPr>
          <w:color w:themeTint="99" w:themeColor="accent6" w:val="FABF8F"/>
        </w:rPr>
      </w:pPr>
      <w:r>
        <w:t xml:space="preserve">U Varaždinu </w:t>
      </w:r>
      <w:r w:rsidR="00830ED8">
        <w:t>30. ožujka 2017.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830ED8">
        <w:t>, v. r.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ind w:firstLine="708"/>
      </w:pPr>
      <w:r>
        <w:t>Uputa o pravnom lijeku:</w:t>
      </w:r>
    </w:p>
    <w:p w:rsidRDefault="004C3BC8" w:rsidP="004C3BC8" w:rsidR="004C3BC8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>DNA:</w:t>
      </w:r>
    </w:p>
    <w:p w:rsidRDefault="004C3BC8" w:rsidP="004C3BC8" w:rsidR="004C3BC8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4C3BC8" w:rsidP="004C3BC8" w:rsidR="004C3BC8"/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7FC" w:rsidP="004550C1" w:rsidR="00A707FC">
      <w:pPr>
        <w:spacing w:after="0"/>
      </w:pPr>
      <w:r>
        <w:separator/>
      </w:r>
    </w:p>
  </w:endnote>
  <w:endnote w:id="0" w:type="continuationSeparator">
    <w:p w:rsidRDefault="00A707FC" w:rsidP="004550C1" w:rsidR="00A707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7FC" w:rsidP="004550C1" w:rsidR="00A707FC">
      <w:pPr>
        <w:spacing w:after="0"/>
      </w:pPr>
      <w:r>
        <w:separator/>
      </w:r>
    </w:p>
  </w:footnote>
  <w:footnote w:id="0" w:type="continuationSeparator">
    <w:p w:rsidRDefault="00A707FC" w:rsidP="004550C1" w:rsidR="00A707F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363" w:rsidP="004E3F8B" w:rsidR="004E3F8B">
    <w:pPr>
      <w:pStyle w:val="Zaglavlje"/>
      <w:jc w:val="right"/>
    </w:pPr>
    <w:r>
      <w:t>2                            Poslovni broj: 2 St-</w:t>
    </w:r>
    <w:r w:rsidR="00830ED8">
      <w:t>359/16-11</w:t>
    </w:r>
  </w:p>
  <w:p w:rsidRDefault="00F44CD1" w:rsidP="004E3F8B" w:rsidR="004E3F8B">
    <w:pPr>
      <w:pStyle w:val="Zaglavlje"/>
      <w:jc w:val="right"/>
    </w:pPr>
  </w:p>
  <w:p w:rsidRDefault="00F44CD1" w:rsidP="004E3F8B" w:rsidR="004E3F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BC8"/>
    <w:rsid w:val="00060278"/>
    <w:rsid w:val="00212D26"/>
    <w:rsid w:val="00322513"/>
    <w:rsid w:val="004413C3"/>
    <w:rsid w:val="004550C1"/>
    <w:rsid w:val="00464154"/>
    <w:rsid w:val="004C3BC8"/>
    <w:rsid w:val="004D75F2"/>
    <w:rsid w:val="005A6131"/>
    <w:rsid w:val="005C74D5"/>
    <w:rsid w:val="00603C7C"/>
    <w:rsid w:val="0074739E"/>
    <w:rsid w:val="00830ED8"/>
    <w:rsid w:val="00832BEE"/>
    <w:rsid w:val="008731D2"/>
    <w:rsid w:val="00873568"/>
    <w:rsid w:val="0095347A"/>
    <w:rsid w:val="00982363"/>
    <w:rsid w:val="009E7AFD"/>
    <w:rsid w:val="00A707FC"/>
    <w:rsid w:val="00D85CAD"/>
    <w:rsid w:val="00E94DC5"/>
    <w:rsid w:val="00F44CD1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BC8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cs="Tahoma" w:hAnsi="Tahoma" w:asci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4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BC8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ascii="Tahoma" w:cs="Tahoma" w:hAns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4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HOSANA društvo s ograničenom odgovornošću za proizvodnju, trgovinu i usluge zastupanog po punomoćniku Mijat Topal</izvorni_sadrzaj>
    <derivirana_varijabla naziv="DomainObject.Predmet.ProtustrankaFormated_1">  HOSANA društvo s ograničenom odgovornošću za proizvodnju, trgovinu i usluge zastupanog po punomoćniku Mijat Topal</derivirana_varijabla>
  </DomainObject.Predmet.ProtustrankaFormated>
  <DomainObject.Predmet.ProtustrankaFormatedOIB>
    <izvorni_sadrzaj>  HOSANA društvo s ograničenom odgovornošću za proizvodnju, trgovinu i usluge, OIB 02848904491 zastupanog po punomoćniku Mijat Topal</izvorni_sadrzaj>
    <derivirana_varijabla naziv="DomainObject.Predmet.ProtustrankaFormatedOIB_1">  HOSANA društvo s ograničenom odgovornošću za proizvodnju, trgovinu i usluge, OIB 02848904491 zastupanog po punomoćniku Mijat Topal</derivirana_varijabla>
  </DomainObject.Predmet.ProtustrankaFormatedOIB>
  <DomainObject.Predmet.ProtustrankaFormatedWithAdress>
    <izvorni_sadrzaj> HOSANA društvo s ograničenom odgovornošću za proizvodnju, trgovinu i usluge, Štaglinec 2/C, 48000 Štaglinec zastupanog po punomoćniku Mijat Topal</izvorni_sadrzaj>
    <derivirana_varijabla naziv="DomainObject.Predmet.ProtustrankaFormatedWithAdress_1"> HOSANA društvo s ograničenom odgovornošću za proizvodnju, trgovinu i usluge, Štaglinec 2/C, 48000 Štaglinec zastupanog po punomoćniku Mijat Topal</derivirana_varijabla>
  </DomainObject.Predmet.ProtustrankaFormatedWithAdress>
  <DomainObject.Predmet.ProtustrankaFormatedWithAdressOIB>
    <izvorni_sadrzaj> HOSANA društvo s ograničenom odgovornošću za proizvodnju, trgovinu i usluge, OIB 02848904491, Štaglinec 2/C, 48000 Štaglinec zastupanog po punomoćniku Mijat Topal</izvorni_sadrzaj>
    <derivirana_varijabla naziv="DomainObject.Predmet.ProtustrankaFormatedWithAdressOIB_1"> HOSANA društvo s ograničenom odgovornošću za proizvodnju, trgovinu i usluge, OIB 02848904491, Štaglinec 2/C, 48000 Štaglinec zastupanog po punomoćniku Mijat Topal</derivirana_varijabla>
  </DomainObject.Predmet.ProtustrankaFormatedWithAdressOIB>
  <DomainObject.Predmet.ProtustrankaWithAdress>
    <izvorni_sadrzaj>HOSANA društvo s ograničenom odgovornošću za proizvodnju, trgovinu i usluge Štaglinec 2/C, 48000 Štaglinec</izvorni_sadrzaj>
    <derivirana_varijabla naziv="DomainObject.Predmet.ProtustrankaWithAdress_1">HOSANA društvo s ograničenom odgovornošću za proizvodnju, trgovinu i usluge Štaglinec 2/C, 48000 Štaglinec</derivirana_varijabla>
  </DomainObject.Predmet.ProtustrankaWithAdress>
  <DomainObject.Predmet.ProtustrankaWithAdressOIB>
    <izvorni_sadrzaj>HOSANA društvo s ograničenom odgovornošću za proizvodnju, trgovinu i usluge, OIB 02848904491, Štaglinec 2/C, 48000 Štaglinec</izvorni_sadrzaj>
    <derivirana_varijabla naziv="DomainObject.Predmet.ProtustrankaWithAdressOIB_1">HOSANA društvo s ograničenom odgovornošću za proizvodnju, trgovinu i usluge, OIB 02848904491, Štaglinec 2/C, 48000 Štaglinec</derivirana_varijabla>
  </DomainObject.Predmet.ProtustrankaWithAdressOIB>
  <DomainObject.Predmet.ProtustrankaNazivFormated>
    <izvorni_sadrzaj>HOSANA društvo s ograničenom odgovornošću za proizvodnju, trgovinu i usluge</izvorni_sadrzaj>
    <derivirana_varijabla naziv="DomainObject.Predmet.ProtustrankaNazivFormated_1">HOSANA društvo s ograničenom odgovornošću za proizvodnju, trgovinu i usluge</derivirana_varijabla>
  </DomainObject.Predmet.ProtustrankaNazivFormated>
  <DomainObject.Predmet.ProtustrankaNazivFormatedOIB>
    <izvorni_sadrzaj>HOSANA društvo s ograničenom odgovornošću za proizvodnju, trgovinu i usluge, OIB 02848904491</izvorni_sadrzaj>
    <derivirana_varijabla naziv="DomainObject.Predmet.ProtustrankaNazivFormatedOIB_1">HOSANA društvo s ograničenom odgovornošću za proizvodnju, trgovinu i usluge, OIB 02848904491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12821.82</izvorni_sadrzaj>
    <derivirana_varijabla naziv="DomainObject.Predmet.TrenutnaVrijednost_1">12821.82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HOSANA društvo s ograničenom odgovornošću za proizvodnju, trgovinu i usluge zastupanog po punomoćniku Mijat Topal</item>
    </izvorni_sadrzaj>
    <derivirana_varijabla naziv="DomainObject.Predmet.ProtuStrankaListFormated_1">
      <item>HOSANA društvo s ograničenom odgovornošću za proizvodnju, trgovinu i usluge zastupanog po punomoćniku Mijat Topal</item>
    </derivirana_varijabla>
  </DomainObject.Predmet.ProtuStrankaListFormated>
  <DomainObject.Predmet.ProtuStrankaListFormatedOIB>
    <izvorni_sadrzaj>
      <item>HOSANA društvo s ograničenom odgovornošću za proizvodnju, trgovinu i usluge, OIB 02848904491 zastupanog po punomoćniku Mijat Topal</item>
    </izvorni_sadrzaj>
    <derivirana_varijabla naziv="DomainObject.Predmet.ProtuStrankaListFormatedOIB_1">
      <item>HOSANA društvo s ograničenom odgovornošću za proizvodnju, trgovinu i usluge, OIB 02848904491 zastupanog po punomoćniku Mijat Topal</item>
    </derivirana_varijabla>
  </DomainObject.Predmet.ProtuStrankaListFormatedOIB>
  <DomainObject.Predmet.ProtuStrankaListFormatedWithAdress>
    <izvorni_sadrzaj>
      <item>HOSANA društvo s ograničenom odgovornošću za proizvodnju, trgovinu i usluge, Štaglinec 2/C, 48000 Štaglinec zastupanog po punomoćniku Mijat Topal</item>
    </izvorni_sadrzaj>
    <derivirana_varijabla naziv="DomainObject.Predmet.ProtuStrankaListFormatedWithAdress_1">
      <item>HOSANA društvo s ograničenom odgovornošću za proizvodnju, trgovinu i usluge, Štaglinec 2/C, 48000 Štaglinec zastupanog po punomoćniku Mijat Topal</item>
    </derivirana_varijabla>
  </DomainObject.Predmet.ProtuStrankaListFormatedWithAdress>
  <DomainObject.Predmet.ProtuStrankaListFormatedWithAdressOIB>
    <izvorni_sadrzaj>
      <item>HOSANA društvo s ograničenom odgovornošću za proizvodnju, trgovinu i usluge, OIB 02848904491, Štaglinec 2/C, 48000 Štaglinec zastupanog po punomoćniku Mijat Topal</item>
    </izvorni_sadrzaj>
    <derivirana_varijabla naziv="DomainObject.Predmet.ProtuStrankaListFormatedWithAdressOIB_1">
      <item>HOSANA društvo s ograničenom odgovornošću za proizvodnju, trgovinu i usluge, OIB 02848904491, Štaglinec 2/C, 48000 Štaglinec zastupanog po punomoćniku Mijat Topal</item>
    </derivirana_varijabla>
  </DomainObject.Predmet.ProtuStrankaListFormatedWithAdressOIB>
  <DomainObject.Predmet.ProtuStrankaListNazivFormated>
    <izvorni_sadrzaj>
      <item>HOSANA društvo s ograničenom odgovornošću za proizvodnju, trgovinu i usluge</item>
    </izvorni_sadrzaj>
    <derivirana_varijabla naziv="DomainObject.Predmet.ProtuStrankaListNazivFormated_1">
      <item>HOSANA društvo s ograničenom odgovornošću za proizvodnju, trgovinu i usluge</item>
    </derivirana_varijabla>
  </DomainObject.Predmet.ProtuStrankaListNazivFormated>
  <DomainObject.Predmet.ProtuStrankaListNazivFormatedOIB>
    <izvorni_sadrzaj>
      <item>HOSANA društvo s ograničenom odgovornošću za proizvodnju, trgovinu i usluge, OIB 02848904491</item>
    </izvorni_sadrzaj>
    <derivirana_varijabla naziv="DomainObject.Predmet.ProtuStrankaListNazivFormatedOIB_1">
      <item>HOSANA društvo s ograničenom odgovornošću za proizvodnju, trgovinu i usluge, OIB 02848904491</item>
    </derivirana_varijabla>
  </DomainObject.Predmet.ProtuStrankaListNazivFormatedOIB>
  <DomainObject.Predmet.OstaliListFormated>
    <izvorni_sadrzaj>
      <item>E-oglasna</item>
      <item>Sudski registar TS u Varaždinu</item>
      <item>Županijsko državno odvjetništvo u Varaždinu, Građansko-upravni odjel</item>
      <item>Mijat Topal punomoćnik sudionika u postupku HOSANA društvo s ograničenom odgovornošću za proizvodnju, trgovinu i usluge</item>
    </izvorni_sadrzaj>
    <derivirana_varijabla naziv="DomainObject.Predmet.OstaliListFormated_1">
      <item>E-oglasna</item>
      <item>Sudski registar TS u Varaždinu</item>
      <item>Županijsko državno odvjetništvo u Varaždinu, Građansko-upravni odjel</item>
      <item>Mijat Topal punomoćnik sudionika u postupku HOSANA društvo s ograničenom odgovornošću za proizvodnju, trgovinu i usluge</item>
    </derivirana_varijabla>
  </DomainObject.Predmet.OstaliListFormated>
  <DomainObject.Predmet.OstaliListFormatedOIB>
    <izvorni_sadrzaj>
      <item>E-oglasna</item>
      <item>Sudski registar TS u Varaždinu</item>
      <item>Županijsko državno odvjetništvo u Varaždinu, Građansko-upravni odjel</item>
      <item>Mijat Topal, OIB 56672535584 punomoćnik sudionika u postupku HOSANA društvo s ograničenom odgovornošću za proizvodnju, trgovinu i usluge</item>
    </izvorni_sadrzaj>
    <derivirana_varijabla naziv="DomainObject.Predmet.OstaliListFormatedOIB_1">
      <item>E-oglasna</item>
      <item>Sudski registar TS u Varaždinu</item>
      <item>Županijsko državno odvjetništvo u Varaždinu, Građansko-upravni odjel</item>
      <item>Mijat Topal, OIB 56672535584 punomoćnik sudionika u postupku HOSANA društvo s ograničenom odgovornošću za proizvodnju, trgovinu i usluge</item>
    </derivirana_varijabla>
  </DomainObject.Predmet.OstaliListFormatedOIB>
  <DomainObject.Predmet.OstaliListFormatedWithAdress>
    <izvorni_sadrzaj>
      <item>E-oglasna</item>
      <item>Sudski registar TS u Varaždinu, Ul. braće Radić 2, 42000 Varaždin</item>
      <item>Županijsko državno odvjetništvo u Varaždinu, Građansko-upravni odjel, Ul. braće Radić 2, 42000 Varaždin</item>
      <item>Mijat Topal, Matije Gupca 51, 48316 Sigetec punomoćnik sudionika u postupku HOSANA društvo s ograničenom odgovornošću za proizvodnju, trgovinu i usluge</item>
    </izvorni_sadrzaj>
    <derivirana_varijabla naziv="DomainObject.Predmet.OstaliListFormatedWithAdress_1">
      <item>E-oglasna</item>
      <item>Sudski registar TS u Varaždinu, Ul. braće Radić 2, 42000 Varaždin</item>
      <item>Županijsko državno odvjetništvo u Varaždinu, Građansko-upravni odjel, Ul. braće Radić 2, 42000 Varaždin</item>
      <item>Mijat Topal, Matije Gupca 51, 48316 Sigetec punomoćnik sudionika u postupku HOSANA društvo s ograničenom odgovornošću za proizvodnju, trgovinu i usluge</item>
    </derivirana_varijabla>
  </DomainObject.Predmet.OstaliListFormatedWithAdress>
  <DomainObject.Predmet.OstaliListFormatedWithAdressOIB>
    <izvorni_sadrzaj>
      <item>E-oglasna</item>
      <item>Sudski registar TS u Varaždinu, Ul. braće Radić 2, 42000 Varaždin</item>
      <item>Županijsko državno odvjetništvo u Varaždinu, Građansko-upravni odjel, Ul. braće Radić 2, 42000 Varaždin</item>
      <item>Mijat Topal, OIB 56672535584, Matije Gupca 51, 48316 Sigetec punomoćnik sudionika u postupku HOSANA društvo s ograničenom odgovornošću za proizvodnju, trgovinu i usluge</item>
    </izvorni_sadrzaj>
    <derivirana_varijabla naziv="DomainObject.Predmet.OstaliListFormatedWithAdressOIB_1">
      <item>E-oglasna</item>
      <item>Sudski registar TS u Varaždinu, Ul. braće Radić 2, 42000 Varaždin</item>
      <item>Županijsko državno odvjetništvo u Varaždinu, Građansko-upravni odjel, Ul. braće Radić 2, 42000 Varaždin</item>
      <item>Mijat Topal, OIB 56672535584, Matije Gupca 51, 48316 Sigetec punomoćnik sudionika u postupku HOSANA društvo s ograničenom odgovornošću za proizvodnju, trgovinu i usluge</item>
    </derivirana_varijabla>
  </DomainObject.Predmet.OstaliListFormatedWithAdressOIB>
  <DomainObject.Predmet.OstaliListNazivFormated>
    <izvorni_sadrzaj>
      <item>E-oglasna</item>
      <item>Sudski registar TS u Varaždinu</item>
      <item>Županijsko državno odvjetništvo u Varaždinu, Građansko-upravni odjel</item>
      <item>Mijat Topal</item>
    </izvorni_sadrzaj>
    <derivirana_varijabla naziv="DomainObject.Predmet.OstaliListNazivFormated_1">
      <item>E-oglasna</item>
      <item>Sudski registar TS u Varaždinu</item>
      <item>Županijsko državno odvjetništvo u Varaždinu, Građansko-upravni odjel</item>
      <item>Mijat Topal</item>
    </derivirana_varijabla>
  </DomainObject.Predmet.OstaliListNazivFormated>
  <DomainObject.Predmet.OstaliListNazivFormatedOIB>
    <izvorni_sadrzaj>
      <item>E-oglasna</item>
      <item>Sudski registar TS u Varaždinu</item>
      <item>Županijsko državno odvjetništvo u Varaždinu, Građansko-upravni odjel</item>
      <item>Mijat Topal, OIB 56672535584</item>
    </izvorni_sadrzaj>
    <derivirana_varijabla naziv="DomainObject.Predmet.OstaliListNazivFormatedOIB_1">
      <item>E-oglasna</item>
      <item>Sudski registar TS u Varaždinu</item>
      <item>Županijsko državno odvjetništvo u Varaždinu, Građansko-upravni odjel</item>
      <item>Mijat Topal, OIB 56672535584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HOSANA društvo s ograničenom odgovornošću za proizvodnju, trgovinu i usluge</izvorni_sadrzaj>
    <derivirana_varijabla naziv="DomainObject.Predmet.ProtustrankaIDrugi_1">HOSANA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HOSANA društvo s ograničenom odgovornošću za proizvodnju, trgovinu i usluge, OIB 02848904491, Štaglinec 2/C, 48000 Štaglinec</izvorni_sadrzaj>
    <derivirana_varijabla naziv="DomainObject.Predmet.ProtustrankaIDrugiAdressOIB_1">HOSANA društvo s ograničenom odgovornošću za proizvodnju, trgovinu i usluge, OIB 02848904491, Štaglinec 2/C, 48000 Štaglinec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HOSANA društvo s ograničenom odgovornošću za proizvodnju, trgovinu i usluge</item>
      <item>E-oglasna</item>
      <item>Sudski registar TS u Varaždinu</item>
      <item>Županijsko državno odvjetništvo u Varaždinu, Građansko-upravni odjel</item>
      <item>Mijat Topal</item>
    </izvorni_sadrzaj>
    <derivirana_varijabla naziv="DomainObject.Predmet.SudioniciListNaziv_1">
      <item>Financijska agencija</item>
      <item>HOSANA društvo s ograničenom odgovornošću za proizvodnju, trgovinu i usluge</item>
      <item>E-oglasna</item>
      <item>Sudski registar TS u Varaždinu</item>
      <item>Županijsko državno odvjetništvo u Varaždinu, Građansko-upravni odjel</item>
      <item>Mijat Topal</item>
    </derivirana_varijabla>
  </DomainObject.Predmet.SudioniciListNaziv>
  <DomainObject.Predmet.SudioniciListAdressOIB>
    <izvorni_sadrzaj>
      <item>Financijska agencija, OIB 85821130368, A. Cesarca 2,42000 Varaždin</item>
      <item>HOSANA društvo s ograničenom odgovornošću za proizvodnju, trgovinu i usluge, OIB 02848904491, Štaglinec 2/C,48000 Štaglinec</item>
      <item>E-oglasna</item>
      <item>Sudski registar TS u Varaždinu, Ul. braće Radić 2,42000 Varaždin</item>
      <item>Županijsko državno odvjetništvo u Varaždinu, Građansko-upravni odjel, Ul. braće Radić 2,42000 Varaždin</item>
      <item>Mijat Topal, OIB 56672535584, Matije Gupca 51,48316 Sigetec</item>
    </izvorni_sadrzaj>
    <derivirana_varijabla naziv="DomainObject.Predmet.SudioniciListAdressOIB_1">
      <item>Financijska agencija, OIB 85821130368, A. Cesarca 2,42000 Varaždin</item>
      <item>HOSANA društvo s ograničenom odgovornošću za proizvodnju, trgovinu i usluge, OIB 02848904491, Štaglinec 2/C,48000 Štaglinec</item>
      <item>E-oglasna</item>
      <item>Sudski registar TS u Varaždinu, Ul. braće Radić 2,42000 Varaždin</item>
      <item>Županijsko državno odvjetništvo u Varaždinu, Građansko-upravni odjel, Ul. braće Radić 2,42000 Varaždin</item>
      <item>Mijat Topal, OIB 56672535584, Matije Gupca 51,48316 Sigetec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02848904491</item>
      <item>, OIB null</item>
      <item>, OIB null</item>
      <item>, OIB null</item>
      <item>, OIB 56672535584</item>
    </izvorni_sadrzaj>
    <derivirana_varijabla naziv="DomainObject.Predmet.SudioniciListNazivOIB_1">
      <item>, OIB 85821130368</item>
      <item>, OIB 02848904491</item>
      <item>, OIB null</item>
      <item>, OIB null</item>
      <item>, OIB null</item>
      <item>, OIB 56672535584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2863</properties:Characters>
  <properties:Lines>84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2017-03-30T09:45:00Z</dcterms:created>
  <dc:creator>Ljubica Makovec</dc:creator>
  <cp:lastModifiedBy>Ljubica Makovec</cp:lastModifiedBy>
  <cp:lastPrinted>2017-03-30T09:56:00Z</cp:lastPrinted>
  <dcterms:modified xmlns:xsi="http://www.w3.org/2001/XMLSchema-instance" xsi:type="dcterms:W3CDTF">2017-03-30T09:58:00Z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