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60ee" w14:paraId="a1f60ee" w:rsidRDefault="00A671D5" w:rsidP="00FE2608" w:rsidR="008C5563" w:rsidRPr="00706BE4">
      <w:pPr>
        <w:ind w:firstLine="708" w:left="4956"/>
        <w:jc w:val="center"/>
        <w15:collapsed w:val="false"/>
      </w:pPr>
      <w:bookmarkStart w:name="_GoBack" w:id="0"/>
      <w:bookmarkEnd w:id="0"/>
      <w:r w:rsidRPr="00706BE4">
        <w:t>5</w:t>
      </w:r>
      <w:r w:rsidR="008C5563" w:rsidRPr="00706BE4">
        <w:t xml:space="preserve"> St-</w:t>
      </w:r>
      <w:r w:rsidRPr="00706BE4">
        <w:t xml:space="preserve"> </w:t>
      </w:r>
      <w:r w:rsidR="00CE000A" w:rsidRPr="00706BE4">
        <w:t>139/15-</w:t>
      </w:r>
    </w:p>
    <w:p w:rsidRDefault="00FE2608" w:rsidP="00FE2608" w:rsidR="00FE2608" w:rsidRPr="00706BE4">
      <w:pPr>
        <w:ind w:firstLine="708" w:left="4956"/>
        <w:jc w:val="center"/>
      </w:pPr>
    </w:p>
    <w:p w:rsidRDefault="008C5563" w:rsidP="00FE2608" w:rsidR="008C5563" w:rsidRPr="00706BE4">
      <w:pPr>
        <w:jc w:val="center"/>
        <w:rPr>
          <w:b/>
        </w:rPr>
      </w:pPr>
      <w:r w:rsidRPr="00706BE4">
        <w:rPr>
          <w:b/>
        </w:rPr>
        <w:t>Z A P I S N I K</w:t>
      </w:r>
    </w:p>
    <w:p w:rsidRDefault="00B85A8F" w:rsidP="00FE2608" w:rsidR="008C5563" w:rsidRPr="00706BE4">
      <w:pPr>
        <w:jc w:val="center"/>
      </w:pPr>
      <w:r w:rsidRPr="00706BE4">
        <w:t xml:space="preserve">s ročišta za </w:t>
      </w:r>
      <w:r w:rsidR="00E76CD7" w:rsidRPr="00706BE4">
        <w:t>1</w:t>
      </w:r>
      <w:r w:rsidR="00681923" w:rsidRPr="00706BE4">
        <w:t>.</w:t>
      </w:r>
      <w:r w:rsidR="00F4406F" w:rsidRPr="00706BE4">
        <w:t xml:space="preserve"> javnu dražbu</w:t>
      </w:r>
    </w:p>
    <w:p w:rsidRDefault="00BE4749" w:rsidP="00FE2608" w:rsidR="00097114" w:rsidRPr="00706BE4">
      <w:pPr>
        <w:jc w:val="center"/>
      </w:pPr>
      <w:r w:rsidRPr="00706BE4">
        <w:t>o</w:t>
      </w:r>
      <w:r w:rsidR="008C5563" w:rsidRPr="00706BE4">
        <w:t>držan</w:t>
      </w:r>
      <w:r w:rsidR="00B85A8F" w:rsidRPr="00706BE4">
        <w:t>og</w:t>
      </w:r>
      <w:r w:rsidR="008C5563" w:rsidRPr="00706BE4">
        <w:t xml:space="preserve"> dana </w:t>
      </w:r>
      <w:r w:rsidR="00CE000A" w:rsidRPr="00706BE4">
        <w:t>9. rujna</w:t>
      </w:r>
      <w:r w:rsidR="00157B20" w:rsidRPr="00706BE4">
        <w:t xml:space="preserve"> 2015.</w:t>
      </w:r>
      <w:r w:rsidR="008C5563" w:rsidRPr="00706BE4">
        <w:t xml:space="preserve"> godine, u Trgovačkom sudu u </w:t>
      </w:r>
      <w:r w:rsidR="00056309" w:rsidRPr="00706BE4">
        <w:t>Zagrebu</w:t>
      </w:r>
      <w:r w:rsidR="008C5563" w:rsidRPr="00706BE4">
        <w:t>, u stečajnom p</w:t>
      </w:r>
      <w:r w:rsidR="0066401D" w:rsidRPr="00706BE4">
        <w:t>ostupku nad stečajnim dužnikom</w:t>
      </w:r>
      <w:r w:rsidR="000F2582" w:rsidRPr="00706BE4">
        <w:t xml:space="preserve"> </w:t>
      </w:r>
      <w:r w:rsidR="00CE000A" w:rsidRPr="00706BE4">
        <w:t>MIN NEKRETNINE d.o.o. Zagreb, Zagrebačka 145/a, OIB 42193319514</w:t>
      </w:r>
    </w:p>
    <w:p w:rsidRDefault="00F4406F" w:rsidP="00565B3B" w:rsidR="00F4406F" w:rsidRPr="00706BE4">
      <w:pPr>
        <w:jc w:val="both"/>
      </w:pPr>
    </w:p>
    <w:p w:rsidRDefault="008C5563" w:rsidP="00565B3B" w:rsidR="008C5563" w:rsidRPr="00706BE4">
      <w:pPr>
        <w:jc w:val="both"/>
      </w:pPr>
      <w:r w:rsidRPr="00706BE4">
        <w:t>Nazočni od suda:</w:t>
      </w:r>
    </w:p>
    <w:p w:rsidRDefault="00D727FF" w:rsidP="00565B3B" w:rsidR="008C5563" w:rsidRPr="00706BE4">
      <w:pPr>
        <w:jc w:val="both"/>
      </w:pPr>
      <w:r w:rsidRPr="00706BE4">
        <w:t>d</w:t>
      </w:r>
      <w:r w:rsidR="009158FF" w:rsidRPr="00706BE4">
        <w:t>r.sc. Jelena Čuveljak</w:t>
      </w:r>
      <w:r w:rsidR="008C5563" w:rsidRPr="00706BE4">
        <w:t>, stečajni sudac</w:t>
      </w:r>
    </w:p>
    <w:p w:rsidRDefault="008C5563" w:rsidP="00565B3B" w:rsidR="008C5563" w:rsidRPr="00706BE4">
      <w:pPr>
        <w:jc w:val="both"/>
      </w:pPr>
    </w:p>
    <w:p w:rsidRDefault="00157B20" w:rsidP="00565B3B" w:rsidR="008C5563" w:rsidRPr="00706BE4">
      <w:pPr>
        <w:jc w:val="both"/>
      </w:pPr>
      <w:r w:rsidRPr="00706BE4">
        <w:t>Karmela Dolenc</w:t>
      </w:r>
      <w:r w:rsidR="008C5563" w:rsidRPr="00706BE4">
        <w:t>, zapisničar</w:t>
      </w:r>
    </w:p>
    <w:p w:rsidRDefault="008C5563" w:rsidP="00565B3B" w:rsidR="008C5563" w:rsidRPr="00706BE4">
      <w:pPr>
        <w:jc w:val="both"/>
      </w:pPr>
    </w:p>
    <w:p w:rsidRDefault="008C5563" w:rsidP="00565B3B" w:rsidR="001E0743" w:rsidRPr="00706BE4">
      <w:pPr>
        <w:jc w:val="both"/>
      </w:pPr>
      <w:r w:rsidRPr="00706BE4">
        <w:tab/>
      </w:r>
    </w:p>
    <w:p w:rsidRDefault="008C5563" w:rsidP="001E0743" w:rsidR="008C5563" w:rsidRPr="00706BE4">
      <w:pPr>
        <w:ind w:firstLine="708"/>
        <w:jc w:val="both"/>
      </w:pPr>
      <w:r w:rsidRPr="00706BE4">
        <w:t>Utvrđuje se da je pristupi</w:t>
      </w:r>
      <w:r w:rsidR="00C26761" w:rsidRPr="00706BE4">
        <w:t>o</w:t>
      </w:r>
      <w:r w:rsidRPr="00706BE4">
        <w:t xml:space="preserve"> stečajn</w:t>
      </w:r>
      <w:r w:rsidR="00C26761" w:rsidRPr="00706BE4">
        <w:t>i</w:t>
      </w:r>
      <w:r w:rsidRPr="00706BE4">
        <w:t xml:space="preserve"> upravitelj</w:t>
      </w:r>
      <w:r w:rsidR="003B0AED" w:rsidRPr="00706BE4">
        <w:t xml:space="preserve"> </w:t>
      </w:r>
      <w:r w:rsidR="00CE000A" w:rsidRPr="00706BE4">
        <w:t>Alma Klepac</w:t>
      </w:r>
    </w:p>
    <w:p w:rsidRDefault="008C5563" w:rsidP="00565B3B" w:rsidR="008C5563" w:rsidRPr="00706BE4">
      <w:pPr>
        <w:jc w:val="both"/>
      </w:pPr>
    </w:p>
    <w:p w:rsidRDefault="008C5563" w:rsidP="00D54CA1" w:rsidR="008C5563" w:rsidRPr="00706BE4">
      <w:pPr>
        <w:jc w:val="center"/>
      </w:pPr>
      <w:r w:rsidRPr="00706BE4">
        <w:t xml:space="preserve">Ročište započeto u </w:t>
      </w:r>
      <w:r w:rsidR="00A46FAF" w:rsidRPr="00706BE4">
        <w:t>10,</w:t>
      </w:r>
      <w:r w:rsidR="00CE000A" w:rsidRPr="00706BE4">
        <w:t>15</w:t>
      </w:r>
      <w:r w:rsidR="00BA2AC2" w:rsidRPr="00706BE4">
        <w:t xml:space="preserve"> </w:t>
      </w:r>
      <w:r w:rsidRPr="00706BE4">
        <w:t>sati</w:t>
      </w:r>
    </w:p>
    <w:p w:rsidRDefault="00BA2AC2" w:rsidP="00565B3B" w:rsidR="00BA2AC2" w:rsidRPr="00706BE4">
      <w:pPr>
        <w:jc w:val="both"/>
      </w:pPr>
    </w:p>
    <w:p w:rsidRDefault="00A73BAD" w:rsidP="007E27C7" w:rsidR="00A73BAD" w:rsidRPr="00706BE4">
      <w:pPr>
        <w:jc w:val="both"/>
      </w:pPr>
      <w:r w:rsidRPr="00706BE4">
        <w:t>Za Erste &amp; Steiermarkische bank d.d.  – Lada Ćustić , odvjetnica u OD Buterin i Posavec</w:t>
      </w:r>
    </w:p>
    <w:p w:rsidRDefault="00D671E3" w:rsidP="00565B3B" w:rsidR="00D671E3" w:rsidRPr="00706BE4">
      <w:pPr>
        <w:jc w:val="both"/>
      </w:pPr>
    </w:p>
    <w:p w:rsidRDefault="004F4E04" w:rsidP="00565B3B" w:rsidR="004F4E04" w:rsidRPr="00706BE4">
      <w:pPr>
        <w:jc w:val="both"/>
      </w:pPr>
      <w:r w:rsidRPr="00706BE4">
        <w:tab/>
      </w:r>
    </w:p>
    <w:p w:rsidRDefault="00BA2AC2" w:rsidP="00BA2AC2" w:rsidR="00BA2AC2" w:rsidRPr="00706BE4">
      <w:pPr>
        <w:jc w:val="both"/>
      </w:pPr>
      <w:r w:rsidRPr="00706BE4">
        <w:t xml:space="preserve">Na ovom ročištu za dražbu nekretnine se prodaju po </w:t>
      </w:r>
      <w:r w:rsidR="0078706D" w:rsidRPr="00706BE4">
        <w:t>vr</w:t>
      </w:r>
      <w:r w:rsidR="004F4E04" w:rsidRPr="00706BE4">
        <w:t>ijednosti utvrđenoj u zaključku:</w:t>
      </w:r>
    </w:p>
    <w:p w:rsidRDefault="00CE000A" w:rsidP="00CE000A" w:rsidR="00CE000A" w:rsidRPr="00706BE4">
      <w:pPr>
        <w:jc w:val="both"/>
      </w:pPr>
    </w:p>
    <w:p w:rsidRDefault="00CE000A" w:rsidP="00CE000A" w:rsidR="004F4E04" w:rsidRPr="00706BE4">
      <w:pPr>
        <w:jc w:val="both"/>
      </w:pPr>
      <w:r w:rsidRPr="00706BE4">
        <w:t>1. Nekretnine upisane pri Općinskom sudu u Osijeku k.o. Osijek, zk. ul. br. 18412, poduložak 126, kč. br. 5661/1 u naravi stambeno poslovna zgrada i dvorište ul. Ribarska 4 površine 3133 m² gdje je pod rednim brojem 126. etaža 11501/1000000 u naravi 1. Prizemlje – Lokal 14 ukupne površine sa 110,25 m²</w:t>
      </w:r>
      <w:r w:rsidR="00E76CD7" w:rsidRPr="00706BE4">
        <w:rPr>
          <w:lang w:eastAsia="en-US"/>
        </w:rPr>
        <w:t>, - početna cijena</w:t>
      </w:r>
      <w:r w:rsidRPr="00706BE4">
        <w:rPr>
          <w:lang w:eastAsia="en-US"/>
        </w:rPr>
        <w:t xml:space="preserve"> po utvrđenoj vrijednosti </w:t>
      </w:r>
      <w:r w:rsidR="003E39D4" w:rsidRPr="00706BE4">
        <w:rPr>
          <w:lang w:eastAsia="en-US"/>
        </w:rPr>
        <w:t xml:space="preserve"> </w:t>
      </w:r>
      <w:r w:rsidRPr="00706BE4">
        <w:t>927.659,00 kn</w:t>
      </w:r>
    </w:p>
    <w:p w:rsidRDefault="00BA2AC2" w:rsidP="00BA2AC2" w:rsidR="00BA2AC2" w:rsidRPr="00706BE4">
      <w:pPr>
        <w:jc w:val="both"/>
      </w:pPr>
    </w:p>
    <w:p w:rsidRDefault="00CE000A" w:rsidP="00CE000A" w:rsidR="00CE000A" w:rsidRPr="00706BE4">
      <w:pPr>
        <w:pStyle w:val="tekst"/>
        <w:ind w:firstLine="708"/>
      </w:pPr>
      <w:r w:rsidRPr="00706BE4">
        <w:t>2. Nekretnine upisane pri Općinskom sudu u Općinskog suda u Karlovcu k.o. Karlovac II br.zk.ul. 3587 poduložak 141. kč. br. 1368. u naravi Trg Milana Šufflaya površine 7463 m², poslovna zgrada Trg Milana Šufflaya površine 4127 m², gospodarska zgrada Trg Milana Šufflaya površine 64 m², dvorište Trg Milana Šufflaya površine 2138 m², gospodarska zgrada Trg Milana Šufflaya površine 1047 m², nadstrešnica Trg Milana Šufflaya površine 87 m², gdje je pod rednim brojem 141. etaža 73/10857 u naravi Prodajni prostor broj 6 u prizemlju Trgovačke kuće ukupne površine 73,15 m², - početna cijena po utvrđenoj vrijednosti u iznosu od 1.113.343,00 kn.</w:t>
      </w:r>
    </w:p>
    <w:p w:rsidRDefault="00CE000A" w:rsidP="00BA2AC2" w:rsidR="00CE000A" w:rsidRPr="00706BE4">
      <w:pPr>
        <w:jc w:val="both"/>
      </w:pPr>
    </w:p>
    <w:p w:rsidRDefault="00B371EC" w:rsidP="00B371EC" w:rsidR="00B371EC" w:rsidRPr="00706BE4">
      <w:pPr>
        <w:tabs>
          <w:tab w:pos="1080" w:val="left"/>
          <w:tab w:pos="1440" w:val="left"/>
        </w:tabs>
        <w:jc w:val="both"/>
      </w:pPr>
      <w:r w:rsidRPr="00706BE4">
        <w:t>Ko</w:t>
      </w:r>
      <w:r w:rsidR="003F261E" w:rsidRPr="00706BE4">
        <w:t xml:space="preserve">nstatira se da je zaključkom od </w:t>
      </w:r>
      <w:r w:rsidR="00CE000A" w:rsidRPr="00706BE4">
        <w:t>27.</w:t>
      </w:r>
      <w:r w:rsidR="00A46FAF" w:rsidRPr="00706BE4">
        <w:t xml:space="preserve"> srpnja</w:t>
      </w:r>
      <w:r w:rsidR="004F4E04" w:rsidRPr="00706BE4">
        <w:t xml:space="preserve"> 2015</w:t>
      </w:r>
      <w:r w:rsidRPr="00706BE4">
        <w:t xml:space="preserve">. godine određena prodaja </w:t>
      </w:r>
      <w:r w:rsidR="00E76CD7" w:rsidRPr="00706BE4">
        <w:t>1</w:t>
      </w:r>
      <w:r w:rsidRPr="00706BE4">
        <w:t>. javnom dražbom u stečajnom postupku nekretnina u vlasništvu stečajnog dužnik</w:t>
      </w:r>
      <w:r w:rsidR="004F4E04" w:rsidRPr="00706BE4">
        <w:t>a.</w:t>
      </w:r>
    </w:p>
    <w:p w:rsidRDefault="00B371EC" w:rsidP="00B371EC" w:rsidR="00B371EC" w:rsidRPr="00706BE4"/>
    <w:p w:rsidRDefault="00B371EC" w:rsidP="00B371EC" w:rsidR="00B371EC" w:rsidRPr="00706BE4">
      <w:pPr>
        <w:jc w:val="both"/>
      </w:pPr>
      <w:r w:rsidRPr="00706BE4">
        <w:tab/>
        <w:t xml:space="preserve">Zaključak je objavljen na oglasnoj ploči suda dana </w:t>
      </w:r>
      <w:r w:rsidR="00CE000A" w:rsidRPr="00706BE4">
        <w:t>28. srpnja 2015.</w:t>
      </w:r>
      <w:r w:rsidRPr="00706BE4">
        <w:t xml:space="preserve"> godine</w:t>
      </w:r>
      <w:r w:rsidR="00036834" w:rsidRPr="00706BE4">
        <w:t>.</w:t>
      </w:r>
    </w:p>
    <w:p w:rsidRDefault="00F237E0" w:rsidP="00B371EC" w:rsidR="00F237E0" w:rsidRPr="00706BE4">
      <w:pPr>
        <w:jc w:val="both"/>
      </w:pPr>
    </w:p>
    <w:p w:rsidRDefault="00706BE4" w:rsidP="00B371EC" w:rsidR="00706BE4" w:rsidRPr="00706BE4">
      <w:pPr>
        <w:jc w:val="both"/>
      </w:pPr>
      <w:r w:rsidRPr="00706BE4">
        <w:t xml:space="preserve">Utvrđuje se da nema </w:t>
      </w:r>
      <w:r>
        <w:t>uplata za današnju javnu dražbu.</w:t>
      </w:r>
    </w:p>
    <w:p w:rsidRDefault="00706BE4" w:rsidP="00B371EC" w:rsidR="00706BE4">
      <w:pPr>
        <w:jc w:val="both"/>
      </w:pPr>
    </w:p>
    <w:p w:rsidRDefault="00706BE4" w:rsidP="00B371EC" w:rsidR="00706BE4" w:rsidRPr="00706BE4">
      <w:pPr>
        <w:jc w:val="both"/>
      </w:pPr>
    </w:p>
    <w:p w:rsidRDefault="00325D5E" w:rsidP="0026188C" w:rsidR="0026188C" w:rsidRPr="00706BE4">
      <w:pPr>
        <w:ind w:left="708"/>
        <w:jc w:val="both"/>
      </w:pPr>
      <w:r w:rsidRPr="00706BE4">
        <w:t>S</w:t>
      </w:r>
      <w:r w:rsidR="00706BE4">
        <w:t>udac donosi</w:t>
      </w:r>
    </w:p>
    <w:p w:rsidRDefault="0026188C" w:rsidP="0026188C" w:rsidR="0026188C" w:rsidRPr="00706BE4"/>
    <w:p w:rsidRDefault="0026188C" w:rsidP="0026188C" w:rsidR="0026188C" w:rsidRPr="00706BE4">
      <w:pPr>
        <w:jc w:val="center"/>
      </w:pPr>
      <w:r w:rsidRPr="00706BE4">
        <w:t>z a k l j u č a k</w:t>
      </w:r>
    </w:p>
    <w:p w:rsidRDefault="0026188C" w:rsidP="0026188C" w:rsidR="0026188C" w:rsidRPr="00706BE4"/>
    <w:p w:rsidRDefault="0026188C" w:rsidP="0026188C" w:rsidR="0026188C" w:rsidRPr="00706BE4">
      <w:pPr>
        <w:ind w:hanging="720"/>
        <w:jc w:val="both"/>
      </w:pPr>
      <w:r w:rsidRPr="00706BE4">
        <w:rPr>
          <w:b/>
        </w:rPr>
        <w:tab/>
        <w:t>I</w:t>
      </w:r>
      <w:r w:rsidRPr="00706BE4">
        <w:t xml:space="preserve">  Određena je prodaja u stečajnom postupku nekretnina u vlasništvu stečajnog </w:t>
      </w:r>
    </w:p>
    <w:p w:rsidRDefault="0026188C" w:rsidP="0026188C" w:rsidR="0026188C" w:rsidRPr="00706BE4">
      <w:pPr>
        <w:ind w:hanging="12"/>
        <w:jc w:val="both"/>
      </w:pPr>
      <w:r w:rsidRPr="00706BE4">
        <w:t>dužnika uz odgovarajuću primjenu odredaba Ovršnog zakona i to:</w:t>
      </w:r>
    </w:p>
    <w:p w:rsidRDefault="0026188C" w:rsidP="0026188C" w:rsidR="0026188C" w:rsidRPr="00706BE4">
      <w:pPr>
        <w:pStyle w:val="tekst"/>
        <w:spacing w:afterAutospacing="false" w:after="0" w:beforeAutospacing="false" w:before="0"/>
        <w:ind w:firstLine="709"/>
        <w:jc w:val="both"/>
      </w:pPr>
    </w:p>
    <w:p w:rsidRDefault="0026188C" w:rsidP="0026188C" w:rsidR="0026188C" w:rsidRPr="00706BE4">
      <w:pPr>
        <w:pStyle w:val="tekst"/>
        <w:spacing w:afterAutospacing="false" w:after="0" w:beforeAutospacing="false" w:before="0"/>
        <w:ind w:firstLine="709"/>
        <w:jc w:val="both"/>
      </w:pPr>
      <w:r w:rsidRPr="00706BE4">
        <w:t>1. Nekretnine upisane pri Općinskom sudu u Osijeku k.o. Osijek, zk. ul. br. 18412, poduložak 126, kč. br. 5661/1 u naravi stambeno poslovna zgrada i dvorište ul. Ribarska 4 površine 3133 m² gdje je pod rednim brojem 126. etaža 11501/1000000 u naravi 1. Prizemlje – Lokal 14 ukupne površine sa 110,25 m², u grafičkom prilogu označen narančastom bojom, upisan kao vlasnik stečajni dužnik, a na listu C su upisani slijedeći tereti:</w:t>
      </w:r>
    </w:p>
    <w:p w:rsidRDefault="0026188C" w:rsidP="0026188C" w:rsidR="0026188C" w:rsidRPr="00706BE4">
      <w:r w:rsidRPr="00706BE4">
        <w:t>1.1.</w:t>
      </w:r>
    </w:p>
    <w:p w:rsidRDefault="0026188C" w:rsidP="0026188C" w:rsidR="0026188C" w:rsidRPr="00706BE4">
      <w:r w:rsidRPr="00706BE4">
        <w:rPr>
          <w:b/>
          <w:bCs/>
        </w:rPr>
        <w:t>Na udio pod rednim brojem 126.</w:t>
      </w:r>
      <w:r w:rsidRPr="00706BE4">
        <w:br/>
        <w:t>Zaprimljeno 21.12.2006. broj Z-16288/2006.</w:t>
      </w:r>
      <w:r w:rsidRPr="00706BE4">
        <w:rPr>
          <w:rStyle w:val="apple-converted-space"/>
        </w:rPr>
        <w:t> </w:t>
      </w:r>
      <w:r w:rsidRPr="00706BE4">
        <w:br/>
        <w:t>Na temelju Ugovora o okvirnom iznosu zaduženja i osiguranju od 20. 12. 2006. g. br. OU-1817/2006. te punomoći od 19. 12. 2006. g. br. ov. 34465/06. uknjižuje se pravo zaloga na nekretnine upisane u A, a u iznosu od 400.000,00 EUR u kunskoj protuvrijednosti uvećano za ugovorene kamate, kamate korisnika garancije, ugovorene kamate za zakašnjenje u plaćanju odnosno zakonske zatezne kamate ukoliko budu više, te provizije, naknade i troškove prisilne naplate bilo sudske ili izvansudske prirode radi osiguranja potraživanja od dužnika MIN d.o.o. Zagreb za korist:</w:t>
      </w:r>
      <w:r w:rsidRPr="00706BE4">
        <w:rPr>
          <w:rStyle w:val="apple-converted-space"/>
        </w:rPr>
        <w:t> </w:t>
      </w:r>
      <w:r w:rsidRPr="00706BE4">
        <w:t>1.ERSTE &amp; STEIERMARKISCHE BANK D.D. RIJEKA, JADRANSKI TRG 3 A u iznosu 400.000,00 EUR</w:t>
      </w:r>
    </w:p>
    <w:p w:rsidRDefault="0026188C" w:rsidP="0026188C" w:rsidR="0026188C" w:rsidRPr="00706BE4">
      <w:pPr>
        <w:pStyle w:val="tekst"/>
        <w:spacing w:afterAutospacing="false" w:after="0" w:beforeAutospacing="false" w:before="0"/>
        <w:ind w:firstLine="709"/>
        <w:jc w:val="both"/>
      </w:pPr>
    </w:p>
    <w:p w:rsidRDefault="0026188C" w:rsidP="0026188C" w:rsidR="0026188C" w:rsidRPr="00706BE4">
      <w:pPr>
        <w:pStyle w:val="tekst"/>
        <w:spacing w:afterAutospacing="false" w:after="0" w:beforeAutospacing="false" w:before="0"/>
        <w:ind w:firstLine="709"/>
        <w:jc w:val="both"/>
      </w:pPr>
      <w:r w:rsidRPr="00706BE4">
        <w:t>Utvrđuje se vrijednost predmetne nekretnine 927.659,00 kn.</w:t>
      </w:r>
    </w:p>
    <w:p w:rsidRDefault="0026188C" w:rsidP="0026188C" w:rsidR="0026188C" w:rsidRPr="00706BE4">
      <w:pPr>
        <w:pStyle w:val="tekst"/>
        <w:spacing w:afterAutospacing="false" w:after="0" w:beforeAutospacing="false" w:before="0"/>
        <w:ind w:firstLine="709"/>
        <w:jc w:val="both"/>
      </w:pPr>
    </w:p>
    <w:p w:rsidRDefault="0026188C" w:rsidP="0026188C" w:rsidR="0026188C" w:rsidRPr="00706BE4">
      <w:pPr>
        <w:pStyle w:val="tekst"/>
        <w:spacing w:afterAutospacing="false" w:after="0" w:beforeAutospacing="false" w:before="0"/>
        <w:ind w:firstLine="709"/>
        <w:jc w:val="both"/>
      </w:pPr>
      <w:r w:rsidRPr="00706BE4">
        <w:t>2. Nekretnine upisane pri Općinskom sudu u Općinskog suda u Karlovcu k.o. Karlovac II br.zk.ul. 3587 poduložak 141. kč. br. 1368. u naravi Trg Milana Šufflaya površine 7463 m², poslovna zgrada Trg Milana Šufflaya površine 4127 m², gospodarska zgrada Trg Milana Šufflaya površine 64 m², dvorište Trg Milana Šufflaya površine 2138 m², gospodarska zgrada Trg Milana Šufflaya površine 1047 m², nadstrešnica Trg Milana Šufflaya površine 87 m², gdje je pod rednim brojem 141. etaža 73/10857 u naravi Prodajni prostor broj 6 u prizemlju Trgovačke kuće ukupne površine 73,15 m², upisan kao vlasnik stečajni dužnik a na listu C su upisani slijedeći tereti:</w:t>
      </w:r>
    </w:p>
    <w:tbl>
      <w:tblPr>
        <w:tblW w:type="dxa" w:w="9585"/>
        <w:tblInd w:type="dxa" w:w="-48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56"/>
        <w:gridCol w:w="8224"/>
        <w:gridCol w:w="803"/>
        <w:gridCol w:w="102"/>
      </w:tblGrid>
      <w:tr w:rsidTr="0026188C" w:rsidR="00706BE4" w:rsidRPr="00706BE4">
        <w:trPr>
          <w:gridAfter w:val="3"/>
        </w:trPr>
        <w:tc>
          <w:tcPr>
            <w:tcW w:type="auto" w:w="0"/>
            <w:shd w:fill="FFFFFF" w:color="auto" w:val="clear"/>
            <w:vAlign w:val="center"/>
            <w:hideMark/>
          </w:tcPr>
          <w:p w:rsidRDefault="0026188C" w:rsidR="0026188C" w:rsidRPr="00706BE4"/>
        </w:tc>
      </w:tr>
      <w:tr w:rsidTr="0026188C" w:rsidR="00706BE4" w:rsidRPr="00706BE4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6188C" w:rsidR="0026188C" w:rsidRPr="00706BE4">
            <w:pPr>
              <w:spacing w:lineRule="atLeast" w:line="269"/>
              <w:jc w:val="right"/>
            </w:pPr>
            <w:r w:rsidRPr="00706BE4">
              <w:t>1.1.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6188C" w:rsidR="0026188C" w:rsidRPr="00706BE4">
            <w:pPr>
              <w:spacing w:lineRule="atLeast" w:line="269"/>
            </w:pPr>
            <w:r w:rsidRPr="00706BE4">
              <w:rPr>
                <w:b/>
                <w:bCs/>
              </w:rPr>
              <w:t>Na udio pod rednim brojem 141.</w:t>
            </w:r>
            <w:r w:rsidRPr="00706BE4">
              <w:br/>
              <w:t>Temeljem zapisnika broj Z-2976/2008/3587 prenosi se slijedeći upis: Primljeno: 2o. lipnja 2007. Z-3594/07 </w:t>
            </w:r>
            <w:r w:rsidRPr="00706BE4">
              <w:br/>
              <w:t>Na temelju solemniziranog Ugovora o okvirnom iznosu zaduženja i osiguranju br. ES 647/07-01 od 19. lipnja 2007. uknjižba založnog prava na nekretnine MIN d.o.o., Zagreb, Zagrebačka 145/a ( povezan s prodajnim prostorom 6 u prizemlju , opisan u podul. 109), radi osiguranja tražbine predlagatelja prema dužniku MIN d.o.o. Zagreb, Zagrebačka 145/a, za iznos od EUR 170.000,00 (stosedamdesettisućaEUR) u kunksoj protuvrijednosti prema srednjem tečaju Banke uvećano za ugovorene kamate, kamate korisnika garancije, ugovorene kamate za zakašnjenje u plaćanju odnosno zakonske zatezne kamate ukoliko budu više, te provizije, naknade i troškove prisilne naplate bilo sudske ili izvansudske prirode,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6188C" w:rsidR="0026188C" w:rsidRPr="00706BE4">
            <w:pPr>
              <w:spacing w:lineRule="atLeast" w:line="269"/>
            </w:pPr>
            <w:r w:rsidRPr="00706BE4">
              <w:t>,00 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6188C" w:rsidR="0026188C" w:rsidRPr="00706BE4"/>
        </w:tc>
      </w:tr>
      <w:tr w:rsidTr="0026188C" w:rsidR="00706BE4" w:rsidRPr="00706BE4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6188C" w:rsidR="0026188C" w:rsidRPr="00706BE4">
            <w:pPr>
              <w:spacing w:lineRule="atLeast" w:line="269"/>
              <w:jc w:val="right"/>
            </w:pPr>
            <w:r w:rsidRPr="00706BE4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6188C" w:rsidR="0026188C" w:rsidRPr="00706BE4">
            <w:pPr>
              <w:spacing w:lineRule="atLeast" w:line="269"/>
            </w:pPr>
            <w:r w:rsidRPr="00706BE4">
              <w:t>ERSTE &amp; STEIERMÄRKISCHE BANK D.D. JADRANSKI TRG 3/A, RIJEKA </w:t>
            </w:r>
            <w:r w:rsidRPr="00706BE4">
              <w:br/>
              <w:t>OIB: 23057039320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AAAAA" w:val="single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6188C" w:rsidR="0026188C" w:rsidRPr="00706BE4"/>
        </w:tc>
        <w:tc>
          <w:tcPr>
            <w:tcW w:type="auto" w:w="0"/>
            <w:tcBorders>
              <w:top w:val="nil"/>
              <w:left w:val="nil"/>
              <w:bottom w:space="0" w:sz="6" w:color="AAAAAA" w:val="single"/>
              <w:right w:space="0" w:sz="6" w:color="AAAAAA" w:val="single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26188C" w:rsidR="0026188C" w:rsidRPr="00706BE4"/>
        </w:tc>
      </w:tr>
    </w:tbl>
    <w:p w:rsidRDefault="0026188C" w:rsidP="0026188C" w:rsidR="0026188C" w:rsidRPr="00706BE4">
      <w:pPr>
        <w:pStyle w:val="tekst"/>
        <w:spacing w:afterAutospacing="false" w:after="0" w:beforeAutospacing="false" w:before="0"/>
        <w:ind w:firstLine="708"/>
        <w:jc w:val="both"/>
      </w:pPr>
    </w:p>
    <w:p w:rsidRDefault="0026188C" w:rsidP="0026188C" w:rsidR="0026188C" w:rsidRPr="00706BE4">
      <w:pPr>
        <w:pStyle w:val="tekst"/>
        <w:ind w:firstLine="708"/>
      </w:pPr>
      <w:r w:rsidRPr="00706BE4">
        <w:t>Utvrđena je vrijednost predmetne nekretnine 1.113.343,00 kn.</w:t>
      </w:r>
    </w:p>
    <w:p w:rsidRDefault="0026188C" w:rsidP="0026188C" w:rsidR="0026188C" w:rsidRPr="00706BE4">
      <w:pPr>
        <w:pStyle w:val="tekst"/>
        <w:spacing w:afterAutospacing="false" w:after="0" w:beforeAutospacing="false" w:before="0"/>
        <w:ind w:firstLine="708"/>
        <w:jc w:val="both"/>
      </w:pPr>
    </w:p>
    <w:p w:rsidRDefault="0026188C" w:rsidP="0026188C" w:rsidR="0026188C" w:rsidRPr="00706BE4">
      <w:pPr>
        <w:ind w:firstLine="708"/>
        <w:jc w:val="both"/>
      </w:pPr>
      <w:r w:rsidRPr="00706BE4">
        <w:rPr>
          <w:b/>
        </w:rPr>
        <w:t>II</w:t>
      </w:r>
      <w:r w:rsidRPr="00706BE4">
        <w:t xml:space="preserve"> Nekretnine iz točke I ovog Zaključka bit će prodane na usmenoj javnoj dražbi.</w:t>
      </w:r>
      <w:r w:rsidRPr="00706BE4">
        <w:tab/>
        <w:t xml:space="preserve"> Na drugom ročištu za dražbu nekretnine se prodaju po utvrđenoj vrijednosti. Ročište za </w:t>
      </w:r>
      <w:r w:rsidRPr="00706BE4">
        <w:rPr>
          <w:b/>
        </w:rPr>
        <w:t>drugu</w:t>
      </w:r>
      <w:r w:rsidRPr="00706BE4">
        <w:t xml:space="preserve"> dražbu se određuje za dan </w:t>
      </w:r>
    </w:p>
    <w:p w:rsidRDefault="0026188C" w:rsidP="0026188C" w:rsidR="0026188C" w:rsidRPr="00706BE4">
      <w:pPr>
        <w:ind w:firstLine="708"/>
        <w:jc w:val="both"/>
      </w:pPr>
      <w:r w:rsidRPr="00706BE4">
        <w:tab/>
      </w:r>
    </w:p>
    <w:p w:rsidRDefault="0026188C" w:rsidP="0026188C" w:rsidR="0026188C" w:rsidRPr="00706BE4">
      <w:pPr>
        <w:ind w:firstLine="708"/>
        <w:jc w:val="center"/>
        <w:rPr>
          <w:b/>
        </w:rPr>
      </w:pPr>
      <w:r w:rsidRPr="00706BE4">
        <w:rPr>
          <w:b/>
        </w:rPr>
        <w:t>29. rujna 2015. godine sa početkom u 10,15</w:t>
      </w:r>
      <w:r w:rsidR="00325D5E" w:rsidRPr="00706BE4">
        <w:rPr>
          <w:b/>
        </w:rPr>
        <w:t xml:space="preserve"> sati</w:t>
      </w:r>
    </w:p>
    <w:p w:rsidRDefault="0026188C" w:rsidP="0026188C" w:rsidR="0026188C" w:rsidRPr="00706BE4">
      <w:pPr>
        <w:ind w:firstLine="708"/>
        <w:jc w:val="center"/>
        <w:rPr>
          <w:b/>
        </w:rPr>
      </w:pPr>
      <w:r w:rsidRPr="00706BE4">
        <w:rPr>
          <w:b/>
        </w:rPr>
        <w:t>kod Trgovačkog suda u Zagrebu, Zagreb, Petrinjska 8, soba 95</w:t>
      </w:r>
    </w:p>
    <w:p w:rsidRDefault="0026188C" w:rsidP="0026188C" w:rsidR="0026188C" w:rsidRPr="00706BE4">
      <w:pPr>
        <w:ind w:firstLine="708"/>
        <w:jc w:val="center"/>
        <w:rPr>
          <w:u w:val="single"/>
        </w:rPr>
      </w:pPr>
    </w:p>
    <w:p w:rsidRDefault="0026188C" w:rsidP="0026188C" w:rsidR="0026188C" w:rsidRPr="00706BE4">
      <w:pPr>
        <w:jc w:val="both"/>
      </w:pPr>
      <w:r w:rsidRPr="00706BE4">
        <w:tab/>
      </w:r>
      <w:r w:rsidRPr="00706BE4">
        <w:rPr>
          <w:b/>
        </w:rPr>
        <w:t xml:space="preserve">III  </w:t>
      </w:r>
      <w:r w:rsidRPr="00706BE4">
        <w:t xml:space="preserve"> Ovaj Zaključak objaviti  će se:</w:t>
      </w:r>
    </w:p>
    <w:p w:rsidRDefault="0026188C" w:rsidP="0026188C" w:rsidR="0026188C" w:rsidRPr="00706BE4">
      <w:pPr>
        <w:numPr>
          <w:ilvl w:val="0"/>
          <w:numId w:val="15"/>
        </w:numPr>
        <w:ind w:left="0"/>
        <w:jc w:val="both"/>
      </w:pPr>
      <w:r w:rsidRPr="00706BE4">
        <w:tab/>
        <w:t>oglasnoj ploči suda na rok od 15 dana</w:t>
      </w:r>
    </w:p>
    <w:p w:rsidRDefault="0026188C" w:rsidP="0026188C" w:rsidR="0026188C" w:rsidRPr="00706BE4">
      <w:pPr>
        <w:numPr>
          <w:ilvl w:val="0"/>
          <w:numId w:val="15"/>
        </w:numPr>
        <w:jc w:val="both"/>
      </w:pPr>
      <w:r w:rsidRPr="00706BE4">
        <w:t>stečajni upravitelj će dostaviti Zaključak radi objave na web stečaj i u registar nekretnina koje se prodaju u ovrsi i stečaju</w:t>
      </w:r>
    </w:p>
    <w:p w:rsidRDefault="0026188C" w:rsidP="0026188C" w:rsidR="0026188C" w:rsidRPr="00706BE4">
      <w:pPr>
        <w:numPr>
          <w:ilvl w:val="0"/>
          <w:numId w:val="15"/>
        </w:numPr>
        <w:jc w:val="both"/>
      </w:pPr>
      <w:r w:rsidRPr="00706BE4">
        <w:t>razlučni vjerovnici su ovlašteni objaviti ovaj zaključak na svojim Internet stranicama i na drugi način sa ciljem bržeg unovčenja nekretnine.</w:t>
      </w:r>
    </w:p>
    <w:p w:rsidRDefault="0026188C" w:rsidP="0026188C" w:rsidR="0026188C" w:rsidRPr="00706BE4">
      <w:pPr>
        <w:jc w:val="both"/>
      </w:pPr>
    </w:p>
    <w:p w:rsidRDefault="0026188C" w:rsidP="0026188C" w:rsidR="0026188C" w:rsidRPr="00706BE4">
      <w:pPr>
        <w:ind w:firstLine="360"/>
        <w:jc w:val="both"/>
      </w:pPr>
      <w:r w:rsidRPr="00706BE4">
        <w:rPr>
          <w:b/>
        </w:rPr>
        <w:t>IV</w:t>
      </w:r>
      <w:r w:rsidRPr="00706BE4">
        <w:t xml:space="preserve">  Uvjeti prodaje</w:t>
      </w:r>
    </w:p>
    <w:p w:rsidRDefault="0026188C" w:rsidP="0026188C" w:rsidR="0026188C" w:rsidRPr="00706BE4">
      <w:pPr>
        <w:jc w:val="both"/>
      </w:pPr>
    </w:p>
    <w:p w:rsidRDefault="0026188C" w:rsidP="0026188C" w:rsidR="0026188C" w:rsidRPr="00706BE4">
      <w:pPr>
        <w:ind w:firstLine="360"/>
      </w:pPr>
      <w:r w:rsidRPr="00706BE4">
        <w:t>- Nekretnine će se prodati putem javne dražbe</w:t>
      </w:r>
    </w:p>
    <w:p w:rsidRDefault="0026188C" w:rsidP="0026188C" w:rsidR="0026188C" w:rsidRPr="00706BE4">
      <w:pPr>
        <w:ind w:firstLine="360"/>
        <w:jc w:val="both"/>
      </w:pPr>
      <w:r w:rsidRPr="00706BE4">
        <w:t>- Nekretnine su slobodne od osoba i stvari.</w:t>
      </w:r>
    </w:p>
    <w:p w:rsidRDefault="0026188C" w:rsidP="0026188C" w:rsidR="0026188C" w:rsidRPr="00706BE4">
      <w:pPr>
        <w:tabs>
          <w:tab w:pos="0" w:val="left"/>
          <w:tab w:pos="2160" w:val="left"/>
        </w:tabs>
        <w:jc w:val="both"/>
      </w:pPr>
      <w:r w:rsidRPr="00706BE4">
        <w:t xml:space="preserve">      - Kupac je dužan  položiti kupovninu u roku 30 dana od pravomoćnosti rješenja o dosudi. Ako kupac u tom roku ne položi kupovninu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26188C" w:rsidP="0026188C" w:rsidR="0026188C" w:rsidRPr="00706BE4">
      <w:pPr>
        <w:jc w:val="both"/>
      </w:pPr>
      <w:r w:rsidRPr="00706BE4">
        <w:t xml:space="preserve">-  Kao kupci na dražbi mogu sudjelovati samo osobe koje su položile jamčevinu na žiro račun Trgovačkog suda u Zagrebu broj IBAN: HR9223900011300000460, poziv na broj 41-139-15 sa naznakom «jamčevina za javnu dražbu Min nekretnine d.o.o.» u iznosu od 5 posto početne prodajne cijene i to najkasnije 3 dana prije održavanja ročišta. Kupac je potvrdu o prethodnoj uplati dužan predočiti sucu na dan održavanja javne dražbe. </w:t>
      </w:r>
    </w:p>
    <w:p w:rsidRDefault="0026188C" w:rsidP="0026188C" w:rsidR="0026188C" w:rsidRPr="00706BE4">
      <w:pPr>
        <w:jc w:val="both"/>
      </w:pPr>
      <w:r w:rsidRPr="00706BE4">
        <w:t>-</w:t>
      </w:r>
      <w:r w:rsidRPr="00706BE4">
        <w:tab/>
        <w:t xml:space="preserve">Osiguranje nisu dužni položiti razlučni vjerovnici, ako sudjeluju kao kupci jer njihova tražbina premašuje iznos osiguranja. </w:t>
      </w:r>
    </w:p>
    <w:p w:rsidRDefault="0026188C" w:rsidP="0026188C" w:rsidR="0026188C" w:rsidRPr="00706BE4">
      <w:pPr>
        <w:jc w:val="both"/>
      </w:pPr>
      <w:r w:rsidRPr="00706BE4">
        <w:t>-</w:t>
      </w:r>
      <w:r w:rsidRPr="00706BE4">
        <w:tab/>
        <w:t>Ponuditelju, čija ponuda ne bude prihvaćena, jamčevina će se vratiti odmah po okončanju ročišta.</w:t>
      </w:r>
    </w:p>
    <w:p w:rsidRDefault="0026188C" w:rsidP="0026188C" w:rsidR="0026188C" w:rsidRPr="00706BE4">
      <w:pPr>
        <w:jc w:val="both"/>
      </w:pPr>
      <w:r w:rsidRPr="00706BE4">
        <w:t>-</w:t>
      </w:r>
      <w:r w:rsidRPr="00706BE4">
        <w:tab/>
        <w:t>Poreze i pristojbe u svezi s prodajom plaća kupac, kao i troškove uknjižbe.</w:t>
      </w:r>
    </w:p>
    <w:p w:rsidRDefault="0026188C" w:rsidP="0026188C" w:rsidR="0026188C" w:rsidRPr="00706BE4">
      <w:pPr>
        <w:jc w:val="both"/>
      </w:pPr>
      <w:r w:rsidRPr="00706BE4">
        <w:t>-</w:t>
      </w:r>
      <w:r w:rsidRPr="00706BE4">
        <w:tab/>
        <w:t>Ročište za javnu dražbu održati će se iako na njemu sudjeluje samo jedan ponuditelj.</w:t>
      </w:r>
    </w:p>
    <w:p w:rsidRDefault="0026188C" w:rsidP="0026188C" w:rsidR="0026188C" w:rsidRPr="00706BE4">
      <w:pPr>
        <w:jc w:val="both"/>
      </w:pPr>
      <w:r w:rsidRPr="00706BE4">
        <w:t>-</w:t>
      </w:r>
      <w:r w:rsidRPr="00706BE4">
        <w:tab/>
        <w:t>Imovina se prodaje po principu viđeno-kupljeno što isključuje sve naknadne prigovore kupca na materijalne nedostatke.</w:t>
      </w:r>
    </w:p>
    <w:p w:rsidRDefault="0026188C" w:rsidP="0026188C" w:rsidR="0026188C" w:rsidRPr="00706BE4">
      <w:pPr>
        <w:jc w:val="both"/>
      </w:pPr>
      <w:r w:rsidRPr="00706BE4">
        <w:t xml:space="preserve">- </w:t>
      </w:r>
      <w:r w:rsidRPr="00706BE4">
        <w:tab/>
        <w:t>Nakon što kupac položi kupovinu i rješenje o dosudi postane pravomoćno sud će zaključkom o predaji nekretnine kupcu odrediti upis prava vlasništva u korist kupca te brisanje tereta na tim nekretninama.</w:t>
      </w:r>
    </w:p>
    <w:p w:rsidRDefault="0026188C" w:rsidP="0026188C" w:rsidR="0026188C" w:rsidRPr="00706BE4">
      <w:pPr>
        <w:numPr>
          <w:ilvl w:val="0"/>
          <w:numId w:val="15"/>
        </w:numPr>
        <w:ind w:left="0"/>
        <w:jc w:val="both"/>
      </w:pPr>
      <w:r w:rsidRPr="00706BE4">
        <w:t>Imovina koja je predmet prodaje kao i procjena može se razgledati uz prethodni dogovor sa stečajnim upraviteljem.</w:t>
      </w:r>
    </w:p>
    <w:p w:rsidRDefault="0026188C" w:rsidP="00B371EC" w:rsidR="0026188C" w:rsidRPr="00706BE4">
      <w:pPr>
        <w:jc w:val="both"/>
      </w:pPr>
    </w:p>
    <w:p w:rsidRDefault="00B371EC" w:rsidP="00380806" w:rsidR="0066401D" w:rsidRPr="00706BE4">
      <w:pPr>
        <w:jc w:val="both"/>
      </w:pPr>
      <w:r w:rsidRPr="00706BE4">
        <w:tab/>
      </w:r>
      <w:r w:rsidR="00380806" w:rsidRPr="00706BE4">
        <w:tab/>
      </w:r>
      <w:r w:rsidR="00380806" w:rsidRPr="00706BE4">
        <w:tab/>
      </w:r>
      <w:r w:rsidR="00380806" w:rsidRPr="00706BE4">
        <w:tab/>
      </w:r>
      <w:r w:rsidR="00DC37C3" w:rsidRPr="00706BE4">
        <w:t xml:space="preserve">D o v r š e n o   u  </w:t>
      </w:r>
      <w:r w:rsidR="00D727FF" w:rsidRPr="00706BE4">
        <w:t>1</w:t>
      </w:r>
      <w:r w:rsidR="003F261E" w:rsidRPr="00706BE4">
        <w:t>0</w:t>
      </w:r>
      <w:r w:rsidR="00157B20" w:rsidRPr="00706BE4">
        <w:t>,</w:t>
      </w:r>
      <w:r w:rsidR="00706BE4">
        <w:t>3</w:t>
      </w:r>
      <w:r w:rsidR="00D671E3" w:rsidRPr="00706BE4">
        <w:t>0</w:t>
      </w:r>
      <w:r w:rsidR="0066401D" w:rsidRPr="00706BE4">
        <w:t xml:space="preserve"> sati</w:t>
      </w:r>
    </w:p>
    <w:p w:rsidRDefault="0066401D" w:rsidP="00565B3B" w:rsidR="0066401D" w:rsidRPr="00706BE4">
      <w:pPr>
        <w:jc w:val="both"/>
      </w:pPr>
    </w:p>
    <w:p w:rsidRDefault="0066401D" w:rsidP="00380806" w:rsidR="0066401D" w:rsidRPr="00706BE4">
      <w:pPr>
        <w:ind w:firstLine="708" w:left="2832"/>
        <w:jc w:val="both"/>
      </w:pPr>
      <w:r w:rsidRPr="00706BE4">
        <w:lastRenderedPageBreak/>
        <w:t>Stečajni sudac:</w:t>
      </w:r>
      <w:r w:rsidRPr="00706BE4">
        <w:tab/>
      </w:r>
      <w:r w:rsidRPr="00706BE4">
        <w:tab/>
      </w:r>
      <w:r w:rsidRPr="00706BE4">
        <w:tab/>
      </w:r>
      <w:r w:rsidRPr="00706BE4">
        <w:tab/>
      </w:r>
      <w:r w:rsidRPr="00706BE4">
        <w:tab/>
      </w:r>
      <w:r w:rsidRPr="00706BE4">
        <w:tab/>
      </w:r>
      <w:r w:rsidR="00D727FF" w:rsidRPr="00706BE4">
        <w:t>dr. sc. Jelena Čuveljak</w:t>
      </w:r>
      <w:r w:rsidRPr="00706BE4">
        <w:tab/>
      </w:r>
      <w:r w:rsidRPr="00706BE4">
        <w:tab/>
      </w:r>
      <w:r w:rsidRPr="00706BE4">
        <w:tab/>
      </w:r>
      <w:r w:rsidRPr="00706BE4">
        <w:tab/>
      </w:r>
      <w:r w:rsidRPr="00706BE4">
        <w:tab/>
      </w:r>
      <w:r w:rsidR="004954AD" w:rsidRPr="00706BE4">
        <w:tab/>
      </w:r>
      <w:r w:rsidR="000958D0" w:rsidRPr="00706BE4">
        <w:tab/>
      </w:r>
      <w:r w:rsidR="000958D0" w:rsidRPr="00706BE4">
        <w:tab/>
      </w:r>
      <w:r w:rsidR="000958D0" w:rsidRPr="00706BE4">
        <w:tab/>
      </w:r>
      <w:r w:rsidR="000958D0" w:rsidRPr="00706BE4">
        <w:tab/>
      </w:r>
      <w:r w:rsidR="000958D0" w:rsidRPr="00706BE4">
        <w:tab/>
      </w:r>
      <w:r w:rsidR="000958D0" w:rsidRPr="00706BE4">
        <w:tab/>
      </w:r>
      <w:r w:rsidR="000958D0" w:rsidRPr="00706BE4">
        <w:tab/>
        <w:t xml:space="preserve"> </w:t>
      </w:r>
    </w:p>
    <w:p w:rsidRDefault="0066401D" w:rsidP="002600E2" w:rsidR="0066401D" w:rsidRPr="00706BE4">
      <w:pPr>
        <w:ind w:firstLine="708" w:left="5664"/>
        <w:jc w:val="both"/>
      </w:pPr>
      <w:r w:rsidRPr="00706BE4">
        <w:t>Stečajn</w:t>
      </w:r>
      <w:r w:rsidR="00FE15DC" w:rsidRPr="00706BE4">
        <w:t>i</w:t>
      </w:r>
      <w:r w:rsidRPr="00706BE4">
        <w:t xml:space="preserve"> upravitelj:</w:t>
      </w:r>
      <w:r w:rsidRPr="00706BE4">
        <w:tab/>
      </w:r>
      <w:r w:rsidRPr="00706BE4">
        <w:tab/>
      </w:r>
      <w:r w:rsidR="00706BE4">
        <w:t>Alma Klepac</w:t>
      </w:r>
      <w:r w:rsidRPr="00706BE4">
        <w:tab/>
      </w:r>
      <w:r w:rsidRPr="00706BE4">
        <w:tab/>
      </w:r>
    </w:p>
    <w:p w:rsidRDefault="00706BE4" w:rsidP="002871DE" w:rsidR="00706BE4">
      <w:pPr>
        <w:ind w:left="3540"/>
        <w:jc w:val="both"/>
      </w:pPr>
    </w:p>
    <w:p w:rsidRDefault="0066401D" w:rsidP="002871DE" w:rsidR="00FE2608">
      <w:pPr>
        <w:ind w:left="3540"/>
        <w:jc w:val="both"/>
      </w:pPr>
      <w:r w:rsidRPr="00706BE4">
        <w:t>Zapisničar</w:t>
      </w:r>
      <w:r w:rsidR="008500E1" w:rsidRPr="00706BE4">
        <w:t>:</w:t>
      </w:r>
      <w:r w:rsidRPr="00706BE4">
        <w:tab/>
      </w:r>
    </w:p>
    <w:p w:rsidRDefault="00706BE4" w:rsidP="002871DE" w:rsidR="00706BE4">
      <w:pPr>
        <w:ind w:left="3540"/>
        <w:jc w:val="both"/>
      </w:pPr>
    </w:p>
    <w:p w:rsidRDefault="00706BE4" w:rsidP="002871DE" w:rsidR="00706BE4">
      <w:pPr>
        <w:ind w:left="3540"/>
        <w:jc w:val="both"/>
      </w:pPr>
    </w:p>
    <w:p w:rsidRDefault="00706BE4" w:rsidP="002871DE" w:rsidR="00706BE4" w:rsidRPr="00706BE4">
      <w:pPr>
        <w:ind w:left="3540"/>
        <w:jc w:val="both"/>
      </w:pPr>
      <w:r>
        <w:tab/>
      </w:r>
      <w:r>
        <w:tab/>
      </w:r>
      <w:r>
        <w:tab/>
      </w:r>
      <w:r>
        <w:tab/>
        <w:t>Stranke:</w:t>
      </w:r>
    </w:p>
    <w:sectPr w:rsidSect="00D671E3" w:rsidR="00706BE4" w:rsidRPr="00706BE4">
      <w:headerReference w:type="even" r:id="rId10"/>
      <w:headerReference w:type="default" r:id="rId11"/>
      <w:pgSz w:code="9" w:h="16838" w:w="11906"/>
      <w:pgMar w:gutter="0" w:footer="0" w:header="96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9F7" w:rsidR="004D79F7">
      <w:r>
        <w:separator/>
      </w:r>
    </w:p>
  </w:endnote>
  <w:endnote w:id="0" w:type="continuationSeparator">
    <w:p w:rsidRDefault="004D79F7" w:rsidR="004D7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9F7" w:rsidR="004D79F7">
      <w:r>
        <w:separator/>
      </w:r>
    </w:p>
  </w:footnote>
  <w:footnote w:id="0" w:type="continuationSeparator">
    <w:p w:rsidRDefault="004D79F7" w:rsidR="004D79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4B8" w:rsidP="00553D61" w:rsidR="004574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74B8" w:rsidR="00457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4B8" w:rsidP="00553D61" w:rsidR="004574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71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574B8" w:rsidP="00D43823" w:rsidR="004574B8">
    <w:pPr>
      <w:pStyle w:val="Zaglavlje"/>
      <w:jc w:val="center"/>
    </w:pPr>
    <w:r>
      <w:t xml:space="preserve"> </w:t>
    </w:r>
    <w:r>
      <w:tab/>
    </w:r>
    <w:r>
      <w:tab/>
      <w:t>5 St-</w:t>
    </w:r>
    <w:r w:rsidR="00D671E3">
      <w:t>139/15-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DA6A35"/>
    <w:multiLevelType w:val="hybridMultilevel"/>
    <w:tmpl w:val="E4BEE3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D243AC"/>
    <w:multiLevelType w:val="hybridMultilevel"/>
    <w:tmpl w:val="8C2630CA"/>
    <w:lvl w:tplc="3576616C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">
    <w:nsid w:val="26041358"/>
    <w:multiLevelType w:val="hybridMultilevel"/>
    <w:tmpl w:val="2EAA81C4"/>
    <w:lvl w:tplc="788E544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4">
    <w:nsid w:val="2E2D3462"/>
    <w:multiLevelType w:val="hybridMultilevel"/>
    <w:tmpl w:val="1A62A2C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0438FC"/>
    <w:multiLevelType w:val="hybridMultilevel"/>
    <w:tmpl w:val="F5C8C22E"/>
    <w:lvl w:tplc="D8A0FA5A" w:ilvl="0">
      <w:start w:val="1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333C36F1"/>
    <w:multiLevelType w:val="hybridMultilevel"/>
    <w:tmpl w:val="8C2630CA"/>
    <w:lvl w:tplc="3576616C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7">
    <w:nsid w:val="33BA3547"/>
    <w:multiLevelType w:val="hybridMultilevel"/>
    <w:tmpl w:val="501231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73913EE"/>
    <w:multiLevelType w:val="singleLevel"/>
    <w:tmpl w:val="9A58BA6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4BDC7D20"/>
    <w:multiLevelType w:val="hybridMultilevel"/>
    <w:tmpl w:val="C4489496"/>
    <w:lvl w:tplc="DF92A3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7338CC"/>
    <w:multiLevelType w:val="hybridMultilevel"/>
    <w:tmpl w:val="18A861B4"/>
    <w:lvl w:tplc="76065E4C" w:ilvl="0">
      <w:start w:val="2"/>
      <w:numFmt w:val="decimal"/>
      <w:lvlText w:val="%1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6783633D"/>
    <w:multiLevelType w:val="hybridMultilevel"/>
    <w:tmpl w:val="E7FA1982"/>
    <w:lvl w:tplc="CBD65B2A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6C9559FB"/>
    <w:multiLevelType w:val="hybridMultilevel"/>
    <w:tmpl w:val="2F2AD02A"/>
    <w:lvl w:tplc="A0A6AE7A" w:ilvl="0">
      <w:start w:val="22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6FCD6C94"/>
    <w:multiLevelType w:val="hybridMultilevel"/>
    <w:tmpl w:val="7D4E8040"/>
    <w:lvl w:tplc="D8A0FA5A" w:ilvl="0">
      <w:start w:val="1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6834E26"/>
    <w:multiLevelType w:val="hybridMultilevel"/>
    <w:tmpl w:val="8C2630CA"/>
    <w:lvl w:tplc="3576616C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7"/>
  </w:num>
  <w:num w:numId="5">
    <w:abstractNumId w:val="2"/>
  </w:num>
  <w:num w:numId="6">
    <w:abstractNumId w:val="5"/>
  </w:num>
  <w:num w:numId="7">
    <w:abstractNumId w:val="13"/>
  </w:num>
  <w:num w:numId="8">
    <w:abstractNumId w:val="4"/>
  </w:num>
  <w:num w:numId="9">
    <w:abstractNumId w:val="12"/>
  </w:num>
  <w:num w:numId="10">
    <w:abstractNumId w:val="11"/>
  </w:num>
  <w:num w:numId="11">
    <w:abstractNumId w:val="10"/>
  </w:num>
  <w:num w:numId="12">
    <w:abstractNumId w:val="6"/>
  </w:num>
  <w:num w:numId="13">
    <w:abstractNumId w:val="1"/>
  </w:num>
  <w:num w:numId="14">
    <w:abstractNumId w:val="14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20DB3"/>
    <w:rsid w:val="000212BA"/>
    <w:rsid w:val="00036834"/>
    <w:rsid w:val="000421C1"/>
    <w:rsid w:val="00056309"/>
    <w:rsid w:val="0007128F"/>
    <w:rsid w:val="000811C2"/>
    <w:rsid w:val="00085BA7"/>
    <w:rsid w:val="00086579"/>
    <w:rsid w:val="00095758"/>
    <w:rsid w:val="000958D0"/>
    <w:rsid w:val="00095D57"/>
    <w:rsid w:val="00097114"/>
    <w:rsid w:val="000C3569"/>
    <w:rsid w:val="000D16E2"/>
    <w:rsid w:val="000D43B2"/>
    <w:rsid w:val="000F252B"/>
    <w:rsid w:val="000F2582"/>
    <w:rsid w:val="000F316A"/>
    <w:rsid w:val="000F41DC"/>
    <w:rsid w:val="00146B9C"/>
    <w:rsid w:val="00151891"/>
    <w:rsid w:val="00157B20"/>
    <w:rsid w:val="00167C78"/>
    <w:rsid w:val="00175518"/>
    <w:rsid w:val="0018040C"/>
    <w:rsid w:val="00180DFA"/>
    <w:rsid w:val="00180F65"/>
    <w:rsid w:val="0018259D"/>
    <w:rsid w:val="00182CC1"/>
    <w:rsid w:val="00195F93"/>
    <w:rsid w:val="0019761B"/>
    <w:rsid w:val="001A0462"/>
    <w:rsid w:val="001A235E"/>
    <w:rsid w:val="001B46DA"/>
    <w:rsid w:val="001E0743"/>
    <w:rsid w:val="001E13AD"/>
    <w:rsid w:val="001E7A64"/>
    <w:rsid w:val="001E7E1B"/>
    <w:rsid w:val="001E7E44"/>
    <w:rsid w:val="001F67FE"/>
    <w:rsid w:val="00210453"/>
    <w:rsid w:val="00227D13"/>
    <w:rsid w:val="00246FB9"/>
    <w:rsid w:val="002600E2"/>
    <w:rsid w:val="0026188C"/>
    <w:rsid w:val="002626CF"/>
    <w:rsid w:val="00276D26"/>
    <w:rsid w:val="002871DE"/>
    <w:rsid w:val="00287A77"/>
    <w:rsid w:val="00293BE8"/>
    <w:rsid w:val="002947F9"/>
    <w:rsid w:val="002954A7"/>
    <w:rsid w:val="002A302A"/>
    <w:rsid w:val="002B2D19"/>
    <w:rsid w:val="002B4DF4"/>
    <w:rsid w:val="002C0642"/>
    <w:rsid w:val="002C5109"/>
    <w:rsid w:val="002F293E"/>
    <w:rsid w:val="00305BE5"/>
    <w:rsid w:val="00325D5E"/>
    <w:rsid w:val="003414CD"/>
    <w:rsid w:val="0034494E"/>
    <w:rsid w:val="00362B80"/>
    <w:rsid w:val="00380806"/>
    <w:rsid w:val="003A2AC9"/>
    <w:rsid w:val="003A3623"/>
    <w:rsid w:val="003B0AED"/>
    <w:rsid w:val="003C082F"/>
    <w:rsid w:val="003C7A0E"/>
    <w:rsid w:val="003D4C7D"/>
    <w:rsid w:val="003D6C2B"/>
    <w:rsid w:val="003E39D4"/>
    <w:rsid w:val="003F261E"/>
    <w:rsid w:val="003F7561"/>
    <w:rsid w:val="00412118"/>
    <w:rsid w:val="004217A6"/>
    <w:rsid w:val="00424E39"/>
    <w:rsid w:val="00431E16"/>
    <w:rsid w:val="00436C34"/>
    <w:rsid w:val="004574B8"/>
    <w:rsid w:val="0046088C"/>
    <w:rsid w:val="00474445"/>
    <w:rsid w:val="00486979"/>
    <w:rsid w:val="004954AD"/>
    <w:rsid w:val="004B62E8"/>
    <w:rsid w:val="004C2B01"/>
    <w:rsid w:val="004D3345"/>
    <w:rsid w:val="004D79F7"/>
    <w:rsid w:val="004E3068"/>
    <w:rsid w:val="004E4000"/>
    <w:rsid w:val="004E5703"/>
    <w:rsid w:val="004F0AC0"/>
    <w:rsid w:val="004F4E04"/>
    <w:rsid w:val="004F7402"/>
    <w:rsid w:val="00512D4E"/>
    <w:rsid w:val="00531FFD"/>
    <w:rsid w:val="00551BFA"/>
    <w:rsid w:val="00553D61"/>
    <w:rsid w:val="00554C79"/>
    <w:rsid w:val="00561548"/>
    <w:rsid w:val="00565B3B"/>
    <w:rsid w:val="00595F52"/>
    <w:rsid w:val="005D6BE6"/>
    <w:rsid w:val="005E4921"/>
    <w:rsid w:val="005F6C46"/>
    <w:rsid w:val="006076FF"/>
    <w:rsid w:val="00626DB9"/>
    <w:rsid w:val="00627196"/>
    <w:rsid w:val="0063764F"/>
    <w:rsid w:val="00651B01"/>
    <w:rsid w:val="0066401D"/>
    <w:rsid w:val="00672CE8"/>
    <w:rsid w:val="00681923"/>
    <w:rsid w:val="0069134A"/>
    <w:rsid w:val="00692251"/>
    <w:rsid w:val="006A3B36"/>
    <w:rsid w:val="006B6B27"/>
    <w:rsid w:val="006D15BA"/>
    <w:rsid w:val="006D518E"/>
    <w:rsid w:val="006E7FC5"/>
    <w:rsid w:val="00701346"/>
    <w:rsid w:val="00706BE4"/>
    <w:rsid w:val="00711DB1"/>
    <w:rsid w:val="00714CA0"/>
    <w:rsid w:val="0073041B"/>
    <w:rsid w:val="00735361"/>
    <w:rsid w:val="007372A0"/>
    <w:rsid w:val="0074257A"/>
    <w:rsid w:val="0074370A"/>
    <w:rsid w:val="00752A19"/>
    <w:rsid w:val="00752ED2"/>
    <w:rsid w:val="0075337A"/>
    <w:rsid w:val="007546A7"/>
    <w:rsid w:val="00775359"/>
    <w:rsid w:val="00781081"/>
    <w:rsid w:val="0078706D"/>
    <w:rsid w:val="0079340F"/>
    <w:rsid w:val="007A5758"/>
    <w:rsid w:val="007A7489"/>
    <w:rsid w:val="007C16FB"/>
    <w:rsid w:val="007C40A7"/>
    <w:rsid w:val="007C75F8"/>
    <w:rsid w:val="007D7100"/>
    <w:rsid w:val="007E26BB"/>
    <w:rsid w:val="007F50E8"/>
    <w:rsid w:val="008170B2"/>
    <w:rsid w:val="0083671D"/>
    <w:rsid w:val="008500E1"/>
    <w:rsid w:val="00870F35"/>
    <w:rsid w:val="00875401"/>
    <w:rsid w:val="00894499"/>
    <w:rsid w:val="008A0255"/>
    <w:rsid w:val="008B427E"/>
    <w:rsid w:val="008B550B"/>
    <w:rsid w:val="008B6AAC"/>
    <w:rsid w:val="008C07CE"/>
    <w:rsid w:val="008C4BA3"/>
    <w:rsid w:val="008C5563"/>
    <w:rsid w:val="008F2D53"/>
    <w:rsid w:val="008F7B07"/>
    <w:rsid w:val="00904068"/>
    <w:rsid w:val="009158FF"/>
    <w:rsid w:val="009242AE"/>
    <w:rsid w:val="0092561B"/>
    <w:rsid w:val="00925BB9"/>
    <w:rsid w:val="009576B6"/>
    <w:rsid w:val="00973F2F"/>
    <w:rsid w:val="009B34B3"/>
    <w:rsid w:val="009B3CA2"/>
    <w:rsid w:val="009D439E"/>
    <w:rsid w:val="009E6020"/>
    <w:rsid w:val="00A00B2F"/>
    <w:rsid w:val="00A03B97"/>
    <w:rsid w:val="00A10C68"/>
    <w:rsid w:val="00A23B4F"/>
    <w:rsid w:val="00A3633A"/>
    <w:rsid w:val="00A423EE"/>
    <w:rsid w:val="00A46FAF"/>
    <w:rsid w:val="00A671D5"/>
    <w:rsid w:val="00A73BAD"/>
    <w:rsid w:val="00AA2906"/>
    <w:rsid w:val="00AB045B"/>
    <w:rsid w:val="00AC04EE"/>
    <w:rsid w:val="00AC48F6"/>
    <w:rsid w:val="00AE4749"/>
    <w:rsid w:val="00B00D48"/>
    <w:rsid w:val="00B156C5"/>
    <w:rsid w:val="00B24793"/>
    <w:rsid w:val="00B31B2B"/>
    <w:rsid w:val="00B371EC"/>
    <w:rsid w:val="00B42E4C"/>
    <w:rsid w:val="00B542E5"/>
    <w:rsid w:val="00B653EF"/>
    <w:rsid w:val="00B7143D"/>
    <w:rsid w:val="00B85A8F"/>
    <w:rsid w:val="00B86CBE"/>
    <w:rsid w:val="00BA12DC"/>
    <w:rsid w:val="00BA2AC2"/>
    <w:rsid w:val="00BB5F8D"/>
    <w:rsid w:val="00BC33BC"/>
    <w:rsid w:val="00BC3740"/>
    <w:rsid w:val="00BC5C52"/>
    <w:rsid w:val="00BE4749"/>
    <w:rsid w:val="00BE4E73"/>
    <w:rsid w:val="00BE546D"/>
    <w:rsid w:val="00BF4F69"/>
    <w:rsid w:val="00C117E6"/>
    <w:rsid w:val="00C1314F"/>
    <w:rsid w:val="00C149E9"/>
    <w:rsid w:val="00C16A72"/>
    <w:rsid w:val="00C26761"/>
    <w:rsid w:val="00C3403B"/>
    <w:rsid w:val="00C4013B"/>
    <w:rsid w:val="00C47B55"/>
    <w:rsid w:val="00C50E07"/>
    <w:rsid w:val="00C613C1"/>
    <w:rsid w:val="00C82653"/>
    <w:rsid w:val="00CE000A"/>
    <w:rsid w:val="00CE2A87"/>
    <w:rsid w:val="00CE7696"/>
    <w:rsid w:val="00CF61B3"/>
    <w:rsid w:val="00D03533"/>
    <w:rsid w:val="00D10CD2"/>
    <w:rsid w:val="00D21CEA"/>
    <w:rsid w:val="00D427EF"/>
    <w:rsid w:val="00D43823"/>
    <w:rsid w:val="00D47870"/>
    <w:rsid w:val="00D54CA1"/>
    <w:rsid w:val="00D628E2"/>
    <w:rsid w:val="00D6498C"/>
    <w:rsid w:val="00D668CF"/>
    <w:rsid w:val="00D671E3"/>
    <w:rsid w:val="00D72326"/>
    <w:rsid w:val="00D727FF"/>
    <w:rsid w:val="00D830AB"/>
    <w:rsid w:val="00D8770E"/>
    <w:rsid w:val="00DB48CE"/>
    <w:rsid w:val="00DC37C3"/>
    <w:rsid w:val="00DD4384"/>
    <w:rsid w:val="00E110B5"/>
    <w:rsid w:val="00E155AD"/>
    <w:rsid w:val="00E15BD3"/>
    <w:rsid w:val="00E22EAF"/>
    <w:rsid w:val="00E450EB"/>
    <w:rsid w:val="00E477CA"/>
    <w:rsid w:val="00E52E02"/>
    <w:rsid w:val="00E76CD7"/>
    <w:rsid w:val="00E82CDA"/>
    <w:rsid w:val="00E84256"/>
    <w:rsid w:val="00E907C7"/>
    <w:rsid w:val="00EA728F"/>
    <w:rsid w:val="00EB0E19"/>
    <w:rsid w:val="00EC11BC"/>
    <w:rsid w:val="00ED1F47"/>
    <w:rsid w:val="00EF4CD6"/>
    <w:rsid w:val="00F02D98"/>
    <w:rsid w:val="00F034E3"/>
    <w:rsid w:val="00F157E6"/>
    <w:rsid w:val="00F237E0"/>
    <w:rsid w:val="00F24D92"/>
    <w:rsid w:val="00F42A1F"/>
    <w:rsid w:val="00F4406F"/>
    <w:rsid w:val="00F45983"/>
    <w:rsid w:val="00F61114"/>
    <w:rsid w:val="00F7048C"/>
    <w:rsid w:val="00FA3260"/>
    <w:rsid w:val="00FC1C45"/>
    <w:rsid w:val="00FC2C45"/>
    <w:rsid w:val="00FD11F5"/>
    <w:rsid w:val="00FE15DC"/>
    <w:rsid w:val="00FE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4382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438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823"/>
  </w:style>
  <w:style w:styleId="Tekstbalonia" w:type="paragraph">
    <w:name w:val="Balloon Text"/>
    <w:basedOn w:val="Normal"/>
    <w:semiHidden/>
    <w:rsid w:val="00A03B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36C3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97114"/>
    <w:pPr>
      <w:ind w:left="708"/>
    </w:pPr>
  </w:style>
  <w:style w:customStyle="true" w:styleId="tekst" w:type="paragraph">
    <w:name w:val="tekst"/>
    <w:basedOn w:val="Normal"/>
    <w:rsid w:val="00CE000A"/>
    <w:pPr>
      <w:spacing w:afterAutospacing="true" w:after="100" w:beforeAutospacing="true" w:before="100"/>
    </w:pPr>
    <w:rPr>
      <w:lang w:eastAsia="en-US" w:val="en-US"/>
    </w:rPr>
  </w:style>
  <w:style w:customStyle="true" w:styleId="apple-converted-space" w:type="character">
    <w:name w:val="apple-converted-space"/>
    <w:basedOn w:val="Zadanifontodlomka"/>
    <w:rsid w:val="0026188C"/>
  </w:style>
  <w:style w:styleId="Tekstrezerviranogmjesta" w:type="character">
    <w:name w:val="Placeholder Text"/>
    <w:basedOn w:val="Zadanifontodlomka"/>
    <w:uiPriority w:val="99"/>
    <w:semiHidden/>
    <w:rsid w:val="00836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4382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438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823"/>
  </w:style>
  <w:style w:styleId="Tekstbalonia" w:type="paragraph">
    <w:name w:val="Balloon Text"/>
    <w:basedOn w:val="Normal"/>
    <w:semiHidden/>
    <w:rsid w:val="00A03B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36C3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97114"/>
    <w:pPr>
      <w:ind w:left="708"/>
    </w:pPr>
  </w:style>
  <w:style w:customStyle="1" w:styleId="tekst" w:type="paragraph">
    <w:name w:val="tekst"/>
    <w:basedOn w:val="Normal"/>
    <w:rsid w:val="00CE000A"/>
    <w:pPr>
      <w:spacing w:after="100" w:afterAutospacing="1" w:before="100" w:beforeAutospacing="1"/>
    </w:pPr>
    <w:rPr>
      <w:lang w:eastAsia="en-US" w:val="en-US"/>
    </w:rPr>
  </w:style>
  <w:style w:customStyle="1" w:styleId="apple-converted-space" w:type="character">
    <w:name w:val="apple-converted-space"/>
    <w:basedOn w:val="Zadanifontodlomka"/>
    <w:rsid w:val="0026188C"/>
  </w:style>
  <w:style w:styleId="Tekstrezerviranogmjesta" w:type="character">
    <w:name w:val="Placeholder Text"/>
    <w:basedOn w:val="Zadanifontodlomka"/>
    <w:uiPriority w:val="99"/>
    <w:semiHidden/>
    <w:rsid w:val="00836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4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3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72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73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25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769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14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08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3858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3409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15012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56829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72742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223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513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8706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44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833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7960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426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40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36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11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66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230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07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7919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23895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8940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2366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54954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163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629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0210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814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7709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81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9751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76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16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680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272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854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930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274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8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95</izvorni_sadrzaj>
    <derivirana_varijabla naziv="DomainObject.Prostorija.Naziv_1">Soba UZ II 95</derivirana_varijabla>
  </DomainObject.Prostorija.Naziv>
  <DomainObject.Prostorija.Oznaka>
    <izvorni_sadrzaj>UZ II 95</izvorni_sadrzaj>
    <derivirana_varijabla naziv="DomainObject.Prostorija.Oznaka_1">UZ II 95</derivirana_varijabla>
  </DomainObject.Prostorija.Oznaka>
  <DomainObject.Obrazlozenje>
    <izvorni_sadrzaj/>
    <derivirana_varijabla naziv="DomainObject.Obrazlozenje_1"/>
  </DomainObject.Obrazlozenje>
  <DomainObject.StvarniPocetakDatum>
    <izvorni_sadrzaj>9. rujna 2015.</izvorni_sadrzaj>
    <derivirana_varijabla naziv="DomainObject.StvarniPocetakDatum_1">9. rujna 2015.</derivirana_varijabla>
  </DomainObject.StvarniPocetakDatum>
  <DomainObject.StvarniZavrsetakDatum>
    <izvorni_sadrzaj>9. rujna 2015.</izvorni_sadrzaj>
    <derivirana_varijabla naziv="DomainObject.StvarniZavrsetakDatum_1">9. rujna 2015.</derivirana_varijabla>
  </DomainObject.StvarniZavrsetakDatum>
  <DomainObject.PlaniraniZavrsetakDatum>
    <izvorni_sadrzaj>9. rujna 2015.</izvorni_sadrzaj>
    <derivirana_varijabla naziv="DomainObject.PlaniraniZavrsetakDatum_1">9. rujna 2015.</derivirana_varijabla>
  </DomainObject.PlaniraniZavrsetakDatum>
  <DomainObject.PlaniraniPocetakDatum>
    <izvorni_sadrzaj>9. rujna 2015.</izvorni_sadrzaj>
    <derivirana_varijabla naziv="DomainObject.PlaniraniPocetakDatum_1">9. rujna 2015.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>
      <item>Alma Klepac</item>
    </izvorni_sadrzaj>
    <derivirana_varijabla naziv="DomainObject.UcesnikSudskeRadnjeListNaziv_1">
      <item>Alma Klepac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 NEKRETNINE d.o.o. zastupanog po punomoćniku MILE KOŽUL</izvorni_sadrzaj>
    <derivirana_varijabla naziv="DomainObject.Predmet.ProtustrankaFormated_1">  MIN NEKRETNINE d.o.o. zastupanog po punomoćniku MILE KOŽUL</derivirana_varijabla>
  </DomainObject.Predmet.ProtustrankaFormated>
  <DomainObject.Predmet.ProtustrankaFormatedOIB>
    <izvorni_sadrzaj>  MIN NEKRETNINE d.o.o., OIB 42193319514 zastupanog po punomoćniku MILE KOŽUL</izvorni_sadrzaj>
    <derivirana_varijabla naziv="DomainObject.Predmet.ProtustrankaFormatedOIB_1">  MIN NEKRETNINE d.o.o., OIB 42193319514 zastupanog po punomoćniku MILE KOŽUL</derivirana_varijabla>
  </DomainObject.Predmet.ProtustrankaFormatedOIB>
  <DomainObject.Predmet.ProtustrankaFormatedWithAdress>
    <izvorni_sadrzaj> MIN NEKRETNINE d.o.o., Zagrebačka 145/a, 10000 Zagreb zastupanog po punomoćniku MILE KOŽUL</izvorni_sadrzaj>
    <derivirana_varijabla naziv="DomainObject.Predmet.ProtustrankaFormatedWithAdress_1"> MIN NEKRETNINE d.o.o., Zagrebačka 145/a, 10000 Zagreb zastupanog po punomoćniku MILE KOŽUL</derivirana_varijabla>
  </DomainObject.Predmet.ProtustrankaFormatedWithAdress>
  <DomainObject.Predmet.ProtustrankaFormatedWithAdressOIB>
    <izvorni_sadrzaj> MIN NEKRETNINE d.o.o., OIB 42193319514, Zagrebačka 145/a, 10000 Zagreb zastupanog po punomoćniku MILE KOŽUL</izvorni_sadrzaj>
    <derivirana_varijabla naziv="DomainObject.Predmet.ProtustrankaFormatedWithAdressOIB_1"> MIN NEKRETNINE d.o.o., OIB 42193319514, Zagrebačka 145/a, 10000 Zagreb zastupanog po punomoćniku MILE KOŽUL</derivirana_varijabla>
  </DomainObject.Predmet.ProtustrankaFormatedWithAdressOIB>
  <DomainObject.Predmet.ProtustrankaWithAdress>
    <izvorni_sadrzaj>MIN NEKRETNINE d.o.o. Zagrebačka 145/a, 10000 Zagreb</izvorni_sadrzaj>
    <derivirana_varijabla naziv="DomainObject.Predmet.ProtustrankaWithAdress_1">MIN NEKRETNINE d.o.o. Zagrebačka 145/a, 10000 Zagreb</derivirana_varijabla>
  </DomainObject.Predmet.ProtustrankaWithAdress>
  <DomainObject.Predmet.ProtustrankaWithAdressOIB>
    <izvorni_sadrzaj>MIN NEKRETNINE d.o.o., OIB 42193319514, Zagrebačka 145/a, 10000 Zagreb</izvorni_sadrzaj>
    <derivirana_varijabla naziv="DomainObject.Predmet.ProtustrankaWithAdressOIB_1">MIN NEKRETNINE d.o.o., OIB 42193319514, Zagrebačka 145/a, 10000 Zagreb</derivirana_varijabla>
  </DomainObject.Predmet.ProtustrankaWithAdressOIB>
  <DomainObject.Predmet.ProtustrankaNazivFormated>
    <izvorni_sadrzaj>MIN NEKRETNINE d.o.o.</izvorni_sadrzaj>
    <derivirana_varijabla naziv="DomainObject.Predmet.ProtustrankaNazivFormated_1">MIN NEKRETNINE d.o.o.</derivirana_varijabla>
  </DomainObject.Predmet.ProtustrankaNazivFormated>
  <DomainObject.Predmet.ProtustrankaNazivFormatedOIB>
    <izvorni_sadrzaj>MIN NEKRETNINE d.o.o., OIB 42193319514</izvorni_sadrzaj>
    <derivirana_varijabla naziv="DomainObject.Predmet.ProtustrankaNazivFormatedOIB_1">MIN NEKRETNINE d.o.o., OIB 42193319514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KARLOVČANKA d.o.o.</izvorni_sadrzaj>
    <derivirana_varijabla naziv="DomainObject.Predmet.StrankaFormated_1">  FINA regionalni centar; KARLOVČANKA d.o.o.</derivirana_varijabla>
  </DomainObject.Predmet.StrankaFormated>
  <DomainObject.Predmet.StrankaFormatedOIB>
    <izvorni_sadrzaj>  FINA regionalni centar, OIB 85821130368; KARLOVČANKA d.o.o., OIB 61360227351</izvorni_sadrzaj>
    <derivirana_varijabla naziv="DomainObject.Predmet.StrankaFormatedOIB_1">  FINA regionalni centar, OIB 85821130368; KARLOVČANKA d.o.o., OIB 61360227351</derivirana_varijabla>
  </DomainObject.Predmet.StrankaFormatedOIB>
  <DomainObject.Predmet.StrankaFormatedWithAdress>
    <izvorni_sadrzaj> FINA regionalni centar, Ilica 307, 10000 Zagreb; KARLOVČANKA d.o.o., Trg Milana Šufflaya 1, 47000 Karlovac</izvorni_sadrzaj>
    <derivirana_varijabla naziv="DomainObject.Predmet.StrankaFormatedWithAdress_1"> FINA regionalni centar, Ilica 307, 10000 Zagreb; KARLOVČANKA d.o.o., Trg Milana Šufflaya 1, 47000 Karlovac</derivirana_varijabla>
  </DomainObject.Predmet.StrankaFormatedWithAdress>
  <DomainObject.Predmet.StrankaFormatedWithAdressOIB>
    <izvorni_sadrzaj> FINA regionalni centar, OIB 85821130368, Ilica 307, 10000 Zagreb; KARLOVČANKA d.o.o., OIB 61360227351, Trg Milana Šufflaya 1, 47000 Karlovac</izvorni_sadrzaj>
    <derivirana_varijabla naziv="DomainObject.Predmet.StrankaFormatedWithAdressOIB_1"> FINA regionalni centar, OIB 85821130368, Ilica 307, 10000 Zagreb; KARLOVČANKA d.o.o., OIB 61360227351, Trg Milana Šufflaya 1, 47000 Karlovac</derivirana_varijabla>
  </DomainObject.Predmet.StrankaFormatedWithAdressOIB>
  <DomainObject.Predmet.StrankaWithAdress>
    <izvorni_sadrzaj>FINA regionalni centar Ilica 307,10000 Zagreb,KARLOVČANKA d.o.o. Trg Milana Šufflaya 1,47000 Karlovac</izvorni_sadrzaj>
    <derivirana_varijabla naziv="DomainObject.Predmet.StrankaWithAdress_1">FINA regionalni centar Ilica 307,10000 Zagreb,KARLOVČANKA d.o.o. Trg Milana Šufflaya 1,47000 Karlovac</derivirana_varijabla>
  </DomainObject.Predmet.StrankaWithAdress>
  <DomainObject.Predmet.StrankaWithAdressOIB>
    <izvorni_sadrzaj>FINA regionalni centar, OIB 85821130368, Ilica 307,10000 Zagreb,KARLOVČANKA d.o.o., OIB 61360227351, Trg Milana Šufflaya 1,47000 Karlovac</izvorni_sadrzaj>
    <derivirana_varijabla naziv="DomainObject.Predmet.StrankaWithAdressOIB_1">FINA regionalni centar, OIB 85821130368, Ilica 307,10000 Zagreb,KARLOVČANKA d.o.o., OIB 61360227351, Trg Milana Šufflaya 1,47000 Karlovac</derivirana_varijabla>
  </DomainObject.Predmet.StrankaWithAdressOIB>
  <DomainObject.Predmet.StrankaNazivFormated>
    <izvorni_sadrzaj>FINA regionalni centar,KARLOVČANKA d.o.o.</izvorni_sadrzaj>
    <derivirana_varijabla naziv="DomainObject.Predmet.StrankaNazivFormated_1">FINA regionalni centar,KARLOVČANKA d.o.o.</derivirana_varijabla>
  </DomainObject.Predmet.StrankaNazivFormated>
  <DomainObject.Predmet.StrankaNazivFormatedOIB>
    <izvorni_sadrzaj>FINA regionalni centar, OIB 85821130368,KARLOVČANKA d.o.o., OIB 61360227351</izvorni_sadrzaj>
    <derivirana_varijabla naziv="DomainObject.Predmet.StrankaNazivFormatedOIB_1">FINA regionalni centar, OIB 85821130368,KARLOVČANKA d.o.o., OIB 61360227351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</item>
      <item>KARLOVČANKA d.o.o.</item>
    </izvorni_sadrzaj>
    <derivirana_varijabla naziv="DomainObject.Predmet.StrankaListFormated_1">
      <item>FINA regionalni centar</item>
      <item>KARLOVČANKA d.o.o.</item>
    </derivirana_varijabla>
  </DomainObject.Predmet.StrankaListFormated>
  <DomainObject.Predmet.StrankaListFormatedOIB>
    <izvorni_sadrzaj>
      <item>FINA regionalni centar, OIB 85821130368</item>
      <item>KARLOVČANKA d.o.o., OIB 61360227351</item>
    </izvorni_sadrzaj>
    <derivirana_varijabla naziv="DomainObject.Predmet.StrankaListFormatedOIB_1">
      <item>FINA regionalni centar, OIB 85821130368</item>
      <item>KARLOVČANKA d.o.o., OIB 61360227351</item>
    </derivirana_varijabla>
  </DomainObject.Predmet.StrankaListFormatedOIB>
  <DomainObject.Predmet.StrankaListFormatedWithAdress>
    <izvorni_sadrzaj>
      <item>FINA regionalni centar, Ilica 307, 10000 Zagreb</item>
      <item>KARLOVČANKA d.o.o., Trg Milana Šufflaya 1, 47000 Karlovac</item>
    </izvorni_sadrzaj>
    <derivirana_varijabla naziv="DomainObject.Predmet.StrankaListFormatedWithAdress_1">
      <item>FINA regionalni centar, Ilica 307, 10000 Zagreb</item>
      <item>KARLOVČANKA d.o.o., Trg Milana Šufflaya 1, 47000 Karlovac</item>
    </derivirana_varijabla>
  </DomainObject.Predmet.StrankaListFormatedWithAdress>
  <DomainObject.Predmet.StrankaListFormatedWithAdressOIB>
    <izvorni_sadrzaj>
      <item>FINA regionalni centar, OIB 85821130368, Ilica 307, 10000 Zagreb</item>
      <item>KARLOVČANKA d.o.o., OIB 61360227351, Trg Milana Šufflaya 1, 47000 Karlovac</item>
    </izvorni_sadrzaj>
    <derivirana_varijabla naziv="DomainObject.Predmet.StrankaListFormatedWithAdressOIB_1">
      <item>FINA regionalni centar, OIB 85821130368, Ilica 307, 10000 Zagreb</item>
      <item>KARLOVČANKA d.o.o., OIB 61360227351, Trg Milana Šufflaya 1, 47000 Karlovac</item>
    </derivirana_varijabla>
  </DomainObject.Predmet.StrankaListFormatedWithAdressOIB>
  <DomainObject.Predmet.StrankaListNazivFormated>
    <izvorni_sadrzaj>
      <item>FINA regionalni centar</item>
      <item>KARLOVČANKA d.o.o.</item>
    </izvorni_sadrzaj>
    <derivirana_varijabla naziv="DomainObject.Predmet.StrankaListNazivFormated_1">
      <item>FINA regionalni centar</item>
      <item>KARLOVČANKA d.o.o.</item>
    </derivirana_varijabla>
  </DomainObject.Predmet.StrankaListNazivFormated>
  <DomainObject.Predmet.StrankaListNazivFormatedOIB>
    <izvorni_sadrzaj>
      <item>FINA regionalni centar, OIB 85821130368</item>
      <item>KARLOVČANKA d.o.o., OIB 61360227351</item>
    </izvorni_sadrzaj>
    <derivirana_varijabla naziv="DomainObject.Predmet.StrankaListNazivFormatedOIB_1">
      <item>FINA regionalni centar, OIB 85821130368</item>
      <item>KARLOVČANKA d.o.o., OIB 61360227351</item>
    </derivirana_varijabla>
  </DomainObject.Predmet.StrankaListNazivFormatedOIB>
  <DomainObject.Predmet.ProtuStrankaListFormated>
    <izvorni_sadrzaj>
      <item>MIN NEKRETNINE d.o.o. zastupanog po punomoćniku MILE KOŽUL</item>
    </izvorni_sadrzaj>
    <derivirana_varijabla naziv="DomainObject.Predmet.ProtuStrankaListFormated_1">
      <item>MIN NEKRETNINE d.o.o. zastupanog po punomoćniku MILE KOŽUL</item>
    </derivirana_varijabla>
  </DomainObject.Predmet.ProtuStrankaListFormated>
  <DomainObject.Predmet.ProtuStrankaListFormatedOIB>
    <izvorni_sadrzaj>
      <item>MIN NEKRETNINE d.o.o., OIB 42193319514 zastupanog po punomoćniku MILE KOŽUL</item>
    </izvorni_sadrzaj>
    <derivirana_varijabla naziv="DomainObject.Predmet.ProtuStrankaListFormatedOIB_1">
      <item>MIN NEKRETNINE d.o.o., OIB 42193319514 zastupanog po punomoćniku MILE KOŽUL</item>
    </derivirana_varijabla>
  </DomainObject.Predmet.ProtuStrankaListFormatedOIB>
  <DomainObject.Predmet.ProtuStrankaListFormatedWithAdress>
    <izvorni_sadrzaj>
      <item>MIN NEKRETNINE d.o.o., Zagrebačka 145/a, 10000 Zagreb zastupanog po punomoćniku MILE KOŽUL</item>
    </izvorni_sadrzaj>
    <derivirana_varijabla naziv="DomainObject.Predmet.ProtuStrankaListFormatedWithAdress_1">
      <item>MIN NEKRETNINE d.o.o., Zagrebačka 145/a, 10000 Zagreb zastupanog po punomoćniku MILE KOŽUL</item>
    </derivirana_varijabla>
  </DomainObject.Predmet.ProtuStrankaListFormatedWithAdress>
  <DomainObject.Predmet.ProtuStrankaListFormatedWithAdressOIB>
    <izvorni_sadrzaj>
      <item>MIN NEKRETNINE d.o.o., OIB 42193319514, Zagrebačka 145/a, 10000 Zagreb zastupanog po punomoćniku MILE KOŽUL</item>
    </izvorni_sadrzaj>
    <derivirana_varijabla naziv="DomainObject.Predmet.ProtuStrankaListFormatedWithAdressOIB_1">
      <item>MIN NEKRETNINE d.o.o., OIB 42193319514, Zagrebačka 145/a, 10000 Zagreb zastupanog po punomoćniku MILE KOŽUL</item>
    </derivirana_varijabla>
  </DomainObject.Predmet.ProtuStrankaListFormatedWithAdressOIB>
  <DomainObject.Predmet.ProtuStrankaListNazivFormated>
    <izvorni_sadrzaj>
      <item>MIN NEKRETNINE d.o.o.</item>
    </izvorni_sadrzaj>
    <derivirana_varijabla naziv="DomainObject.Predmet.ProtuStrankaListNazivFormated_1">
      <item>MIN NEKRETNINE d.o.o.</item>
    </derivirana_varijabla>
  </DomainObject.Predmet.ProtuStrankaListNazivFormated>
  <DomainObject.Predmet.ProtuStrankaListNazivFormatedOIB>
    <izvorni_sadrzaj>
      <item>MIN NEKRETNINE d.o.o., OIB 42193319514</item>
    </izvorni_sadrzaj>
    <derivirana_varijabla naziv="DomainObject.Predmet.ProtuStrankaListNazivFormatedOIB_1">
      <item>MIN NEKRETNINE d.o.o., OIB 42193319514</item>
    </derivirana_varijabla>
  </DomainObject.Predmet.ProtuStrankaListNazivFormatedOIB>
  <DomainObject.Predmet.OstaliListFormated>
    <izvorni_sadrzaj>
      <item>MILE KOŽUL punomoćnik sudionika u postupku MIN NEKRETNINE d.o.o.</item>
      <item>Alma Klepac</item>
      <item>JAVNOST</item>
    </izvorni_sadrzaj>
    <derivirana_varijabla naziv="DomainObject.Predmet.OstaliListFormated_1">
      <item>MILE KOŽUL punomoćnik sudionika u postupku MIN NEKRETNINE d.o.o.</item>
      <item>Alma Klepac</item>
      <item>JAVNOST</item>
    </derivirana_varijabla>
  </DomainObject.Predmet.OstaliListFormated>
  <DomainObject.Predmet.OstaliListFormatedOIB>
    <izvorni_sadrzaj>
      <item>MILE KOŽUL, OIB 02553581989 punomoćnik sudionika u postupku MIN NEKRETNINE d.o.o.</item>
      <item>Alma Klepac, OIB 20525854329</item>
      <item>JAVNOST</item>
    </izvorni_sadrzaj>
    <derivirana_varijabla naziv="DomainObject.Predmet.OstaliListFormatedOIB_1">
      <item>MILE KOŽUL, OIB 02553581989 punomoćnik sudionika u postupku MIN NEKRETNINE d.o.o.</item>
      <item>Alma Klepac, OIB 20525854329</item>
      <item>JAVNOST</item>
    </derivirana_varijabla>
  </DomainObject.Predmet.OstaliListFormatedOIB>
  <DomainObject.Predmet.OstaliListFormatedWithAdress>
    <izvorni_sadrzaj>
      <item>MILE KOŽUL, Mlinovi 181 A, 10000 Zagreb punomoćnik sudionika u postupku MIN NEKRETNINE d.o.o.</item>
      <item>Alma Klepac, Drage Gervaisa 4, 10000 Zagreb</item>
      <item>JAVNOST</item>
    </izvorni_sadrzaj>
    <derivirana_varijabla naziv="DomainObject.Predmet.OstaliListFormatedWithAdress_1">
      <item>MILE KOŽUL, Mlinovi 181 A, 10000 Zagreb punomoćnik sudionika u postupku MIN NEKRETNINE d.o.o.</item>
      <item>Alma Klepac, Drage Gervaisa 4, 10000 Zagreb</item>
      <item>JAVNOST</item>
    </derivirana_varijabla>
  </DomainObject.Predmet.OstaliListFormatedWithAdress>
  <DomainObject.Predmet.OstaliListFormatedWithAdressOIB>
    <izvorni_sadrzaj>
      <item>MILE KOŽUL, OIB 02553581989, Mlinovi 181 A, 10000 Zagreb punomoćnik sudionika u postupku MIN NEKRETNINE d.o.o.</item>
      <item>Alma Klepac, OIB 20525854329, Drage Gervaisa 4, 10000 Zagreb</item>
      <item>JAVNOST</item>
    </izvorni_sadrzaj>
    <derivirana_varijabla naziv="DomainObject.Predmet.OstaliListFormatedWithAdressOIB_1">
      <item>MILE KOŽUL, OIB 02553581989, Mlinovi 181 A, 10000 Zagreb punomoćnik sudionika u postupku MIN NEKRETNINE d.o.o.</item>
      <item>Alma Klepac, OIB 20525854329, Drage Gervaisa 4, 10000 Zagreb</item>
      <item>JAVNOST</item>
    </derivirana_varijabla>
  </DomainObject.Predmet.OstaliListFormatedWithAdressOIB>
  <DomainObject.Predmet.OstaliListNazivFormated>
    <izvorni_sadrzaj>
      <item>MILE KOŽUL</item>
      <item>Alma Klepac</item>
      <item>JAVNOST</item>
    </izvorni_sadrzaj>
    <derivirana_varijabla naziv="DomainObject.Predmet.OstaliListNazivFormated_1">
      <item>MILE KOŽUL</item>
      <item>Alma Klepac</item>
      <item>JAVNOST</item>
    </derivirana_varijabla>
  </DomainObject.Predmet.OstaliListNazivFormated>
  <DomainObject.Predmet.OstaliListNazivFormatedOIB>
    <izvorni_sadrzaj>
      <item>MILE KOŽUL, OIB 02553581989</item>
      <item>Alma Klepac, OIB 20525854329</item>
      <item>JAVNOST</item>
    </izvorni_sadrzaj>
    <derivirana_varijabla naziv="DomainObject.Predmet.OstaliListNazivFormatedOIB_1">
      <item>MILE KOŽUL, OIB 02553581989</item>
      <item>Alma Klepac, OIB 20525854329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MIN NEKRETNINE d.o.o.</izvorni_sadrzaj>
    <derivirana_varijabla naziv="DomainObject.Predmet.ProtustrankaIDrugi_1">MIN NEKRETNINE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MIN NEKRETNINE d.o.o., OIB 42193319514, Zagrebačka 145/a, 10000 Zagreb</izvorni_sadrzaj>
    <derivirana_varijabla naziv="DomainObject.Predmet.ProtustrankaIDrugiAdressOIB_1">MIN NEKRETNINE d.o.o., OIB 42193319514,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MIN NEKRETNINE d.o.o.</item>
      <item>MILE KOŽUL</item>
      <item>KARLOVČANKA d.o.o.</item>
      <item>Alma Klepac</item>
      <item>JAVNOST</item>
    </izvorni_sadrzaj>
    <derivirana_varijabla naziv="DomainObject.Predmet.SudioniciListNaziv_1">
      <item>FINA regionalni centar</item>
      <item>MIN NEKRETNINE d.o.o.</item>
      <item>MILE KOŽUL</item>
      <item>KARLOVČANKA d.o.o.</item>
      <item>Alma Klepac</item>
      <item>JAVNOST</item>
    </derivirana_varijabla>
  </DomainObject.Predmet.SudioniciListNaziv>
  <DomainObject.Predmet.SudioniciListAdressOIB>
    <izvorni_sadrzaj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JAVNOST</item>
    </izvorni_sadrzaj>
    <derivirana_varijabla naziv="DomainObject.Predmet.SudioniciListAdressOIB_1"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42193319514</item>
      <item>, OIB 02553581989</item>
      <item>, OIB 61360227351</item>
      <item>, OIB 20525854329</item>
      <item>, OIB null</item>
    </izvorni_sadrzaj>
    <derivirana_varijabla naziv="DomainObject.Predmet.SudioniciListNazivOIB_1">
      <item>, OIB 85821130368</item>
      <item>, OIB 42193319514</item>
      <item>, OIB 02553581989</item>
      <item>, OIB 61360227351</item>
      <item>, OIB 20525854329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E8B1F-E1DD-4D64-9446-2CB88E797B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4</properties:Pages>
  <properties:Words>1239</properties:Words>
  <properties:Characters>6586</properties:Characters>
  <properties:Lines>163</properties:Lines>
  <properties:Paragraphs>55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hfghfghsfdhfs</vt:lpstr>
    </vt:vector>
  </properties:TitlesOfParts>
  <properties:LinksUpToDate>false</properties:LinksUpToDate>
  <properties:CharactersWithSpaces>7838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2015-08-18T12:34:00Z</dcterms:created>
  <dc:creator>MP RH</dc:creator>
  <cp:lastModifiedBy>Karmela Dolenc</cp:lastModifiedBy>
  <cp:lastPrinted>2015-09-09T08:37:00Z</cp:lastPrinted>
  <dcterms:modified xmlns:xsi="http://www.w3.org/2001/XMLSchema-instance" xsi:type="dcterms:W3CDTF">2015-09-09T09:08:00Z</dcterms:modified>
  <cp:revision>9</cp:revision>
  <dc:title>hfghfghsfdhfs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TentativeReviewCycleID" pid="2" fmtid="{D5CDD505-2E9C-101B-9397-08002B2CF9AE}">
    <vt:i4>544213607</vt:i4>
  </prop:property>
  <prop:property name="_ReviewCycleID" pid="3" fmtid="{D5CDD505-2E9C-101B-9397-08002B2CF9AE}">
    <vt:i4>544213607</vt:i4>
  </prop:property>
  <prop:property name="_NewReviewCycle" pid="4" fmtid="{D5CDD505-2E9C-101B-9397-08002B2CF9AE}">
    <vt:lpwstr/>
  </prop:property>
  <prop:property name="_EmailEntryID" pid="5" fmtid="{D5CDD505-2E9C-101B-9397-08002B2CF9AE}">
    <vt:lpwstr>00000000B98B315FC4E61E49B83D17B11927F1DC0700D55F880DA4F8804D801A23D6F571585000000095AB060000D55F880DA4F8804D801A23D6F5715850000008F1D77E0000</vt:lpwstr>
  </prop:property>
  <prop:property name="_EmailStoreID0" pid="6" fmtid="{D5CDD505-2E9C-101B-9397-08002B2CF9AE}">
    <vt:lpwstr>0000000038A1BB1005E5101AA1BB08002B2A56C20000454D534D44422E444C4C00000000000000001B55FA20AA6611CD9BC800AA002FC45A0C0000006D7072686D61696C2E6D7072682E6C6F63616C002F6F3D4D5052482F6F753D45786368616E67652041646D696E6973747261746976652047726F7570202846594449424</vt:lpwstr>
  </prop:property>
  <prop:property name="_EmailStoreID1" pid="7" fmtid="{D5CDD505-2E9C-101B-9397-08002B2CF9AE}">
    <vt:lpwstr>F484632335350444C54292F636E3D526563697069656E74732F636E3D637576656C6A616B6A00</vt:lpwstr>
  </prop:property>
  <prop:property name="_ReviewingToolsShownOnce" pid="8" fmtid="{D5CDD505-2E9C-101B-9397-08002B2CF9AE}">
    <vt:lpwstr/>
  </prop:property>
  <prop:property name="Saved" pid="9" fmtid="{D5CDD505-2E9C-101B-9397-08002B2CF9AE}">
    <vt:bool>true</vt:bool>
  </prop:property>
  <prop:property name="Naslov" pid="10" fmtid="{D5CDD505-2E9C-101B-9397-08002B2CF9AE}">
    <vt:lpwstr>Novi sadržaj zapisnika</vt:lpwstr>
  </prop:property>
  <prop:property name="CC_coloring" pid="11" fmtid="{D5CDD505-2E9C-101B-9397-08002B2CF9AE}">
    <vt:bool>false</vt:bool>
  </prop:property>
  <prop:property name="BrojStranica" pid="12" fmtid="{D5CDD505-2E9C-101B-9397-08002B2CF9AE}">
    <vt:i4>4</vt:i4>
  </prop:property>
</prop:Properties>
</file>