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3201" w14:paraId="16c3201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E0F72">
        <w:t>8</w:t>
      </w:r>
      <w:r w:rsidR="001C6B22">
        <w:t>4</w:t>
      </w:r>
      <w:r w:rsidR="001F3AEF">
        <w:t>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5E4B63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322BFC" w:rsidRPr="00322BFC">
        <w:t>WEDDING &amp; EVENT FACTORY j.d.o.o. za trgovinu i usluge</w:t>
      </w:r>
      <w:r w:rsidR="00BA142B">
        <w:t xml:space="preserve">, </w:t>
      </w:r>
      <w:r w:rsidR="005A690A" w:rsidRPr="005A690A">
        <w:t>Zagreb</w:t>
      </w:r>
      <w:r w:rsidR="00BA142B">
        <w:t xml:space="preserve">, </w:t>
      </w:r>
      <w:r w:rsidR="00322BFC" w:rsidRPr="00322BFC">
        <w:t>Novačka 300</w:t>
      </w:r>
      <w:r w:rsidR="00BA142B">
        <w:t xml:space="preserve">, MBS: </w:t>
      </w:r>
      <w:r w:rsidR="00322BFC" w:rsidRPr="00322BFC">
        <w:t>080881389</w:t>
      </w:r>
      <w:r w:rsidR="00BA142B">
        <w:t xml:space="preserve">, OIB: </w:t>
      </w:r>
      <w:r w:rsidR="00322BFC" w:rsidRPr="00322BFC">
        <w:t>87444453526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22BFC" w:rsidRPr="00322BFC">
        <w:t>WEDDING &amp; EVENT FACTORY j.d.o.o. za trgovinu i usluge</w:t>
      </w:r>
      <w:r w:rsidR="00322BFC">
        <w:t xml:space="preserve">, </w:t>
      </w:r>
      <w:r w:rsidR="00322BFC" w:rsidRPr="005A690A">
        <w:t>Zagreb</w:t>
      </w:r>
      <w:r w:rsidR="00322BFC">
        <w:t xml:space="preserve">, </w:t>
      </w:r>
      <w:r w:rsidR="00322BFC" w:rsidRPr="00322BFC">
        <w:t>Novačka 300</w:t>
      </w:r>
      <w:r w:rsidR="00322BFC">
        <w:t xml:space="preserve">, MBS: </w:t>
      </w:r>
      <w:r w:rsidR="00322BFC" w:rsidRPr="00322BFC">
        <w:t>080881389</w:t>
      </w:r>
      <w:r w:rsidR="00322BFC">
        <w:t xml:space="preserve">, OIB: </w:t>
      </w:r>
      <w:r w:rsidR="00322BFC" w:rsidRPr="00322BFC">
        <w:t>87444453526</w:t>
      </w:r>
      <w:r w:rsidR="00D43EFC">
        <w:t xml:space="preserve">, </w:t>
      </w:r>
      <w:r>
        <w:t xml:space="preserve">iznosi </w:t>
      </w:r>
      <w:r w:rsidR="00945CDC">
        <w:t>63.927,83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FB5F85" w:rsidRPr="00FB5F85">
        <w:t>Ante Perica, OIB: 14090667536</w:t>
      </w:r>
      <w:r w:rsidR="00A41A94">
        <w:t xml:space="preserve">, </w:t>
      </w:r>
      <w:r w:rsidR="00FB5F85" w:rsidRPr="00FB5F85">
        <w:t>Zagreb, Novačka ulica 300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55421">
        <w:t>8</w:t>
      </w:r>
      <w:r w:rsidR="00A840A3">
        <w:t>4</w:t>
      </w:r>
      <w:r w:rsidR="00FB2F71">
        <w:t>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ED4" w:rsidR="00551ED4">
      <w:r>
        <w:separator/>
      </w:r>
    </w:p>
  </w:endnote>
  <w:endnote w:id="0" w:type="continuationSeparator">
    <w:p w:rsidRDefault="00551ED4" w:rsidR="00551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ED4" w:rsidR="00551ED4">
      <w:r>
        <w:separator/>
      </w:r>
    </w:p>
  </w:footnote>
  <w:footnote w:id="0" w:type="continuationSeparator">
    <w:p w:rsidRDefault="00551ED4" w:rsidR="00551E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6C5B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1F3AEF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1ED4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44D4C"/>
    <w:rsid w:val="00945CDC"/>
    <w:rsid w:val="00945DBE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46C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6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46C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6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St-846/2017</izvorni_sadrzaj>
    <derivirana_varijabla naziv="DomainObject.Predmet.OznakaBroj_1">St-846/2017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WEDDING &amp; EVENT FACTORY j.d.o.o. za trgovinu i usluge</izvorni_sadrzaj>
    <derivirana_varijabla naziv="DomainObject.Predmet.ProtustrankaFormated_1">  WEDDING &amp; EVENT FACTORY j.d.o.o. za trgovinu i usluge</derivirana_varijabla>
  </DomainObject.Predmet.ProtustrankaFormated>
  <DomainObject.Predmet.ProtustrankaFormatedOIB>
    <izvorni_sadrzaj>  WEDDING &amp; EVENT FACTORY j.d.o.o. za trgovinu i usluge, OIB 87444453526</izvorni_sadrzaj>
    <derivirana_varijabla naziv="DomainObject.Predmet.ProtustrankaFormatedOIB_1">  WEDDING &amp; EVENT FACTORY j.d.o.o. za trgovinu i usluge, OIB 87444453526</derivirana_varijabla>
  </DomainObject.Predmet.ProtustrankaFormatedOIB>
  <DomainObject.Predmet.ProtustrankaFormatedWithAdress>
    <izvorni_sadrzaj> WEDDING &amp; EVENT FACTORY j.d.o.o. za trgovinu i usluge, Novačka 300, 10000 Zagreb</izvorni_sadrzaj>
    <derivirana_varijabla naziv="DomainObject.Predmet.ProtustrankaFormatedWithAdress_1"> WEDDING &amp; EVENT FACTORY j.d.o.o. za trgovinu i usluge, Novačka 300, 10000 Zagreb</derivirana_varijabla>
  </DomainObject.Predmet.ProtustrankaFormatedWithAdress>
  <DomainObject.Predmet.ProtustrankaFormatedWithAdressOIB>
    <izvorni_sadrzaj> WEDDING &amp; EVENT FACTORY j.d.o.o. za trgovinu i usluge, OIB 87444453526, Novačka 300, 10000 Zagreb</izvorni_sadrzaj>
    <derivirana_varijabla naziv="DomainObject.Predmet.ProtustrankaFormatedWithAdressOIB_1"> WEDDING &amp; EVENT FACTORY j.d.o.o. za trgovinu i usluge, OIB 87444453526, Novačka 300, 10000 Zagreb</derivirana_varijabla>
  </DomainObject.Predmet.ProtustrankaFormatedWithAdressOIB>
  <DomainObject.Predmet.ProtustrankaWithAdress>
    <izvorni_sadrzaj>WEDDING &amp; EVENT FACTORY j.d.o.o. za trgovinu i usluge Novačka 300, 10000 Zagreb</izvorni_sadrzaj>
    <derivirana_varijabla naziv="DomainObject.Predmet.ProtustrankaWithAdress_1">WEDDING &amp; EVENT FACTORY j.d.o.o. za trgovinu i usluge Novačka 300, 10000 Zagreb</derivirana_varijabla>
  </DomainObject.Predmet.ProtustrankaWithAdress>
  <DomainObject.Predmet.ProtustrankaWithAdressOIB>
    <izvorni_sadrzaj>WEDDING &amp; EVENT FACTORY j.d.o.o. za trgovinu i usluge, OIB 87444453526, Novačka 300, 10000 Zagreb</izvorni_sadrzaj>
    <derivirana_varijabla naziv="DomainObject.Predmet.ProtustrankaWithAdressOIB_1">WEDDING &amp; EVENT FACTORY j.d.o.o. za trgovinu i usluge, OIB 87444453526, Novačka 300, 10000 Zagreb</derivirana_varijabla>
  </DomainObject.Predmet.ProtustrankaWithAdressOIB>
  <DomainObject.Predmet.ProtustrankaNazivFormated>
    <izvorni_sadrzaj>WEDDING &amp; EVENT FACTORY j.d.o.o. za trgovinu i usluge</izvorni_sadrzaj>
    <derivirana_varijabla naziv="DomainObject.Predmet.ProtustrankaNazivFormated_1">WEDDING &amp; EVENT FACTORY j.d.o.o. za trgovinu i usluge</derivirana_varijabla>
  </DomainObject.Predmet.ProtustrankaNazivFormated>
  <DomainObject.Predmet.ProtustrankaNazivFormatedOIB>
    <izvorni_sadrzaj>WEDDING &amp; EVENT FACTORY j.d.o.o. za trgovinu i usluge, OIB 87444453526</izvorni_sadrzaj>
    <derivirana_varijabla naziv="DomainObject.Predmet.ProtustrankaNazivFormatedOIB_1">WEDDING &amp; EVENT FACTORY j.d.o.o. za trgovinu i usluge, OIB 87444453526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WEDDING &amp; EVENT FACTORY j.d.o.o. za trgovinu i usluge</item>
    </izvorni_sadrzaj>
    <derivirana_varijabla naziv="DomainObject.Predmet.ProtuStrankaListFormated_1">
      <item>WEDDING &amp; EVENT FACTORY j.d.o.o. za trgovinu i usluge</item>
    </derivirana_varijabla>
  </DomainObject.Predmet.ProtuStrankaListFormated>
  <DomainObject.Predmet.ProtuStrankaListFormatedOIB>
    <izvorni_sadrzaj>
      <item>WEDDING &amp; EVENT FACTORY j.d.o.o. za trgovinu i usluge, OIB 87444453526</item>
    </izvorni_sadrzaj>
    <derivirana_varijabla naziv="DomainObject.Predmet.ProtuStrankaListFormatedOIB_1">
      <item>WEDDING &amp; EVENT FACTORY j.d.o.o. za trgovinu i usluge, OIB 87444453526</item>
    </derivirana_varijabla>
  </DomainObject.Predmet.ProtuStrankaListFormatedOIB>
  <DomainObject.Predmet.ProtuStrankaListFormatedWithAdress>
    <izvorni_sadrzaj>
      <item>WEDDING &amp; EVENT FACTORY j.d.o.o. za trgovinu i usluge, Novačka 300, 10000 Zagreb</item>
    </izvorni_sadrzaj>
    <derivirana_varijabla naziv="DomainObject.Predmet.ProtuStrankaListFormatedWithAdress_1">
      <item>WEDDING &amp; EVENT FACTORY j.d.o.o. za trgovinu i usluge, Novačka 300, 10000 Zagreb</item>
    </derivirana_varijabla>
  </DomainObject.Predmet.ProtuStrankaListFormatedWithAdress>
  <DomainObject.Predmet.ProtuStrankaListFormatedWithAdressOIB>
    <izvorni_sadrzaj>
      <item>WEDDING &amp; EVENT FACTORY j.d.o.o. za trgovinu i usluge, OIB 87444453526, Novačka 300, 10000 Zagreb</item>
    </izvorni_sadrzaj>
    <derivirana_varijabla naziv="DomainObject.Predmet.ProtuStrankaListFormatedWithAdressOIB_1">
      <item>WEDDING &amp; EVENT FACTORY j.d.o.o. za trgovinu i usluge, OIB 87444453526, Novačka 300, 10000 Zagreb</item>
    </derivirana_varijabla>
  </DomainObject.Predmet.ProtuStrankaListFormatedWithAdressOIB>
  <DomainObject.Predmet.ProtuStrankaListNazivFormated>
    <izvorni_sadrzaj>
      <item>WEDDING &amp; EVENT FACTORY j.d.o.o. za trgovinu i usluge</item>
    </izvorni_sadrzaj>
    <derivirana_varijabla naziv="DomainObject.Predmet.ProtuStrankaListNazivFormated_1">
      <item>WEDDING &amp; EVENT FACTORY j.d.o.o. za trgovinu i usluge</item>
    </derivirana_varijabla>
  </DomainObject.Predmet.ProtuStrankaListNazivFormated>
  <DomainObject.Predmet.ProtuStrankaListNazivFormatedOIB>
    <izvorni_sadrzaj>
      <item>WEDDING &amp; EVENT FACTORY j.d.o.o. za trgovinu i usluge, OIB 87444453526</item>
    </izvorni_sadrzaj>
    <derivirana_varijabla naziv="DomainObject.Predmet.ProtuStrankaListNazivFormatedOIB_1">
      <item>WEDDING &amp; EVENT FACTORY j.d.o.o. za trgovinu i usluge, OIB 87444453526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WEDDING &amp; EVENT FACTORY j.d.o.o. za trgovinu i usluge</izvorni_sadrzaj>
    <derivirana_varijabla naziv="DomainObject.Predmet.ProtustrankaIDrugi_1">WEDDING &amp; EVENT FACTORY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WEDDING &amp; EVENT FACTORY j.d.o.o. za trgovinu i usluge, OIB 87444453526, Novačka 300, 10000 Zagreb</izvorni_sadrzaj>
    <derivirana_varijabla naziv="DomainObject.Predmet.ProtustrankaIDrugiAdressOIB_1">WEDDING &amp; EVENT FACTORY j.d.o.o. za trgovinu i usluge, OIB 87444453526,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WEDDING &amp; EVENT FACTORY j.d.o.o. za trgovinu i usluge</item>
      <item>FINA Regionalni centar Zagreb</item>
    </izvorni_sadrzaj>
    <derivirana_varijabla naziv="DomainObject.Predmet.SudioniciListNaziv_1">
      <item>WEDDING &amp; EVENT FACTORY j.d.o.o. za trgovinu i usluge</item>
      <item>FINA Regionalni centar Zagreb</item>
    </derivirana_varijabla>
  </DomainObject.Predmet.SudioniciListNaziv>
  <DomainObject.Predmet.SudioniciListAdressOIB>
    <izvorni_sadrzaj>
      <item>WEDDING &amp; EVENT FACTORY j.d.o.o. za trgovinu i usluge, OIB 87444453526, Novačka 300,10000 Zagreb</item>
      <item>FINA Regionalni centar Zagreb, OIB 85821130368, Trg svibanjskih žrtava 1995. br. 1,10000 Zagreb</item>
    </izvorni_sadrzaj>
    <derivirana_varijabla naziv="DomainObject.Predmet.SudioniciListAdressOIB_1">
      <item>WEDDING &amp; EVENT FACTORY j.d.o.o. za trgovinu i usluge, OIB 87444453526, Novačka 300,10000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87444453526</item>
      <item>, OIB 85821130368</item>
    </izvorni_sadrzaj>
    <derivirana_varijabla naziv="DomainObject.Predmet.SudioniciListNazivOIB_1">
      <item>, OIB 87444453526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1998</properties:Characters>
  <properties:Lines>48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2017-08-03T06:43:00Z</dcterms:modified>
  <cp:revision>35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