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61cb" w14:paraId="6d661c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10399F">
        <w:rPr>
          <w:sz w:val="24"/>
          <w:szCs w:val="24"/>
        </w:rPr>
        <w:t>555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10399F">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C0170">
        <w:rPr>
          <w:sz w:val="24"/>
          <w:lang w:val="pt-BR"/>
        </w:rPr>
        <w:t>CATERING TIGAR j.d.o.o. za ugostiteljstvo i usluge, OIB: 76986281624, Zagreb, Tomislavova 2</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C0170">
        <w:rPr>
          <w:sz w:val="24"/>
          <w:lang w:val="pt-BR"/>
        </w:rPr>
        <w:t>CATERING TIGAR j.d.o.o. za ugostiteljstvo i usluge, OIB: 76986281624, Zagreb, Tomislavova 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0399F">
        <w:rPr>
          <w:sz w:val="24"/>
          <w:szCs w:val="24"/>
        </w:rPr>
        <w:t>Goran Prodanović, OIB: 59887234581, Zagreb, Strohalov prilaz 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10399F"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0399F">
      <w:pPr>
        <w:ind w:firstLine="283" w:left="720"/>
        <w:jc w:val="both"/>
        <w:rPr>
          <w:sz w:val="24"/>
          <w:szCs w:val="24"/>
        </w:rPr>
      </w:pPr>
      <w:r>
        <w:rPr>
          <w:sz w:val="24"/>
          <w:szCs w:val="24"/>
        </w:rPr>
        <w:t>- pravna osoba ovlaštena za obavljanje poslova platnog prometa za dužnika – Erste &amp; Steiermarkischebank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CC0170">
        <w:rPr>
          <w:sz w:val="24"/>
          <w:lang w:val="pt-BR"/>
        </w:rPr>
        <w:t>CATERING TIGAR j.d.o.o. za ugostiteljstvo i usluge, OIB: 76986281624, Zagreb, Tomislavova 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9051A">
        <w:rPr>
          <w:sz w:val="24"/>
          <w:szCs w:val="24"/>
        </w:rPr>
        <w:t>611</w:t>
      </w:r>
      <w:r w:rsidRPr="00070D63">
        <w:rPr>
          <w:sz w:val="24"/>
          <w:szCs w:val="24"/>
        </w:rPr>
        <w:t xml:space="preserve"> dana, u ukupnom iznosu od </w:t>
      </w:r>
      <w:r w:rsidR="0069051A">
        <w:rPr>
          <w:sz w:val="24"/>
          <w:szCs w:val="24"/>
        </w:rPr>
        <w:t>67.966,69</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5D18A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583146" w:rsidP="002B3342" w:rsidR="00583146">
      <w:pPr>
        <w:pStyle w:val="Bezproreda"/>
      </w:pPr>
    </w:p>
    <w:p w:rsidRDefault="005D18A3" w:rsidP="00C359B6" w:rsidR="005D18A3">
      <w:pPr>
        <w:pStyle w:val="Bezproreda"/>
        <w:ind w:left="4956"/>
        <w:jc w:val="right"/>
      </w:pPr>
      <w:r>
        <w:t>Za točnost otpravka - ovlašteni službenik</w:t>
      </w:r>
    </w:p>
    <w:p w:rsidRDefault="005D18A3" w:rsidP="00C359B6" w:rsidR="005D18A3">
      <w:pPr>
        <w:pStyle w:val="Bezproreda"/>
        <w:ind w:left="4956"/>
        <w:jc w:val="right"/>
      </w:pPr>
      <w:r>
        <w:t>Karmela Dolenc</w:t>
      </w:r>
    </w:p>
    <w:p w:rsidRDefault="00B32E61" w:rsidP="005D18A3"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D18A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9051A">
      <w:rPr>
        <w:sz w:val="24"/>
        <w:szCs w:val="24"/>
      </w:rPr>
      <w:t>555</w:t>
    </w:r>
    <w:r w:rsidR="00294869">
      <w:rPr>
        <w:sz w:val="24"/>
        <w:szCs w:val="24"/>
      </w:rPr>
      <w:t>/16-</w:t>
    </w:r>
    <w:r w:rsidR="0069051A">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85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0399F"/>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D18A3"/>
    <w:rsid w:val="005E34A3"/>
    <w:rsid w:val="00601987"/>
    <w:rsid w:val="00615A8B"/>
    <w:rsid w:val="00623484"/>
    <w:rsid w:val="00626395"/>
    <w:rsid w:val="006309D3"/>
    <w:rsid w:val="00645161"/>
    <w:rsid w:val="00673BA3"/>
    <w:rsid w:val="0068267F"/>
    <w:rsid w:val="00687B74"/>
    <w:rsid w:val="0069051A"/>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5D18A3"/>
    <w:rPr>
      <w:color w:val="808080"/>
      <w:bdr w:space="0" w:sz="0" w:color="auto" w:val="none"/>
      <w:shd w:fill="auto" w:color="auto" w:val="clear"/>
    </w:rPr>
  </w:style>
  <w:style w:customStyle="true" w:styleId="eSPISCCParagraphDefaultFont" w:type="character">
    <w:name w:val="eSPIS_CC_Paragraph Default Font"/>
    <w:basedOn w:val="Zadanifontodlomka"/>
    <w:rsid w:val="005D18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8A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D18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8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3555</izvorni_sadrzaj>
    <derivirana_varijabla naziv="DomainObject.Predmet.Broj_1">3555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St-3555/2016</izvorni_sadrzaj>
    <derivirana_varijabla naziv="DomainObject.Predmet.OznakaBroj_1">St-3555/2016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CATERING TIGAR j.d.o.o. za ugostiteljstvo i usluge zastupanog po punomoćniku Goran Prodanović</izvorni_sadrzaj>
    <derivirana_varijabla naziv="DomainObject.Predmet.ProtustrankaFormated_1">  CATERING TIGAR j.d.o.o. za ugostiteljstvo i usluge zastupanog po punomoćniku Goran Prodanović</derivirana_varijabla>
  </DomainObject.Predmet.ProtustrankaFormated>
  <DomainObject.Predmet.ProtustrankaFormatedOIB>
    <izvorni_sadrzaj>  CATERING TIGAR j.d.o.o. za ugostiteljstvo i usluge, OIB 76986281624 zastupanog po punomoćniku Goran Prodanović</izvorni_sadrzaj>
    <derivirana_varijabla naziv="DomainObject.Predmet.ProtustrankaFormatedOIB_1">  CATERING TIGAR j.d.o.o. za ugostiteljstvo i usluge, OIB 76986281624 zastupanog po punomoćniku Goran Prodanović</derivirana_varijabla>
  </DomainObject.Predmet.ProtustrankaFormatedOIB>
  <DomainObject.Predmet.ProtustrankaFormatedWithAdress>
    <izvorni_sadrzaj> CATERING TIGAR j.d.o.o. za ugostiteljstvo i usluge, Tomislavova 2, 10000 Zagreb zastupanog po punomoćniku Goran Prodanović</izvorni_sadrzaj>
    <derivirana_varijabla naziv="DomainObject.Predmet.ProtustrankaFormatedWithAdress_1"> CATERING TIGAR j.d.o.o. za ugostiteljstvo i usluge, Tomislavova 2, 10000 Zagreb zastupanog po punomoćniku Goran Prodanović</derivirana_varijabla>
  </DomainObject.Predmet.ProtustrankaFormatedWithAdress>
  <DomainObject.Predmet.ProtustrankaFormatedWithAdressOIB>
    <izvorni_sadrzaj> CATERING TIGAR j.d.o.o. za ugostiteljstvo i usluge, OIB 76986281624, Tomislavova 2, 10000 Zagreb zastupanog po punomoćniku Goran Prodanović</izvorni_sadrzaj>
    <derivirana_varijabla naziv="DomainObject.Predmet.ProtustrankaFormatedWithAdressOIB_1"> CATERING TIGAR j.d.o.o. za ugostiteljstvo i usluge, OIB 76986281624, Tomislavova 2, 10000 Zagreb zastupanog po punomoćniku Goran Prodanović</derivirana_varijabla>
  </DomainObject.Predmet.ProtustrankaFormatedWithAdressOIB>
  <DomainObject.Predmet.ProtustrankaWithAdress>
    <izvorni_sadrzaj>CATERING TIGAR j.d.o.o. za ugostiteljstvo i usluge Tomislavova 2, 10000 Zagreb</izvorni_sadrzaj>
    <derivirana_varijabla naziv="DomainObject.Predmet.ProtustrankaWithAdress_1">CATERING TIGAR j.d.o.o. za ugostiteljstvo i usluge Tomislavova 2, 10000 Zagreb</derivirana_varijabla>
  </DomainObject.Predmet.ProtustrankaWithAdress>
  <DomainObject.Predmet.ProtustrankaWithAdressOIB>
    <izvorni_sadrzaj>CATERING TIGAR j.d.o.o. za ugostiteljstvo i usluge, OIB 76986281624, Tomislavova 2, 10000 Zagreb</izvorni_sadrzaj>
    <derivirana_varijabla naziv="DomainObject.Predmet.ProtustrankaWithAdressOIB_1">CATERING TIGAR j.d.o.o. za ugostiteljstvo i usluge, OIB 76986281624, Tomislavova 2, 10000 Zagreb</derivirana_varijabla>
  </DomainObject.Predmet.ProtustrankaWithAdressOIB>
  <DomainObject.Predmet.ProtustrankaNazivFormated>
    <izvorni_sadrzaj>CATERING TIGAR j.d.o.o. za ugostiteljstvo i usluge</izvorni_sadrzaj>
    <derivirana_varijabla naziv="DomainObject.Predmet.ProtustrankaNazivFormated_1">CATERING TIGAR j.d.o.o. za ugostiteljstvo i usluge</derivirana_varijabla>
  </DomainObject.Predmet.ProtustrankaNazivFormated>
  <DomainObject.Predmet.ProtustrankaNazivFormatedOIB>
    <izvorni_sadrzaj>CATERING TIGAR j.d.o.o. za ugostiteljstvo i usluge, OIB 76986281624</izvorni_sadrzaj>
    <derivirana_varijabla naziv="DomainObject.Predmet.ProtustrankaNazivFormatedOIB_1">CATERING TIGAR j.d.o.o. za ugostiteljstvo i usluge, OIB 76986281624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CATERING TIGAR j.d.o.o. za ugostiteljstvo i usluge zastupanog po punomoćniku Goran Prodanović</item>
    </izvorni_sadrzaj>
    <derivirana_varijabla naziv="DomainObject.Predmet.ProtuStrankaListFormated_1">
      <item>CATERING TIGAR j.d.o.o. za ugostiteljstvo i usluge zastupanog po punomoćniku Goran Prodanović</item>
    </derivirana_varijabla>
  </DomainObject.Predmet.ProtuStrankaListFormated>
  <DomainObject.Predmet.ProtuStrankaListFormatedOIB>
    <izvorni_sadrzaj>
      <item>CATERING TIGAR j.d.o.o. za ugostiteljstvo i usluge, OIB 76986281624 zastupanog po punomoćniku Goran Prodanović</item>
    </izvorni_sadrzaj>
    <derivirana_varijabla naziv="DomainObject.Predmet.ProtuStrankaListFormatedOIB_1">
      <item>CATERING TIGAR j.d.o.o. za ugostiteljstvo i usluge, OIB 76986281624 zastupanog po punomoćniku Goran Prodanović</item>
    </derivirana_varijabla>
  </DomainObject.Predmet.ProtuStrankaListFormatedOIB>
  <DomainObject.Predmet.ProtuStrankaListFormatedWithAdress>
    <izvorni_sadrzaj>
      <item>CATERING TIGAR j.d.o.o. za ugostiteljstvo i usluge, Tomislavova 2, 10000 Zagreb zastupanog po punomoćniku Goran Prodanović</item>
    </izvorni_sadrzaj>
    <derivirana_varijabla naziv="DomainObject.Predmet.ProtuStrankaListFormatedWithAdress_1">
      <item>CATERING TIGAR j.d.o.o. za ugostiteljstvo i usluge, Tomislavova 2, 10000 Zagreb zastupanog po punomoćniku Goran Prodanović</item>
    </derivirana_varijabla>
  </DomainObject.Predmet.ProtuStrankaListFormatedWithAdress>
  <DomainObject.Predmet.ProtuStrankaListFormatedWithAdressOIB>
    <izvorni_sadrzaj>
      <item>CATERING TIGAR j.d.o.o. za ugostiteljstvo i usluge, OIB 76986281624, Tomislavova 2, 10000 Zagreb zastupanog po punomoćniku Goran Prodanović</item>
    </izvorni_sadrzaj>
    <derivirana_varijabla naziv="DomainObject.Predmet.ProtuStrankaListFormatedWithAdressOIB_1">
      <item>CATERING TIGAR j.d.o.o. za ugostiteljstvo i usluge, OIB 76986281624, Tomislavova 2, 10000 Zagreb zastupanog po punomoćniku Goran Prodanović</item>
    </derivirana_varijabla>
  </DomainObject.Predmet.ProtuStrankaListFormatedWithAdressOIB>
  <DomainObject.Predmet.ProtuStrankaListNazivFormated>
    <izvorni_sadrzaj>
      <item>CATERING TIGAR j.d.o.o. za ugostiteljstvo i usluge</item>
    </izvorni_sadrzaj>
    <derivirana_varijabla naziv="DomainObject.Predmet.ProtuStrankaListNazivFormated_1">
      <item>CATERING TIGAR j.d.o.o. za ugostiteljstvo i usluge</item>
    </derivirana_varijabla>
  </DomainObject.Predmet.ProtuStrankaListNazivFormated>
  <DomainObject.Predmet.ProtuStrankaListNazivFormatedOIB>
    <izvorni_sadrzaj>
      <item>CATERING TIGAR j.d.o.o. za ugostiteljstvo i usluge, OIB 76986281624</item>
    </izvorni_sadrzaj>
    <derivirana_varijabla naziv="DomainObject.Predmet.ProtuStrankaListNazivFormatedOIB_1">
      <item>CATERING TIGAR j.d.o.o. za ugostiteljstvo i usluge, OIB 76986281624</item>
    </derivirana_varijabla>
  </DomainObject.Predmet.ProtuStrankaListNazivFormatedOIB>
  <DomainObject.Predmet.OstaliListFormated>
    <izvorni_sadrzaj>
      <item>Goran Prodanović punomoćnik sudionika u postupku CATERING TIGAR j.d.o.o. za ugostiteljstvo i usluge</item>
    </izvorni_sadrzaj>
    <derivirana_varijabla naziv="DomainObject.Predmet.OstaliListFormated_1">
      <item>Goran Prodanović punomoćnik sudionika u postupku CATERING TIGAR j.d.o.o. za ugostiteljstvo i usluge</item>
    </derivirana_varijabla>
  </DomainObject.Predmet.OstaliListFormated>
  <DomainObject.Predmet.OstaliListFormatedOIB>
    <izvorni_sadrzaj>
      <item>Goran Prodanović, OIB 59887234581 punomoćnik sudionika u postupku CATERING TIGAR j.d.o.o. za ugostiteljstvo i usluge</item>
    </izvorni_sadrzaj>
    <derivirana_varijabla naziv="DomainObject.Predmet.OstaliListFormatedOIB_1">
      <item>Goran Prodanović, OIB 59887234581 punomoćnik sudionika u postupku CATERING TIGAR j.d.o.o. za ugostiteljstvo i usluge</item>
    </derivirana_varijabla>
  </DomainObject.Predmet.OstaliListFormatedOIB>
  <DomainObject.Predmet.OstaliListFormatedWithAdress>
    <izvorni_sadrzaj>
      <item>Goran Prodanović, Strohalov Prilaz 2, 10000 Zagreb punomoćnik sudionika u postupku CATERING TIGAR j.d.o.o. za ugostiteljstvo i usluge</item>
    </izvorni_sadrzaj>
    <derivirana_varijabla naziv="DomainObject.Predmet.OstaliListFormatedWithAdress_1">
      <item>Goran Prodanović, Strohalov Prilaz 2, 10000 Zagreb punomoćnik sudionika u postupku CATERING TIGAR j.d.o.o. za ugostiteljstvo i usluge</item>
    </derivirana_varijabla>
  </DomainObject.Predmet.OstaliListFormatedWithAdress>
  <DomainObject.Predmet.OstaliListFormatedWithAdressOIB>
    <izvorni_sadrzaj>
      <item>Goran Prodanović, OIB 59887234581, Strohalov Prilaz 2, 10000 Zagreb punomoćnik sudionika u postupku CATERING TIGAR j.d.o.o. za ugostiteljstvo i usluge</item>
    </izvorni_sadrzaj>
    <derivirana_varijabla naziv="DomainObject.Predmet.OstaliListFormatedWithAdressOIB_1">
      <item>Goran Prodanović, OIB 59887234581, Strohalov Prilaz 2, 10000 Zagreb punomoćnik sudionika u postupku CATERING TIGAR j.d.o.o. za ugostiteljstvo i usluge</item>
    </derivirana_varijabla>
  </DomainObject.Predmet.OstaliListFormatedWithAdressOIB>
  <DomainObject.Predmet.OstaliListNazivFormated>
    <izvorni_sadrzaj>
      <item>Goran Prodanović</item>
    </izvorni_sadrzaj>
    <derivirana_varijabla naziv="DomainObject.Predmet.OstaliListNazivFormated_1">
      <item>Goran Prodanović</item>
    </derivirana_varijabla>
  </DomainObject.Predmet.OstaliListNazivFormated>
  <DomainObject.Predmet.OstaliListNazivFormatedOIB>
    <izvorni_sadrzaj>
      <item>Goran Prodanović, OIB 59887234581</item>
    </izvorni_sadrzaj>
    <derivirana_varijabla naziv="DomainObject.Predmet.OstaliListNazivFormatedOIB_1">
      <item>Goran Prodanović, OIB 59887234581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CATERING TIGAR j.d.o.o. za ugostiteljstvo i usluge</izvorni_sadrzaj>
    <derivirana_varijabla naziv="DomainObject.Predmet.ProtustrankaIDrugi_1">CATERING TIGAR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CATERING TIGAR j.d.o.o. za ugostiteljstvo i usluge, OIB 76986281624, Tomislavova 2, 10000 Zagreb</izvorni_sadrzaj>
    <derivirana_varijabla naziv="DomainObject.Predmet.ProtustrankaIDrugiAdressOIB_1">CATERING TIGAR j.d.o.o. za ugostiteljstvo i usluge, OIB 76986281624, Tomislavova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CATERING TIGAR j.d.o.o. za ugostiteljstvo i usluge</item>
      <item>Goran Prodanović</item>
    </izvorni_sadrzaj>
    <derivirana_varijabla naziv="DomainObject.Predmet.SudioniciListNaziv_1">
      <item>FINA Regionalni centar Zagreb</item>
      <item>CATERING TIGAR j.d.o.o. za ugostiteljstvo i usluge</item>
      <item>Goran Prodanović</item>
    </derivirana_varijabla>
  </DomainObject.Predmet.SudioniciListNaziv>
  <DomainObject.Predmet.SudioniciListAdressOIB>
    <izvorni_sadrzaj>
      <item>FINA Regionalni centar Zagreb, OIB 85821130368, Trg svibanjskih žrtava 1995. br. 1,10000 Zagreb</item>
      <item>CATERING TIGAR j.d.o.o. za ugostiteljstvo i usluge, OIB 76986281624, Tomislavova 2,10000 Zagreb</item>
      <item>Goran Prodanović, OIB 59887234581, Strohalov Prilaz 2,10000 Zagreb</item>
    </izvorni_sadrzaj>
    <derivirana_varijabla naziv="DomainObject.Predmet.SudioniciListAdressOIB_1">
      <item>FINA Regionalni centar Zagreb, OIB 85821130368, Trg svibanjskih žrtava 1995. br. 1,10000 Zagreb</item>
      <item>CATERING TIGAR j.d.o.o. za ugostiteljstvo i usluge, OIB 76986281624, Tomislavova 2,10000 Zagreb</item>
      <item>Goran Prodanović, OIB 59887234581, Strohalov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76986281624</item>
      <item>, OIB 59887234581</item>
    </izvorni_sadrzaj>
    <derivirana_varijabla naziv="DomainObject.Predmet.SudioniciListNazivOIB_1">
      <item>, OIB 85821130368</item>
      <item>, OIB 76986281624</item>
      <item>, OIB 59887234581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8E75D9-A2A5-4A15-B130-C341134D0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5270</properties:Characters>
  <properties:Lines>124</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2017-06-01T12:04:00Z</cp:lastPrinted>
  <dcterms:modified xmlns:xsi="http://www.w3.org/2001/XMLSchema-instance" xsi:type="dcterms:W3CDTF">2017-06-01T12:04:00Z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