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959ec" w14:paraId="d1959ec" w:rsidRDefault="00665ADE" w:rsidP="00665ADE" w:rsidR="00665ADE">
      <w:pPr>
        <w15:collapsed w:val="false"/>
        <w:rPr>
          <w:rFonts w:cs="Arial" w:hAnsi="Arial" w:ascii="Arial"/>
        </w:rPr>
      </w:pPr>
      <w:r>
        <w:rPr>
          <w:rFonts w:cs="Arial" w:hAnsi="Arial" w:ascii="Arial"/>
        </w:rPr>
        <w:t>TRGOVAČKI SUD U BJELOVARU</w:t>
      </w:r>
    </w:p>
    <w:p w:rsidRDefault="00665ADE" w:rsidP="00665ADE" w:rsidR="00665ADE">
      <w:pPr>
        <w:rPr>
          <w:rFonts w:cs="Arial" w:hAnsi="Arial" w:ascii="Arial"/>
        </w:rPr>
      </w:pPr>
      <w:r>
        <w:rPr>
          <w:rFonts w:cs="Arial" w:hAnsi="Arial" w:ascii="Arial"/>
        </w:rPr>
        <w:t>Bjelovar, Šet.dr.I.Lebovića 42</w:t>
      </w:r>
      <w:r>
        <w:rPr>
          <w:rFonts w:cs="Arial" w:hAnsi="Arial" w:ascii="Arial"/>
        </w:rPr>
        <w:t xml:space="preserve">.           </w:t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proofErr w:type="spellStart"/>
      <w:r>
        <w:rPr>
          <w:rFonts w:cs="Arial" w:hAnsi="Arial" w:ascii="Arial"/>
        </w:rPr>
        <w:t>Posl</w:t>
      </w:r>
      <w:proofErr w:type="spellEnd"/>
      <w:r>
        <w:rPr>
          <w:rFonts w:cs="Arial" w:hAnsi="Arial" w:ascii="Arial"/>
        </w:rPr>
        <w:t>. br. St-33/2015.</w:t>
      </w:r>
    </w:p>
    <w:p w:rsidRDefault="00665ADE" w:rsidP="00665ADE" w:rsidR="00665ADE">
      <w:pPr>
        <w:rPr>
          <w:rFonts w:cs="Arial" w:hAnsi="Arial" w:ascii="Arial"/>
        </w:rPr>
      </w:pPr>
    </w:p>
    <w:p w:rsidRDefault="00665ADE" w:rsidP="00665ADE" w:rsidR="00665ADE">
      <w:pPr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Predlagatelj:ŠTEFICA JAMBREC iz </w:t>
      </w:r>
      <w:proofErr w:type="spellStart"/>
      <w:r>
        <w:rPr>
          <w:rFonts w:cs="Arial" w:hAnsi="Arial" w:ascii="Arial"/>
        </w:rPr>
        <w:t>Sv.Ivana</w:t>
      </w:r>
      <w:proofErr w:type="spellEnd"/>
      <w:r>
        <w:rPr>
          <w:rFonts w:cs="Arial" w:hAnsi="Arial" w:ascii="Arial"/>
        </w:rPr>
        <w:t xml:space="preserve"> </w:t>
      </w:r>
      <w:proofErr w:type="spellStart"/>
      <w:r>
        <w:rPr>
          <w:rFonts w:cs="Arial" w:hAnsi="Arial" w:ascii="Arial"/>
        </w:rPr>
        <w:t>Žabno</w:t>
      </w:r>
      <w:proofErr w:type="spellEnd"/>
    </w:p>
    <w:p w:rsidRDefault="00665ADE" w:rsidP="00665ADE" w:rsidR="00665ADE">
      <w:pPr>
        <w:ind w:left="2160"/>
        <w:rPr>
          <w:rFonts w:cs="Arial" w:hAnsi="Arial" w:ascii="Arial"/>
        </w:rPr>
      </w:pPr>
      <w:r>
        <w:rPr>
          <w:rFonts w:cs="Arial" w:hAnsi="Arial" w:ascii="Arial"/>
        </w:rPr>
        <w:t xml:space="preserve">Dužnik: POLJOPRIVREDNA ZADRUGA VELIKO TROJSTVO    </w:t>
      </w:r>
    </w:p>
    <w:p w:rsidRDefault="00665ADE" w:rsidP="00665ADE" w:rsidR="00665ADE">
      <w:pPr>
        <w:rPr>
          <w:rFonts w:cs="Arial" w:hAnsi="Arial" w:ascii="Arial"/>
        </w:rPr>
      </w:pP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  <w:t>radi: stečajnog postupka</w:t>
      </w:r>
    </w:p>
    <w:p w:rsidRDefault="00665ADE" w:rsidP="00665ADE" w:rsidR="00665ADE">
      <w:pPr>
        <w:jc w:val="center"/>
        <w:rPr>
          <w:rFonts w:cs="Arial" w:hAnsi="Arial" w:ascii="Arial"/>
        </w:rPr>
      </w:pPr>
      <w:r>
        <w:rPr>
          <w:rFonts w:cs="Arial" w:hAnsi="Arial" w:ascii="Arial"/>
        </w:rPr>
        <w:t>P O Z I V</w:t>
      </w:r>
    </w:p>
    <w:p w:rsidRDefault="00665ADE" w:rsidP="00665ADE" w:rsidR="00665ADE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na raspravu</w:t>
      </w:r>
    </w:p>
    <w:p w:rsidRDefault="00665ADE" w:rsidP="00665ADE" w:rsidR="00665ADE">
      <w:pPr>
        <w:pBdr>
          <w:bottom w:space="1" w:sz="12" w:color="auto" w:val="single"/>
        </w:pBd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POLJOPRIVREDNA ZADRUGA VELIKO TROJSTVO</w:t>
      </w:r>
    </w:p>
    <w:p w:rsidRDefault="00665ADE" w:rsidP="00665ADE" w:rsidR="00665ADE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softHyphen/>
      </w:r>
      <w:r>
        <w:rPr>
          <w:rFonts w:cs="Arial" w:hAnsi="Arial" w:ascii="Arial"/>
          <w:b/>
        </w:rPr>
        <w:softHyphen/>
      </w:r>
      <w:r>
        <w:rPr>
          <w:rFonts w:cs="Arial" w:hAnsi="Arial" w:ascii="Arial"/>
          <w:b/>
        </w:rPr>
        <w:softHyphen/>
      </w:r>
      <w:r>
        <w:rPr>
          <w:rFonts w:cs="Arial" w:hAnsi="Arial" w:ascii="Arial"/>
          <w:b/>
        </w:rPr>
        <w:softHyphen/>
      </w:r>
      <w:r>
        <w:rPr>
          <w:rFonts w:cs="Arial" w:hAnsi="Arial" w:ascii="Arial"/>
          <w:b/>
        </w:rPr>
        <w:softHyphen/>
      </w:r>
      <w:r>
        <w:rPr>
          <w:rFonts w:cs="Arial" w:hAnsi="Arial" w:ascii="Arial"/>
          <w:b/>
        </w:rPr>
        <w:softHyphen/>
      </w:r>
      <w:r>
        <w:rPr>
          <w:rFonts w:cs="Arial" w:hAnsi="Arial" w:ascii="Arial"/>
          <w:b/>
        </w:rPr>
        <w:softHyphen/>
      </w:r>
      <w:r>
        <w:rPr>
          <w:rFonts w:cs="Arial" w:hAnsi="Arial" w:ascii="Arial"/>
        </w:rPr>
        <w:t>(dužnik)</w:t>
      </w:r>
    </w:p>
    <w:p w:rsidRDefault="00665ADE" w:rsidP="00665ADE" w:rsidR="00665ADE">
      <w:pPr>
        <w:pBdr>
          <w:bottom w:space="1" w:sz="12" w:color="auto" w:val="single"/>
        </w:pBdr>
        <w:jc w:val="center"/>
        <w:rPr>
          <w:rFonts w:cs="Arial" w:hAnsi="Arial" w:ascii="Arial"/>
        </w:rPr>
      </w:pPr>
      <w:r>
        <w:rPr>
          <w:rFonts w:cs="Arial" w:hAnsi="Arial" w:ascii="Arial"/>
        </w:rPr>
        <w:t>Veliko Trojstvo, Braće Radića 51.</w:t>
      </w:r>
    </w:p>
    <w:p w:rsidRDefault="00665ADE" w:rsidP="00665ADE" w:rsidR="00665ADE">
      <w:pPr>
        <w:jc w:val="center"/>
        <w:rPr>
          <w:rFonts w:cs="Arial" w:hAnsi="Arial" w:ascii="Arial"/>
        </w:rPr>
      </w:pPr>
      <w:r>
        <w:rPr>
          <w:rFonts w:cs="Arial" w:hAnsi="Arial" w:ascii="Arial"/>
        </w:rPr>
        <w:t>(adresa)</w:t>
      </w:r>
    </w:p>
    <w:p w:rsidRDefault="00665ADE" w:rsidP="00665ADE" w:rsidR="00665ADE">
      <w:pPr>
        <w:pStyle w:val="Tijeloteksta"/>
        <w:rPr>
          <w:rFonts w:cs="Arial" w:hAnsi="Arial" w:ascii="Arial"/>
        </w:rPr>
      </w:pPr>
      <w:r>
        <w:rPr>
          <w:rFonts w:cs="Arial" w:hAnsi="Arial" w:ascii="Arial"/>
        </w:rPr>
        <w:tab/>
        <w:t>Pozivate se na ročište radi utvrđivanja uvjeta za otvaranje stečajnog postupka u ovom predmetu na dan</w:t>
      </w:r>
    </w:p>
    <w:p w:rsidRDefault="00665ADE" w:rsidP="00665ADE" w:rsidR="00665ADE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17. prosinca 2015. godine u 09,00 sati,</w:t>
      </w:r>
    </w:p>
    <w:p w:rsidRDefault="00665ADE" w:rsidP="00665ADE" w:rsidR="00665ADE">
      <w:pPr>
        <w:pStyle w:val="Tijeloteksta"/>
        <w:rPr>
          <w:rFonts w:cs="Arial" w:hAnsi="Arial" w:ascii="Arial"/>
        </w:rPr>
      </w:pPr>
      <w:r>
        <w:rPr>
          <w:rFonts w:cs="Arial" w:hAnsi="Arial" w:ascii="Arial"/>
        </w:rPr>
        <w:tab/>
        <w:t xml:space="preserve">na adresi Trgovački sud u Bjelovaru, Šetalište Dr. </w:t>
      </w:r>
      <w:proofErr w:type="spellStart"/>
      <w:r>
        <w:rPr>
          <w:rFonts w:cs="Arial" w:hAnsi="Arial" w:ascii="Arial"/>
        </w:rPr>
        <w:t>Ivše</w:t>
      </w:r>
      <w:proofErr w:type="spellEnd"/>
      <w:r>
        <w:rPr>
          <w:rFonts w:cs="Arial" w:hAnsi="Arial" w:ascii="Arial"/>
        </w:rPr>
        <w:t xml:space="preserve"> </w:t>
      </w:r>
      <w:proofErr w:type="spellStart"/>
      <w:r>
        <w:rPr>
          <w:rFonts w:cs="Arial" w:hAnsi="Arial" w:ascii="Arial"/>
        </w:rPr>
        <w:t>Lebovića</w:t>
      </w:r>
      <w:proofErr w:type="spellEnd"/>
      <w:r>
        <w:rPr>
          <w:rFonts w:cs="Arial" w:hAnsi="Arial" w:ascii="Arial"/>
        </w:rPr>
        <w:t xml:space="preserve"> 42, u sobi br. 2.</w:t>
      </w:r>
      <w:bookmarkStart w:name="_GoBack" w:id="0"/>
      <w:bookmarkEnd w:id="0"/>
    </w:p>
    <w:p w:rsidRDefault="00665ADE" w:rsidP="00665ADE" w:rsidR="00665ADE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ab/>
        <w:t>U Bjelovaru, 9. studenog 2015. godine</w:t>
      </w:r>
    </w:p>
    <w:p w:rsidRDefault="00665ADE" w:rsidP="00665ADE" w:rsidR="00665ADE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  <w:t xml:space="preserve">              STEČAJNI SUDAC</w:t>
      </w:r>
    </w:p>
    <w:p w:rsidRDefault="00665ADE" w:rsidP="00665ADE" w:rsidR="00665ADE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  <w:t>TOMISLAV MRAZOVIĆ,v.r.</w:t>
      </w:r>
    </w:p>
    <w:p w:rsidRDefault="00665ADE" w:rsidP="00665ADE" w:rsidR="00665ADE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  <w:t xml:space="preserve">             Za točnost </w:t>
      </w:r>
      <w:proofErr w:type="spellStart"/>
      <w:r>
        <w:rPr>
          <w:rFonts w:cs="Arial" w:hAnsi="Arial" w:ascii="Arial"/>
        </w:rPr>
        <w:t>otpravka</w:t>
      </w:r>
      <w:proofErr w:type="spellEnd"/>
      <w:r>
        <w:rPr>
          <w:rFonts w:cs="Arial" w:hAnsi="Arial" w:ascii="Arial"/>
        </w:rPr>
        <w:t>-</w:t>
      </w:r>
    </w:p>
    <w:p w:rsidRDefault="00665ADE" w:rsidP="00665ADE" w:rsidR="00665ADE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  <w:t xml:space="preserve">             ovlašteni službenik</w:t>
      </w:r>
    </w:p>
    <w:p w:rsidRDefault="00665ADE" w:rsidP="00665ADE" w:rsidR="00665ADE">
      <w:pPr>
        <w:jc w:val="both"/>
      </w:pPr>
      <w:r>
        <w:rPr>
          <w:rFonts w:cs="Arial" w:hAnsi="Arial" w:ascii="Arial"/>
        </w:rPr>
        <w:t xml:space="preserve">                                                                            Jasmina </w:t>
      </w:r>
      <w:proofErr w:type="spellStart"/>
      <w:r>
        <w:rPr>
          <w:rFonts w:cs="Arial" w:hAnsi="Arial" w:ascii="Arial"/>
        </w:rPr>
        <w:t>Tubić</w:t>
      </w:r>
      <w:proofErr w:type="spellEnd"/>
      <w:r>
        <w:tab/>
      </w:r>
    </w:p>
    <w:p w:rsidRDefault="00665ADE" w:rsidP="00665ADE" w:rsidR="00665ADE">
      <w:pPr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Rj</w:t>
      </w:r>
      <w:proofErr w:type="spellEnd"/>
      <w:r>
        <w:rPr>
          <w:rFonts w:cs="Arial" w:hAnsi="Arial" w:ascii="Arial"/>
        </w:rPr>
        <w:t>.</w:t>
      </w:r>
    </w:p>
    <w:p w:rsidRDefault="00665ADE" w:rsidP="00665ADE" w:rsidR="00665ADE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Dna:poslano izravno i putem e-oglasne ploče suda</w:t>
      </w:r>
    </w:p>
    <w:p w:rsidRDefault="00665ADE" w:rsidP="00665ADE" w:rsidR="00665ADE">
      <w:pPr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Sc.roč</w:t>
      </w:r>
      <w:proofErr w:type="spellEnd"/>
      <w:r>
        <w:rPr>
          <w:rFonts w:cs="Arial" w:hAnsi="Arial" w:ascii="Arial"/>
        </w:rPr>
        <w:t>.</w:t>
      </w:r>
    </w:p>
    <w:p w:rsidRDefault="00665ADE" w:rsidP="00665ADE" w:rsidR="00665ADE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U Bj.9.11.2015.g.</w:t>
      </w:r>
    </w:p>
    <w:p w:rsidRDefault="00AE649C" w:rsidP="00E67D40" w:rsidR="00AE649C" w:rsidRPr="00B76F3C">
      <w:pPr>
        <w:pStyle w:val="FiksniRH"/>
      </w:pPr>
    </w:p>
    <w:p w:rsidRDefault="00665ADE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626A" w:rsidP="00537B78" w:rsidR="00BB626A">
      <w:r>
        <w:separator/>
      </w:r>
    </w:p>
  </w:endnote>
  <w:endnote w:id="0" w:type="continuationSeparator">
    <w:p w:rsidRDefault="00BB626A" w:rsidP="00537B78" w:rsidR="00BB62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626A" w:rsidP="00537B78" w:rsidR="00BB626A">
      <w:r>
        <w:separator/>
      </w:r>
    </w:p>
  </w:footnote>
  <w:footnote w:id="0" w:type="continuationSeparator">
    <w:p w:rsidRDefault="00BB626A" w:rsidP="00537B78" w:rsidR="00BB62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1FA1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ADE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26A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nhideWhenUsed/>
    <w:qFormat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nhideWhenUsed/>
    <w:qFormat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04121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>Veliko Trojstvo</izvorni_sadrzaj>
    <derivirana_varijabla naziv="DomainObject.UcesnikSudskeRadnje.Adresa.Naselje_1">Veliko Trojstvo</derivirana_varijabla>
  </DomainObject.UcesnikSudskeRadnje.Adresa.Naselje>
  <DomainObject.UcesnikSudskeRadnje.Adresa.PostBroj>
    <izvorni_sadrzaj>43000</izvorni_sadrzaj>
    <derivirana_varijabla naziv="DomainObject.UcesnikSudskeRadnje.Adresa.PostBroj_1">43000</derivirana_varijabla>
  </DomainObject.UcesnikSudskeRadnje.Adresa.PostBroj>
  <DomainObject.UcesnikSudskeRadnje.Adresa.UlicaIKBR>
    <izvorni_sadrzaj>Braće Radića 51</izvorni_sadrzaj>
    <derivirana_varijabla naziv="DomainObject.UcesnikSudskeRadnje.Adresa.UlicaIKBR_1">Braće Radića 51</derivirana_varijabla>
  </DomainObject.UcesnikSudskeRadnje.Adresa.UlicaIKBR>
  <DomainObject.UcesnikSudskeRadnje.Naziv>
    <izvorni_sadrzaj>POLJOPRIVREDNA ZADRUGA VELIKO TROJSTVO, Veliko Trojstvo</izvorni_sadrzaj>
    <derivirana_varijabla naziv="DomainObject.UcesnikSudskeRadnje.Naziv_1">POLJOPRIVREDNA ZADRUGA VELIKO TROJSTVO, Veliko Trojstvo</derivirana_varijabla>
  </DomainObject.UcesnikSudskeRadnje.Naziv>
  <DomainObject.UcesnikSudskeRadnje.SudskaRadnja.Prostorija.Naziv>
    <izvorni_sadrzaj>Soba 2</izvorni_sadrzaj>
    <derivirana_varijabla naziv="DomainObject.UcesnikSudskeRadnje.SudskaRadnja.Prostorija.Naziv_1">Soba 2</derivirana_varijabla>
  </DomainObject.UcesnikSudskeRadnje.SudskaRadnja.Prostorija.Naziv>
  <DomainObject.UcesnikSudskeRadnje.SudskaRadnja.Prostorija.Oznaka>
    <izvorni_sadrzaj>Soba 2</izvorni_sadrzaj>
    <derivirana_varijabla naziv="DomainObject.UcesnikSudskeRadnje.SudskaRadnja.Prostorija.Oznaka_1">Soba 2</derivirana_varijabla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>17. prosinca 2015.</izvorni_sadrzaj>
    <derivirana_varijabla naziv="DomainObject.UcesnikSudskeRadnje.SudskaRadnja.PlaniraniZavrsetakDatum_1">17. prosinca 2015.</derivirana_varijabla>
  </DomainObject.UcesnikSudskeRadnje.SudskaRadnja.PlaniraniZavrsetakDatum>
  <DomainObject.UcesnikSudskeRadnje.SudskaRadnja.PlaniraniPocetakDatum>
    <izvorni_sadrzaj>17. prosinca 2015.</izvorni_sadrzaj>
    <derivirana_varijabla naziv="DomainObject.UcesnikSudskeRadnje.SudskaRadnja.PlaniraniPocetakDatum_1">17. prosinca 2015.</derivirana_varijabla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>15:00</izvorni_sadrzaj>
    <derivirana_varijabla naziv="DomainObject.UcesnikSudskeRadnje.SudskaRadnja.PlaniraniZavrsetakVrijeme_1">15:00</derivirana_varijabla>
  </DomainObject.UcesnikSudskeRadnje.SudskaRadnja.PlaniraniZavrsetakVrijeme>
  <DomainObject.UcesnikSudskeRadnje.SudskaRadnja.PlaniraniPocetakVrijeme>
    <izvorni_sadrzaj>09:00</izvorni_sadrzaj>
    <derivirana_varijabla naziv="DomainObject.UcesnikSudskeRadnje.SudskaRadnja.PlaniraniPocetakVrijeme_1">09:00</derivirana_varijabla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</izvorni_sadrzaj>
    <derivirana_varijabla naziv="DomainObject.Predmet.Broj_1">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lipnja 2015.</izvorni_sadrzaj>
    <derivirana_varijabla naziv="DomainObject.Predmet.DatumOsnivanja_1">19.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St-33/2015</izvorni_sadrzaj>
    <derivirana_varijabla naziv="DomainObject.Predmet.OznakaBroj_1">St-33/2015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VELIKO TROJSTVO, Veliko Trojstvo</izvorni_sadrzaj>
    <derivirana_varijabla naziv="DomainObject.Predmet.ProtustrankaFormated_1">  POLJOPRIVREDNA ZADRUGA VELIKO TROJSTVO, Veliko Trojstvo</derivirana_varijabla>
  </DomainObject.Predmet.ProtustrankaFormated>
  <DomainObject.Predmet.ProtustrankaFormatedOIB>
    <izvorni_sadrzaj>  POLJOPRIVREDNA ZADRUGA VELIKO TROJSTVO, Veliko Trojstvo, OIB 05857146605</izvorni_sadrzaj>
    <derivirana_varijabla naziv="DomainObject.Predmet.ProtustrankaFormatedOIB_1">  POLJOPRIVREDNA ZADRUGA VELIKO TROJSTVO, Veliko Trojstvo, OIB 05857146605</derivirana_varijabla>
  </DomainObject.Predmet.ProtustrankaFormatedOIB>
  <DomainObject.Predmet.ProtustrankaFormatedWithAdress>
    <izvorni_sadrzaj> POLJOPRIVREDNA ZADRUGA VELIKO TROJSTVO, Veliko Trojstvo, Braće Radića 51, 43000 Veliko Trojstvo</izvorni_sadrzaj>
    <derivirana_varijabla naziv="DomainObject.Predmet.ProtustrankaFormatedWithAdress_1"> POLJOPRIVREDNA ZADRUGA VELIKO TROJSTVO, Veliko Trojstvo, Braće Radića 51, 43000 Veliko Trojstvo</derivirana_varijabla>
  </DomainObject.Predmet.ProtustrankaFormatedWithAdress>
  <DomainObject.Predmet.ProtustrankaFormatedWithAdressOIB>
    <izvorni_sadrzaj> POLJOPRIVREDNA ZADRUGA VELIKO TROJSTVO, Veliko Trojstvo, OIB 05857146605, Braće Radića 51, 43000 Veliko Trojstvo</izvorni_sadrzaj>
    <derivirana_varijabla naziv="DomainObject.Predmet.ProtustrankaFormatedWithAdressOIB_1"> POLJOPRIVREDNA ZADRUGA VELIKO TROJSTVO, Veliko Trojstvo, OIB 05857146605, Braće Radića 51, 43000 Veliko Trojstvo</derivirana_varijabla>
  </DomainObject.Predmet.ProtustrankaFormatedWithAdressOIB>
  <DomainObject.Predmet.ProtustrankaWithAdress>
    <izvorni_sadrzaj>POLJOPRIVREDNA ZADRUGA VELIKO TROJSTVO, Veliko Trojstvo Braće Radića 51, 43000 Veliko Trojstvo</izvorni_sadrzaj>
    <derivirana_varijabla naziv="DomainObject.Predmet.ProtustrankaWithAdress_1">POLJOPRIVREDNA ZADRUGA VELIKO TROJSTVO, Veliko Trojstvo Braće Radića 51, 43000 Veliko Trojstvo</derivirana_varijabla>
  </DomainObject.Predmet.ProtustrankaWithAdress>
  <DomainObject.Predmet.ProtustrankaWithAdressOIB>
    <izvorni_sadrzaj>POLJOPRIVREDNA ZADRUGA VELIKO TROJSTVO, Veliko Trojstvo, OIB 05857146605, Braće Radića 51, 43000 Veliko Trojstvo</izvorni_sadrzaj>
    <derivirana_varijabla naziv="DomainObject.Predmet.ProtustrankaWithAdressOIB_1">POLJOPRIVREDNA ZADRUGA VELIKO TROJSTVO, Veliko Trojstvo, OIB 05857146605, Braće Radića 51, 43000 Veliko Trojstvo</derivirana_varijabla>
  </DomainObject.Predmet.ProtustrankaWithAdressOIB>
  <DomainObject.Predmet.ProtustrankaNazivFormated>
    <izvorni_sadrzaj>POLJOPRIVREDNA ZADRUGA VELIKO TROJSTVO, Veliko Trojstvo</izvorni_sadrzaj>
    <derivirana_varijabla naziv="DomainObject.Predmet.ProtustrankaNazivFormated_1">POLJOPRIVREDNA ZADRUGA VELIKO TROJSTVO, Veliko Trojstvo</derivirana_varijabla>
  </DomainObject.Predmet.ProtustrankaNazivFormated>
  <DomainObject.Predmet.ProtustrankaNazivFormatedOIB>
    <izvorni_sadrzaj>POLJOPRIVREDNA ZADRUGA VELIKO TROJSTVO, Veliko Trojstvo, OIB 05857146605</izvorni_sadrzaj>
    <derivirana_varijabla naziv="DomainObject.Predmet.ProtustrankaNazivFormatedOIB_1">POLJOPRIVREDNA ZADRUGA VELIKO TROJSTVO, Veliko Trojstvo, OIB 05857146605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ŠTEFICA JAMBREC, SVETI IVAN ŽABNO zastupanog po punomoćniku ZOU Zlatko Gregurić i dr. odvj.</izvorni_sadrzaj>
    <derivirana_varijabla naziv="DomainObject.Predmet.StrankaFormated_1">  ŠTEFICA JAMBREC, SVETI IVAN ŽABNO zastupanog po punomoćniku ZOU Zlatko Gregurić i dr. odvj.</derivirana_varijabla>
  </DomainObject.Predmet.StrankaFormated>
  <DomainObject.Predmet.StrankaFormatedOIB>
    <izvorni_sadrzaj>  ŠTEFICA JAMBREC, SVETI IVAN ŽABNO, OIB 06712895216 zastupanog po punomoćniku ZOU Zlatko Gregurić i dr. odvj.</izvorni_sadrzaj>
    <derivirana_varijabla naziv="DomainObject.Predmet.StrankaFormatedOIB_1">  ŠTEFICA JAMBREC, SVETI IVAN ŽABNO, OIB 06712895216 zastupanog po punomoćniku ZOU Zlatko Gregurić i dr. odvj.</derivirana_varijabla>
  </DomainObject.Predmet.StrankaFormatedOIB>
  <DomainObject.Predmet.StrankaFormatedWithAdress>
    <izvorni_sadrzaj> ŠTEFICA JAMBREC, SVETI IVAN ŽABNO, Zagrebačka 35, 48214 Sveti Ivan Žabno zastupanog po punomoćniku ZOU Zlatko Gregurić i dr. odvj.</izvorni_sadrzaj>
    <derivirana_varijabla naziv="DomainObject.Predmet.StrankaFormatedWithAdress_1"> ŠTEFICA JAMBREC, SVETI IVAN ŽABNO, Zagrebačka 35, 48214 Sveti Ivan Žabno zastupanog po punomoćniku ZOU Zlatko Gregurić i dr. odvj.</derivirana_varijabla>
  </DomainObject.Predmet.StrankaFormatedWithAdress>
  <DomainObject.Predmet.StrankaFormatedWithAdressOIB>
    <izvorni_sadrzaj> ŠTEFICA JAMBREC, SVETI IVAN ŽABNO, OIB 06712895216, Zagrebačka 35, 48214 Sveti Ivan Žabno zastupanog po punomoćniku ZOU Zlatko Gregurić i dr. odvj.</izvorni_sadrzaj>
    <derivirana_varijabla naziv="DomainObject.Predmet.StrankaFormatedWithAdressOIB_1"> ŠTEFICA JAMBREC, SVETI IVAN ŽABNO, OIB 06712895216, Zagrebačka 35, 48214 Sveti Ivan Žabno zastupanog po punomoćniku ZOU Zlatko Gregurić i dr. odvj.</derivirana_varijabla>
  </DomainObject.Predmet.StrankaFormatedWithAdressOIB>
  <DomainObject.Predmet.StrankaWithAdress>
    <izvorni_sadrzaj>ŠTEFICA JAMBREC, SVETI IVAN ŽABNO Zagrebačka 35,48214 Sveti Ivan Žabno</izvorni_sadrzaj>
    <derivirana_varijabla naziv="DomainObject.Predmet.StrankaWithAdress_1">ŠTEFICA JAMBREC, SVETI IVAN ŽABNO Zagrebačka 35,48214 Sveti Ivan Žabno</derivirana_varijabla>
  </DomainObject.Predmet.StrankaWithAdress>
  <DomainObject.Predmet.StrankaWithAdressOIB>
    <izvorni_sadrzaj>ŠTEFICA JAMBREC, SVETI IVAN ŽABNO, OIB 06712895216, Zagrebačka 35,48214 Sveti Ivan Žabno</izvorni_sadrzaj>
    <derivirana_varijabla naziv="DomainObject.Predmet.StrankaWithAdressOIB_1">ŠTEFICA JAMBREC, SVETI IVAN ŽABNO, OIB 06712895216, Zagrebačka 35,48214 Sveti Ivan Žabno</derivirana_varijabla>
  </DomainObject.Predmet.StrankaWithAdressOIB>
  <DomainObject.Predmet.StrankaNazivFormated>
    <izvorni_sadrzaj>ŠTEFICA JAMBREC, SVETI IVAN ŽABNO</izvorni_sadrzaj>
    <derivirana_varijabla naziv="DomainObject.Predmet.StrankaNazivFormated_1">ŠTEFICA JAMBREC, SVETI IVAN ŽABNO</derivirana_varijabla>
  </DomainObject.Predmet.StrankaNazivFormated>
  <DomainObject.Predmet.StrankaNazivFormatedOIB>
    <izvorni_sadrzaj>ŠTEFICA JAMBREC, SVETI IVAN ŽABNO, OIB 06712895216</izvorni_sadrzaj>
    <derivirana_varijabla naziv="DomainObject.Predmet.StrankaNazivFormatedOIB_1">ŠTEFICA JAMBREC, SVETI IVAN ŽABNO, OIB 06712895216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ŠTEFICA JAMBREC, SVETI IVAN ŽABNO zastupanog po punomoćniku ZOU Zlatko Gregurić i dr. odvj.</item>
    </izvorni_sadrzaj>
    <derivirana_varijabla naziv="DomainObject.Predmet.StrankaListFormated_1">
      <item>ŠTEFICA JAMBREC, SVETI IVAN ŽABNO zastupanog po punomoćniku ZOU Zlatko Gregurić i dr. odvj.</item>
    </derivirana_varijabla>
  </DomainObject.Predmet.StrankaListFormated>
  <DomainObject.Predmet.StrankaListFormatedOIB>
    <izvorni_sadrzaj>
      <item>ŠTEFICA JAMBREC, SVETI IVAN ŽABNO, OIB 06712895216 zastupanog po punomoćniku ZOU Zlatko Gregurić i dr. odvj.</item>
    </izvorni_sadrzaj>
    <derivirana_varijabla naziv="DomainObject.Predmet.StrankaListFormatedOIB_1">
      <item>ŠTEFICA JAMBREC, SVETI IVAN ŽABNO, OIB 06712895216 zastupanog po punomoćniku ZOU Zlatko Gregurić i dr. odvj.</item>
    </derivirana_varijabla>
  </DomainObject.Predmet.StrankaListFormatedOIB>
  <DomainObject.Predmet.StrankaListFormatedWithAdress>
    <izvorni_sadrzaj>
      <item>ŠTEFICA JAMBREC, SVETI IVAN ŽABNO, Zagrebačka 35, 48214 Sveti Ivan Žabno zastupanog po punomoćniku ZOU Zlatko Gregurić i dr. odvj.</item>
    </izvorni_sadrzaj>
    <derivirana_varijabla naziv="DomainObject.Predmet.StrankaListFormatedWithAdress_1">
      <item>ŠTEFICA JAMBREC, SVETI IVAN ŽABNO, Zagrebačka 35, 48214 Sveti Ivan Žabno zastupanog po punomoćniku ZOU Zlatko Gregurić i dr. odvj.</item>
    </derivirana_varijabla>
  </DomainObject.Predmet.StrankaListFormatedWithAdress>
  <DomainObject.Predmet.StrankaListFormatedWithAdressOIB>
    <izvorni_sadrzaj>
      <item>ŠTEFICA JAMBREC, SVETI IVAN ŽABNO, OIB 06712895216, Zagrebačka 35, 48214 Sveti Ivan Žabno zastupanog po punomoćniku ZOU Zlatko Gregurić i dr. odvj.</item>
    </izvorni_sadrzaj>
    <derivirana_varijabla naziv="DomainObject.Predmet.StrankaListFormatedWithAdressOIB_1">
      <item>ŠTEFICA JAMBREC, SVETI IVAN ŽABNO, OIB 06712895216, Zagrebačka 35, 48214 Sveti Ivan Žabno zastupanog po punomoćniku ZOU Zlatko Gregurić i dr. odvj.</item>
    </derivirana_varijabla>
  </DomainObject.Predmet.StrankaListFormatedWithAdressOIB>
  <DomainObject.Predmet.StrankaListNazivFormated>
    <izvorni_sadrzaj>
      <item>ŠTEFICA JAMBREC, SVETI IVAN ŽABNO</item>
    </izvorni_sadrzaj>
    <derivirana_varijabla naziv="DomainObject.Predmet.StrankaListNazivFormated_1">
      <item>ŠTEFICA JAMBREC, SVETI IVAN ŽABNO</item>
    </derivirana_varijabla>
  </DomainObject.Predmet.StrankaListNazivFormated>
  <DomainObject.Predmet.StrankaListNazivFormatedOIB>
    <izvorni_sadrzaj>
      <item>ŠTEFICA JAMBREC, SVETI IVAN ŽABNO, OIB 06712895216</item>
    </izvorni_sadrzaj>
    <derivirana_varijabla naziv="DomainObject.Predmet.StrankaListNazivFormatedOIB_1">
      <item>ŠTEFICA JAMBREC, SVETI IVAN ŽABNO, OIB 06712895216</item>
    </derivirana_varijabla>
  </DomainObject.Predmet.StrankaListNazivFormatedOIB>
  <DomainObject.Predmet.ProtuStrankaListFormated>
    <izvorni_sadrzaj>
      <item>POLJOPRIVREDNA ZADRUGA VELIKO TROJSTVO, Veliko Trojstvo</item>
    </izvorni_sadrzaj>
    <derivirana_varijabla naziv="DomainObject.Predmet.ProtuStrankaListFormated_1">
      <item>POLJOPRIVREDNA ZADRUGA VELIKO TROJSTVO, Veliko Trojstvo</item>
    </derivirana_varijabla>
  </DomainObject.Predmet.ProtuStrankaListFormated>
  <DomainObject.Predmet.ProtuStrankaListFormatedOIB>
    <izvorni_sadrzaj>
      <item>POLJOPRIVREDNA ZADRUGA VELIKO TROJSTVO, Veliko Trojstvo, OIB 05857146605</item>
    </izvorni_sadrzaj>
    <derivirana_varijabla naziv="DomainObject.Predmet.ProtuStrankaListFormatedOIB_1">
      <item>POLJOPRIVREDNA ZADRUGA VELIKO TROJSTVO, Veliko Trojstvo, OIB 05857146605</item>
    </derivirana_varijabla>
  </DomainObject.Predmet.ProtuStrankaListFormatedOIB>
  <DomainObject.Predmet.ProtuStrankaListFormatedWithAdress>
    <izvorni_sadrzaj>
      <item>POLJOPRIVREDNA ZADRUGA VELIKO TROJSTVO, Veliko Trojstvo, Braće Radića 51, 43000 Veliko Trojstvo</item>
    </izvorni_sadrzaj>
    <derivirana_varijabla naziv="DomainObject.Predmet.ProtuStrankaListFormatedWithAdress_1">
      <item>POLJOPRIVREDNA ZADRUGA VELIKO TROJSTVO, Veliko Trojstvo, Braće Radića 51, 43000 Veliko Trojstvo</item>
    </derivirana_varijabla>
  </DomainObject.Predmet.ProtuStrankaListFormatedWithAdress>
  <DomainObject.Predmet.ProtuStrankaListFormatedWithAdressOIB>
    <izvorni_sadrzaj>
      <item>POLJOPRIVREDNA ZADRUGA VELIKO TROJSTVO, Veliko Trojstvo, OIB 05857146605, Braće Radića 51, 43000 Veliko Trojstvo</item>
    </izvorni_sadrzaj>
    <derivirana_varijabla naziv="DomainObject.Predmet.ProtuStrankaListFormatedWithAdressOIB_1">
      <item>POLJOPRIVREDNA ZADRUGA VELIKO TROJSTVO, Veliko Trojstvo, OIB 05857146605, Braće Radića 51, 43000 Veliko Trojstvo</item>
    </derivirana_varijabla>
  </DomainObject.Predmet.ProtuStrankaListFormatedWithAdressOIB>
  <DomainObject.Predmet.ProtuStrankaListNazivFormated>
    <izvorni_sadrzaj>
      <item>POLJOPRIVREDNA ZADRUGA VELIKO TROJSTVO, Veliko Trojstvo</item>
    </izvorni_sadrzaj>
    <derivirana_varijabla naziv="DomainObject.Predmet.ProtuStrankaListNazivFormated_1">
      <item>POLJOPRIVREDNA ZADRUGA VELIKO TROJSTVO, Veliko Trojstvo</item>
    </derivirana_varijabla>
  </DomainObject.Predmet.ProtuStrankaListNazivFormated>
  <DomainObject.Predmet.ProtuStrankaListNazivFormatedOIB>
    <izvorni_sadrzaj>
      <item>POLJOPRIVREDNA ZADRUGA VELIKO TROJSTVO, Veliko Trojstvo, OIB 05857146605</item>
    </izvorni_sadrzaj>
    <derivirana_varijabla naziv="DomainObject.Predmet.ProtuStrankaListNazivFormatedOIB_1">
      <item>POLJOPRIVREDNA ZADRUGA VELIKO TROJSTVO, Veliko Trojstvo, OIB 05857146605</item>
    </derivirana_varijabla>
  </DomainObject.Predmet.ProtuStrankaListNazivFormatedOIB>
  <DomainObject.Predmet.OstaliListFormated>
    <izvorni_sadrzaj>
      <item>ZOU Zlatko Gregurić i dr. odvj. punomoćnik sudionika u postupku ŠTEFICA JAMBREC, SVETI IVAN ŽABNO</item>
      <item>NIKOLA BRKIĆ</item>
      <item>MIRKO RADIĆ</item>
      <item>BRANKO SMRTIĆ</item>
      <item>ŽUPANIJSKO DRŽAVNO ODVJETNIŠTVO U BJELOVARU</item>
    </izvorni_sadrzaj>
    <derivirana_varijabla naziv="DomainObject.Predmet.OstaliListFormated_1">
      <item>ZOU Zlatko Gregurić i dr. odvj. punomoćnik sudionika u postupku ŠTEFICA JAMBREC, SVETI IVAN ŽABNO</item>
      <item>NIKOLA BRKIĆ</item>
      <item>MIRKO RADIĆ</item>
      <item>BRANKO SMRTIĆ</item>
      <item>ŽUPANIJSKO DRŽAVNO ODVJETNIŠTVO U BJELOVARU</item>
    </derivirana_varijabla>
  </DomainObject.Predmet.OstaliListFormated>
  <DomainObject.Predmet.OstaliListFormatedOIB>
    <izvorni_sadrzaj>
      <item>ZOU Zlatko Gregurić i dr. odvj., OIB 70851049834 punomoćnik sudionika u postupku ŠTEFICA JAMBREC, SVETI IVAN ŽABNO</item>
      <item>NIKOLA BRKIĆ</item>
      <item>MIRKO RADIĆ, OIB 35588082356</item>
      <item>BRANKO SMRTIĆ, OIB 26761829990</item>
      <item>ŽUPANIJSKO DRŽAVNO ODVJETNIŠTVO U BJELOVARU</item>
    </izvorni_sadrzaj>
    <derivirana_varijabla naziv="DomainObject.Predmet.OstaliListFormatedOIB_1">
      <item>ZOU Zlatko Gregurić i dr. odvj., OIB 70851049834 punomoćnik sudionika u postupku ŠTEFICA JAMBREC, SVETI IVAN ŽABNO</item>
      <item>NIKOLA BRKIĆ</item>
      <item>MIRKO RADIĆ, OIB 35588082356</item>
      <item>BRANKO SMRTIĆ, OIB 26761829990</item>
      <item>ŽUPANIJSKO DRŽAVNO ODVJETNIŠTVO U BJELOVARU</item>
    </derivirana_varijabla>
  </DomainObject.Predmet.OstaliListFormatedOIB>
  <DomainObject.Predmet.OstaliListFormatedWithAdress>
    <izvorni_sadrzaj>
      <item>ZOU Zlatko Gregurić i dr. odvj., Mihanovićeva 15b, 43000 Bjelovar punomoćnik sudionika u postupku ŠTEFICA JAMBREC, SVETI IVAN ŽABNO</item>
      <item>NIKOLA BRKIĆ, Braće Radića 95, 43000 Veliko Trojstvo</item>
      <item>MIRKO RADIĆ, Marina Getaldića 13, 43000 Bjelovar</item>
      <item>BRANKO SMRTIĆ</item>
      <item>ŽUPANIJSKO DRŽAVNO ODVJETNIŠTVO U BJELOVARU</item>
    </izvorni_sadrzaj>
    <derivirana_varijabla naziv="DomainObject.Predmet.OstaliListFormatedWithAdress_1">
      <item>ZOU Zlatko Gregurić i dr. odvj., Mihanovićeva 15b, 43000 Bjelovar punomoćnik sudionika u postupku ŠTEFICA JAMBREC, SVETI IVAN ŽABNO</item>
      <item>NIKOLA BRKIĆ, Braće Radića 95, 43000 Veliko Trojstvo</item>
      <item>MIRKO RADIĆ, Marina Getaldića 13, 43000 Bjelovar</item>
      <item>BRANKO SMRTIĆ</item>
      <item>ŽUPANIJSKO DRŽAVNO ODVJETNIŠTVO U BJELOVARU</item>
    </derivirana_varijabla>
  </DomainObject.Predmet.OstaliListFormatedWithAdress>
  <DomainObject.Predmet.OstaliListFormatedWithAdressOIB>
    <izvorni_sadrzaj>
      <item>ZOU Zlatko Gregurić i dr. odvj., OIB 70851049834, Mihanovićeva 15b, 43000 Bjelovar punomoćnik sudionika u postupku ŠTEFICA JAMBREC, SVETI IVAN ŽABNO</item>
      <item>NIKOLA BRKIĆ, Braće Radića 95, 43000 Veliko Trojstvo</item>
      <item>MIRKO RADIĆ, OIB 35588082356, Marina Getaldića 13, 43000 Bjelovar</item>
      <item>BRANKO SMRTIĆ, OIB 26761829990</item>
      <item>ŽUPANIJSKO DRŽAVNO ODVJETNIŠTVO U BJELOVARU</item>
    </izvorni_sadrzaj>
    <derivirana_varijabla naziv="DomainObject.Predmet.OstaliListFormatedWithAdressOIB_1">
      <item>ZOU Zlatko Gregurić i dr. odvj., OIB 70851049834, Mihanovićeva 15b, 43000 Bjelovar punomoćnik sudionika u postupku ŠTEFICA JAMBREC, SVETI IVAN ŽABNO</item>
      <item>NIKOLA BRKIĆ, Braće Radića 95, 43000 Veliko Trojstvo</item>
      <item>MIRKO RADIĆ, OIB 35588082356, Marina Getaldića 13, 43000 Bjelovar</item>
      <item>BRANKO SMRTIĆ, OIB 26761829990</item>
      <item>ŽUPANIJSKO DRŽAVNO ODVJETNIŠTVO U BJELOVARU</item>
    </derivirana_varijabla>
  </DomainObject.Predmet.OstaliListFormatedWithAdressOIB>
  <DomainObject.Predmet.OstaliListNazivFormated>
    <izvorni_sadrzaj>
      <item>ZOU Zlatko Gregurić i dr. odvj.</item>
      <item>NIKOLA BRKIĆ</item>
      <item>MIRKO RADIĆ</item>
      <item>BRANKO SMRTIĆ</item>
      <item>ŽUPANIJSKO DRŽAVNO ODVJETNIŠTVO U BJELOVARU</item>
    </izvorni_sadrzaj>
    <derivirana_varijabla naziv="DomainObject.Predmet.OstaliListNazivFormated_1">
      <item>ZOU Zlatko Gregurić i dr. odvj.</item>
      <item>NIKOLA BRKIĆ</item>
      <item>MIRKO RADIĆ</item>
      <item>BRANKO SMRTIĆ</item>
      <item>ŽUPANIJSKO DRŽAVNO ODVJETNIŠTVO U BJELOVARU</item>
    </derivirana_varijabla>
  </DomainObject.Predmet.OstaliListNazivFormated>
  <DomainObject.Predmet.OstaliListNazivFormatedOIB>
    <izvorni_sadrzaj>
      <item>ZOU Zlatko Gregurić i dr. odvj., OIB 70851049834</item>
      <item>NIKOLA BRKIĆ</item>
      <item>MIRKO RADIĆ, OIB 35588082356</item>
      <item>BRANKO SMRTIĆ, OIB 26761829990</item>
      <item>ŽUPANIJSKO DRŽAVNO ODVJETNIŠTVO U BJELOVARU</item>
    </izvorni_sadrzaj>
    <derivirana_varijabla naziv="DomainObject.Predmet.OstaliListNazivFormatedOIB_1">
      <item>ZOU Zlatko Gregurić i dr. odvj., OIB 70851049834</item>
      <item>NIKOLA BRKIĆ</item>
      <item>MIRKO RADIĆ, OIB 35588082356</item>
      <item>BRANKO SMRTIĆ, OIB 26761829990</item>
      <item>ŽUPANIJSKO DRŽAVNO ODVJETNIŠTVO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2015.</izvorni_sadrzaj>
    <derivirana_varijabla naziv="DomainObject.Datum_1">12.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ŠTEFICA JAMBREC, SVETI IVAN ŽABNO</izvorni_sadrzaj>
    <derivirana_varijabla naziv="DomainObject.Predmet.StrankaIDrugi_1">ŠTEFICA JAMBREC, SVETI IVAN ŽABNO</derivirana_varijabla>
  </DomainObject.Predmet.StrankaIDrugi>
  <DomainObject.Predmet.ProtustrankaIDrugi>
    <izvorni_sadrzaj>POLJOPRIVREDNA ZADRUGA VELIKO TROJSTVO, Veliko Trojstvo</izvorni_sadrzaj>
    <derivirana_varijabla naziv="DomainObject.Predmet.ProtustrankaIDrugi_1">POLJOPRIVREDNA ZADRUGA VELIKO TROJSTVO, Veliko Trojstvo</derivirana_varijabla>
  </DomainObject.Predmet.ProtustrankaIDrugi>
  <DomainObject.Predmet.StrankaIDrugiAdressOIB>
    <izvorni_sadrzaj>ŠTEFICA JAMBREC, SVETI IVAN ŽABNO, OIB 06712895216, Zagrebačka 35, 48214 Sveti Ivan Žabno</izvorni_sadrzaj>
    <derivirana_varijabla naziv="DomainObject.Predmet.StrankaIDrugiAdressOIB_1">ŠTEFICA JAMBREC, SVETI IVAN ŽABNO, OIB 06712895216, Zagrebačka 35, 48214 Sveti Ivan Žabno</derivirana_varijabla>
  </DomainObject.Predmet.StrankaIDrugiAdressOIB>
  <DomainObject.Predmet.ProtustrankaIDrugiAdressOIB>
    <izvorni_sadrzaj>POLJOPRIVREDNA ZADRUGA VELIKO TROJSTVO, Veliko Trojstvo, OIB 05857146605, Braće Radića 51, 43000 Veliko Trojstvo</izvorni_sadrzaj>
    <derivirana_varijabla naziv="DomainObject.Predmet.ProtustrankaIDrugiAdressOIB_1">POLJOPRIVREDNA ZADRUGA VELIKO TROJSTVO, Veliko Trojstvo, OIB 05857146605, Braće Radića 51, 43000 Veliko Trojstvo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ŠTEFICA JAMBREC, SVETI IVAN ŽABNO</item>
      <item>POLJOPRIVREDNA ZADRUGA VELIKO TROJSTVO, Veliko Trojstvo</item>
      <item>ZOU Zlatko Gregurić i dr. odvj.</item>
      <item>NIKOLA BRKIĆ</item>
      <item>MIRKO RADIĆ</item>
      <item>BRANKO SMRTIĆ</item>
      <item>ŽUPANIJSKO DRŽAVNO ODVJETNIŠTVO U BJELOVARU</item>
    </izvorni_sadrzaj>
    <derivirana_varijabla naziv="DomainObject.Predmet.SudioniciListNaziv_1">
      <item>ŠTEFICA JAMBREC, SVETI IVAN ŽABNO</item>
      <item>POLJOPRIVREDNA ZADRUGA VELIKO TROJSTVO, Veliko Trojstvo</item>
      <item>ZOU Zlatko Gregurić i dr. odvj.</item>
      <item>NIKOLA BRKIĆ</item>
      <item>MIRKO RADIĆ</item>
      <item>BRANKO SMRTIĆ</item>
      <item>ŽUPANIJSKO DRŽAVNO ODVJETNIŠTVO U BJELOVARU</item>
    </derivirana_varijabla>
  </DomainObject.Predmet.SudioniciListNaziv>
  <DomainObject.Predmet.SudioniciListAdressOIB>
    <izvorni_sadrzaj>
      <item>ŠTEFICA JAMBREC, SVETI IVAN ŽABNO, OIB 06712895216, Zagrebačka 35,48214 Sveti Ivan Žabno</item>
      <item>POLJOPRIVREDNA ZADRUGA VELIKO TROJSTVO, Veliko Trojstvo, OIB 05857146605, Braće Radića 51,43000 Veliko Trojstvo</item>
      <item>ZOU Zlatko Gregurić i dr. odvj., OIB 70851049834, Mihanovićeva 15b,43000 Bjelovar</item>
      <item>NIKOLA BRKIĆ, Braće Radića 95,43000 Veliko Trojstvo</item>
      <item>MIRKO RADIĆ, OIB 35588082356, Marina Getaldića 13,43000 Bjelovar</item>
      <item>BRANKO SMRTIĆ, OIB 26761829990</item>
      <item>ŽUPANIJSKO DRŽAVNO ODVJETNIŠTVO U BJELOVARU</item>
    </izvorni_sadrzaj>
    <derivirana_varijabla naziv="DomainObject.Predmet.SudioniciListAdressOIB_1">
      <item>ŠTEFICA JAMBREC, SVETI IVAN ŽABNO, OIB 06712895216, Zagrebačka 35,48214 Sveti Ivan Žabno</item>
      <item>POLJOPRIVREDNA ZADRUGA VELIKO TROJSTVO, Veliko Trojstvo, OIB 05857146605, Braće Radića 51,43000 Veliko Trojstvo</item>
      <item>ZOU Zlatko Gregurić i dr. odvj., OIB 70851049834, Mihanovićeva 15b,43000 Bjelovar</item>
      <item>NIKOLA BRKIĆ, Braće Radića 95,43000 Veliko Trojstvo</item>
      <item>MIRKO RADIĆ, OIB 35588082356, Marina Getaldića 13,43000 Bjelovar</item>
      <item>BRANKO SMRTIĆ, OIB 26761829990</item>
      <item>ŽUPANIJSKO DRŽAVNO ODVJETNIŠTVO U BJELOVARU</item>
    </derivirana_varijabla>
  </DomainObject.Predmet.SudioniciListAdressOIB>
  <DomainObject.UcesnikSudskeRadnje.NazivFormated>
    <izvorni_sadrzaj>POLJOPRIVREDNA ZADRUGA VELIKO TROJSTVO, Veliko Trojstvo, OIB 05857146605, Braće Radića 51,43000 Veliko Trojstvo</izvorni_sadrzaj>
    <derivirana_varijabla naziv="DomainObject.UcesnikSudskeRadnje.NazivFormated_1">POLJOPRIVREDNA ZADRUGA VELIKO TROJSTVO, Veliko Trojstvo, OIB 05857146605, Braće Radića 51,43000 Veliko Trojstvo</derivirana_varijabla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65716AA-D71C-4A34-BB74-EF1CDA4552C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107</properties:Words>
  <properties:Characters>640</properties:Characters>
  <properties:Lines>33</properties:Lines>
  <properties:Paragraphs>24</properties:Paragraphs>
  <properties:TotalTime>26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921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2015-11-12T13:29:00Z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Poziv za POLJOPRIVREDNA ZADRUGA VELIKO TROJSTVO, Veliko Trojstvo</vt:lpwstr>
  </prop:property>
  <prop:property name="Predlozak_id" pid="6" fmtid="{D5CDD505-2E9C-101B-9397-08002B2CF9AE}">
    <vt:lpwstr>1000000459</vt:lpwstr>
  </prop:property>
  <prop:property name="Predlozak_oznaka" pid="7" fmtid="{D5CDD505-2E9C-101B-9397-08002B2CF9AE}">
    <vt:lpwstr>PO0000</vt:lpwstr>
  </prop:property>
  <prop:property name="Predlozak_naziv" pid="8" fmtid="{D5CDD505-2E9C-101B-9397-08002B2CF9AE}">
    <vt:lpwstr>Potpuno prazni predložak - poziv</vt:lpwstr>
  </prop:property>
</prop:Properties>
</file>