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75fb" w14:paraId="78c75fb" w:rsidRDefault="00AE649C" w:rsidP="00FA5B5E" w:rsidR="00AE649C" w:rsidRPr="00B76F3C">
      <w:pPr>
        <w:pStyle w:val="Naslov3"/>
        <w15:collapsed w:val="false"/>
      </w:pPr>
    </w:p>
    <w:p w:rsidRDefault="00A16F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>REPUBLIKA HRVATSKA</w:t>
      </w:r>
      <w:r w:rsidRPr="00A16F33">
        <w:rPr>
          <w:rFonts w:cs="Times New Roman" w:eastAsia="Times New Roman"/>
          <w:lang w:eastAsia="hr-HR"/>
        </w:rPr>
        <w:tab/>
        <w:t xml:space="preserve">                                      Poslovni broj: 3. St-867/2016-3</w:t>
      </w: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>TRGOVAČKI SUD U ZADRU</w:t>
      </w:r>
    </w:p>
    <w:p w:rsidRDefault="00A16F33" w:rsidP="00A16F33" w:rsidR="00A16F33" w:rsidRPr="00A16F33">
      <w:pPr>
        <w:spacing w:after="0"/>
        <w:ind w:firstLine="708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>Zadar, Dr. Franje Tuđmana 35</w:t>
      </w:r>
      <w:r w:rsidRPr="00A16F33">
        <w:rPr>
          <w:rFonts w:cs="Times New Roman" w:eastAsia="Times New Roman"/>
          <w:lang w:eastAsia="hr-HR"/>
        </w:rPr>
        <w:tab/>
      </w:r>
      <w:r w:rsidRPr="00A16F33">
        <w:rPr>
          <w:rFonts w:cs="Times New Roman" w:eastAsia="Times New Roman"/>
          <w:lang w:eastAsia="hr-HR"/>
        </w:rPr>
        <w:tab/>
      </w:r>
      <w:r w:rsidRPr="00A16F33">
        <w:rPr>
          <w:rFonts w:cs="Times New Roman" w:eastAsia="Times New Roman"/>
          <w:lang w:eastAsia="hr-HR"/>
        </w:rPr>
        <w:tab/>
      </w:r>
      <w:r w:rsidRPr="00A16F33">
        <w:rPr>
          <w:rFonts w:cs="Times New Roman" w:eastAsia="Times New Roman"/>
          <w:lang w:eastAsia="hr-HR"/>
        </w:rPr>
        <w:tab/>
      </w:r>
      <w:r w:rsidRPr="00A16F33">
        <w:rPr>
          <w:rFonts w:cs="Times New Roman" w:eastAsia="Times New Roman"/>
          <w:lang w:eastAsia="hr-HR"/>
        </w:rPr>
        <w:tab/>
      </w:r>
      <w:r w:rsidRPr="00A16F33">
        <w:rPr>
          <w:rFonts w:cs="Times New Roman" w:eastAsia="Times New Roman"/>
          <w:lang w:eastAsia="hr-HR"/>
        </w:rPr>
        <w:tab/>
        <w:t xml:space="preserve">        </w:t>
      </w:r>
    </w:p>
    <w:p w:rsidRDefault="00A16F33" w:rsidP="00A16F33" w:rsidR="00A16F33" w:rsidRPr="00A16F33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16F33" w:rsidP="00A16F33" w:rsidR="00A16F33" w:rsidRPr="00A16F3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16F3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A16F33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A16F33">
        <w:rPr>
          <w:rFonts w:cs="Times New Roman" w:eastAsia="Times New Roman"/>
          <w:lang w:eastAsia="hr-HR"/>
        </w:rPr>
        <w:t>Regionalni centar Split, Podružnica Zadar</w:t>
      </w:r>
    </w:p>
    <w:p w:rsidRDefault="00A16F33" w:rsidP="00A16F33" w:rsidR="00A16F33" w:rsidRPr="00A16F3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16F33" w:rsidP="00A16F33" w:rsidR="00A16F33" w:rsidRPr="00A16F3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16F33" w:rsidP="00A16F33" w:rsidR="00A16F33" w:rsidRPr="00A16F3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ab/>
        <w:t>Rješenjem ovog suda posl. broj gornji od 20. lipnja 2016., pozvani ste na ročišta od 6. srpnja 2016. radi očitovanja o prijedlogu i utvrđivanja pretpostavki za otvaranje stečajnog postupka nad pravnom osobom- dužnikom ANTE ŠKABRNJA  j.d.o.o. sa sjedištem u Prkosu, (Općina Škabrnja), Prkoških domoljuba 4, OIB: 82366331916.</w:t>
      </w:r>
    </w:p>
    <w:p w:rsidRDefault="00A16F33" w:rsidP="00A16F33" w:rsidR="00A16F33" w:rsidRPr="00A16F3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jc w:val="both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A16F33" w:rsidP="00A16F33" w:rsidR="00A16F33" w:rsidRPr="00A16F33">
      <w:pPr>
        <w:spacing w:after="0"/>
        <w:jc w:val="both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 xml:space="preserve"> </w:t>
      </w:r>
    </w:p>
    <w:p w:rsidRDefault="00A16F33" w:rsidP="00A16F33" w:rsidR="00A16F33" w:rsidRPr="00A16F33">
      <w:pPr>
        <w:spacing w:after="0"/>
        <w:jc w:val="both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A16F33" w:rsidP="00A16F33" w:rsidR="00A16F33" w:rsidRPr="00A16F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ab/>
      </w:r>
      <w:r w:rsidRPr="00A16F33">
        <w:rPr>
          <w:rFonts w:cs="Times New Roman" w:eastAsia="Times New Roman"/>
          <w:lang w:eastAsia="hr-HR"/>
        </w:rPr>
        <w:tab/>
      </w:r>
    </w:p>
    <w:p w:rsidRDefault="00A16F33" w:rsidP="00A16F33" w:rsidR="00A16F33" w:rsidRPr="00A16F33">
      <w:pPr>
        <w:spacing w:after="0"/>
        <w:jc w:val="center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 xml:space="preserve">U Zadru 20. lipnja 2016. </w:t>
      </w:r>
    </w:p>
    <w:p w:rsidRDefault="00A16F33" w:rsidP="00A16F33" w:rsidR="00A16F33" w:rsidRPr="00A16F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jc w:val="right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A16F33" w:rsidP="00A16F33" w:rsidR="00A16F33" w:rsidRPr="00A16F33">
      <w:pPr>
        <w:spacing w:after="0"/>
        <w:jc w:val="right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A16F33" w:rsidP="00A16F33" w:rsidR="00A16F33" w:rsidRPr="00A16F33">
      <w:pPr>
        <w:spacing w:after="0"/>
        <w:jc w:val="right"/>
        <w:rPr>
          <w:rFonts w:cs="Times New Roman" w:eastAsia="Times New Roman"/>
          <w:lang w:eastAsia="hr-HR"/>
        </w:rPr>
      </w:pPr>
      <w:r w:rsidRPr="00A16F33">
        <w:rPr>
          <w:rFonts w:cs="Times New Roman" w:eastAsia="Times New Roman"/>
          <w:lang w:eastAsia="hr-HR"/>
        </w:rPr>
        <w:t>Tina Grgas</w:t>
      </w:r>
    </w:p>
    <w:p w:rsidRDefault="00A16F33" w:rsidP="00A16F33" w:rsidR="00A16F33" w:rsidRPr="00A16F3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16F33" w:rsidP="00A16F33" w:rsidR="00A16F33" w:rsidRPr="00A16F33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A16F33">
        <w:rPr>
          <w:rFonts w:cs="Times New Roman" w:eastAsia="Times New Roman"/>
          <w:b/>
          <w:lang w:eastAsia="hr-HR"/>
        </w:rPr>
        <w:t xml:space="preserve">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F3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02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St-867/2016-4</izvorni_sadrzaj>
    <derivirana_varijabla naziv="DomainObject.Oznaka_1">St-867/2016-4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Butić</izvorni_sadrzaj>
    <derivirana_varijabla naziv="DomainObject.Predmet.StrankaFormated_1">  FINA; Ante Butić</derivirana_varijabla>
  </DomainObject.Predmet.StrankaFormated>
  <DomainObject.Predmet.StrankaFormatedOIB>
    <izvorni_sadrzaj>  FINA, OIB 85821130368; Ante Butić, OIB 57026221338</izvorni_sadrzaj>
    <derivirana_varijabla naziv="DomainObject.Predmet.StrankaFormatedOIB_1">  FINA, OIB 85821130368; Ante Butić, OIB 57026221338</derivirana_varijabla>
  </DomainObject.Predmet.StrankaFormatedOIB>
  <DomainObject.Predmet.StrankaFormatedWithAdress>
    <izvorni_sadrzaj> FINA; Ante Butić, Ulica Prkoških Domoljuba 4, 23223 Prkos</izvorni_sadrzaj>
    <derivirana_varijabla naziv="DomainObject.Predmet.StrankaFormatedWithAdress_1"> FINA; Ante Butić, Ulica Prkoških Domoljuba 4, 23223 Prkos</derivirana_varijabla>
  </DomainObject.Predmet.StrankaFormatedWithAdress>
  <DomainObject.Predmet.StrankaFormatedWithAdressOIB>
    <izvorni_sadrzaj> FINA, OIB 85821130368; Ante Butić, OIB 57026221338, Ulica Prkoških Domoljuba 4, 23223 Prkos</izvorni_sadrzaj>
    <derivirana_varijabla naziv="DomainObject.Predmet.StrankaFormatedWithAdressOIB_1"> FINA, OIB 85821130368; Ante Butić, OIB 57026221338, Ulica Prkoških Domoljuba 4, 23223 Prkos</derivirana_varijabla>
  </DomainObject.Predmet.StrankaFormatedWithAdressOIB>
  <DomainObject.Predmet.StrankaWithAdress>
    <izvorni_sadrzaj>FINA ,Ante Butić Ulica Prkoških Domoljuba 4,23223 Prkos</izvorni_sadrzaj>
    <derivirana_varijabla naziv="DomainObject.Predmet.StrankaWithAdress_1">FINA ,Ante Butić Ulica Prkoških Domoljuba 4,23223 Prkos</derivirana_varijabla>
  </DomainObject.Predmet.StrankaWithAdress>
  <DomainObject.Predmet.StrankaWithAdressOIB>
    <izvorni_sadrzaj>FINA, OIB 85821130368,Ante Butić, OIB 57026221338, Ulica Prkoških Domoljuba 4,23223 Prkos</izvorni_sadrzaj>
    <derivirana_varijabla naziv="DomainObject.Predmet.StrankaWithAdressOIB_1">FINA, OIB 85821130368,Ante Butić, OIB 57026221338, Ulica Prkoških Domoljuba 4,23223 Prkos</derivirana_varijabla>
  </DomainObject.Predmet.StrankaWithAdressOIB>
  <DomainObject.Predmet.StrankaNazivFormated>
    <izvorni_sadrzaj>FINA,Ante Butić</izvorni_sadrzaj>
    <derivirana_varijabla naziv="DomainObject.Predmet.StrankaNazivFormated_1">FINA,Ante Butić</derivirana_varijabla>
  </DomainObject.Predmet.StrankaNazivFormated>
  <DomainObject.Predmet.StrankaNazivFormatedOIB>
    <izvorni_sadrzaj>FINA, OIB 85821130368,Ante Butić, OIB 57026221338</izvorni_sadrzaj>
    <derivirana_varijabla naziv="DomainObject.Predmet.StrankaNazivFormatedOIB_1">FINA, OIB 85821130368,Ante Butić, OIB 57026221338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Butić</item>
    </izvorni_sadrzaj>
    <derivirana_varijabla naziv="DomainObject.Predmet.StrankaListFormated_1">
      <item>FINA</item>
      <item>Ante Butić</item>
    </derivirana_varijabla>
  </DomainObject.Predmet.StrankaListFormated>
  <DomainObject.Predmet.StrankaListFormatedOIB>
    <izvorni_sadrzaj>
      <item>FINA, OIB 85821130368</item>
      <item>Ante Butić, OIB 57026221338</item>
    </izvorni_sadrzaj>
    <derivirana_varijabla naziv="DomainObject.Predmet.StrankaListFormatedOIB_1">
      <item>FINA, OIB 85821130368</item>
      <item>Ante Butić, OIB 57026221338</item>
    </derivirana_varijabla>
  </DomainObject.Predmet.StrankaListFormatedOIB>
  <DomainObject.Predmet.StrankaListFormatedWithAdress>
    <izvorni_sadrzaj>
      <item>FINA</item>
      <item>Ante Butić, Ulica Prkoških Domoljuba 4, 23223 Prkos</item>
    </izvorni_sadrzaj>
    <derivirana_varijabla naziv="DomainObject.Predmet.StrankaListFormatedWithAdress_1">
      <item>FINA</item>
      <item>Ante Butić, Ulica Prkoških Domoljuba 4, 23223 Prkos</item>
    </derivirana_varijabla>
  </DomainObject.Predmet.StrankaListFormatedWithAdress>
  <DomainObject.Predmet.StrankaListFormatedWithAdressOIB>
    <izvorni_sadrzaj>
      <item>FINA, OIB 85821130368</item>
      <item>Ante Butić, OIB 57026221338, Ulica Prkoških Domoljuba 4, 23223 Prkos</item>
    </izvorni_sadrzaj>
    <derivirana_varijabla naziv="DomainObject.Predmet.StrankaListFormatedWithAdressOIB_1">
      <item>FINA, OIB 85821130368</item>
      <item>Ante Butić, OIB 57026221338, Ulica Prkoških Domoljuba 4, 23223 Prkos</item>
    </derivirana_varijabla>
  </DomainObject.Predmet.StrankaListFormatedWithAdressOIB>
  <DomainObject.Predmet.StrankaListNazivFormated>
    <izvorni_sadrzaj>
      <item>FINA</item>
      <item>Ante Butić</item>
    </izvorni_sadrzaj>
    <derivirana_varijabla naziv="DomainObject.Predmet.StrankaListNazivFormated_1">
      <item>FINA</item>
      <item>Ante Butić</item>
    </derivirana_varijabla>
  </DomainObject.Predmet.StrankaListNazivFormated>
  <DomainObject.Predmet.StrankaListNazivFormatedOIB>
    <izvorni_sadrzaj>
      <item>FINA, OIB 85821130368</item>
      <item>Ante Butić, OIB 57026221338</item>
    </izvorni_sadrzaj>
    <derivirana_varijabla naziv="DomainObject.Predmet.StrankaListNazivFormatedOIB_1">
      <item>FINA, OIB 85821130368</item>
      <item>Ante Butić, OIB 57026221338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St-867/2016-4</izvorni_sadrzaj>
    <derivirana_varijabla naziv="DomainObject.PoslovniBrojDokumenta_1">St-867/2016-4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ŠKABRNJA j.d.o.o.  za turizam i graditeljstvo</item>
      <item>FINA</item>
      <item>Ante Butić</item>
    </izvorni_sadrzaj>
    <derivirana_varijabla naziv="DomainObject.Predmet.SudioniciListNaziv_1">
      <item>ANTE ŠKABRNJA j.d.o.o.  za turizam i graditeljstvo</item>
      <item>FINA</item>
      <item>Ante Butić</item>
    </derivirana_varijabla>
  </DomainObject.Predmet.SudioniciListNaziv>
  <DomainObject.Predmet.SudioniciListAdressOIB>
    <izvorni_sadrzaj>
      <item>ANTE ŠKABRNJA j.d.o.o.  za turizam i graditeljstvo, OIB 82366331916, Prkoških domoljuba 4,23223 Prkos</item>
      <item>FINA, OIB 85821130368</item>
      <item>Ante Butić, OIB 57026221338, Ulica Prkoških Domoljuba 4,23223 Prkos</item>
    </izvorni_sadrzaj>
    <derivirana_varijabla naziv="DomainObject.Predmet.SudioniciListAdressOIB_1">
      <item>ANTE ŠKABRNJA j.d.o.o.  za turizam i graditeljstvo, OIB 82366331916, Prkoških domoljuba 4,23223 Prkos</item>
      <item>FINA, OIB 85821130368</item>
      <item>Ante Butić, OIB 57026221338, Ulica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8054C-7B8A-4864-83DF-A773B296B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138</properties:Words>
  <properties:Characters>787</properties:Characters>
  <properties:Lines>43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