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7239" w14:paraId="fc2723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FF2FC7">
        <w:t>8739</w:t>
      </w:r>
      <w:r w:rsidR="007B207F">
        <w:t>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31730F">
        <w:t xml:space="preserve"> </w:t>
      </w:r>
      <w:r w:rsidR="00FF2FC7">
        <w:t xml:space="preserve"> SINCRAIU TRGOVINA d.o.o., Sesvete (Grad Zagreb),Varaždinska 54, </w:t>
      </w:r>
      <w:r w:rsidR="007D572D">
        <w:t>MBS: 080</w:t>
      </w:r>
      <w:r w:rsidR="00FF2FC7">
        <w:t xml:space="preserve">769316 </w:t>
      </w:r>
      <w:r w:rsidR="007D572D">
        <w:t xml:space="preserve"> OIB: </w:t>
      </w:r>
      <w:r w:rsidR="00FF2FC7">
        <w:t xml:space="preserve">81715922786 </w:t>
      </w:r>
      <w:r w:rsidR="00B232AC">
        <w:t xml:space="preserve">dana </w:t>
      </w:r>
      <w:r w:rsidR="004A2D7F">
        <w:t>14. srpnja</w:t>
      </w:r>
      <w:r w:rsidR="007D572D">
        <w:t xml:space="preserve"> </w:t>
      </w:r>
      <w:r w:rsidR="0052661E">
        <w:t xml:space="preserve">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dužnika</w:t>
      </w:r>
      <w:r w:rsidR="00FF2FC7">
        <w:t xml:space="preserve"> Matei Gabor ,Rumunjska,Sat. Sincraiu de Mures Jud. Mures, Str. Delureni 92 B </w:t>
      </w:r>
      <w:r w:rsidR="007D572D">
        <w:t>OIB</w:t>
      </w:r>
      <w:r w:rsidR="00FF2FC7">
        <w:t>:</w:t>
      </w:r>
      <w:r w:rsidR="007D572D">
        <w:t xml:space="preserve"> </w:t>
      </w:r>
      <w:r w:rsidR="00FF2FC7">
        <w:t xml:space="preserve">3960948817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7E5D61" w:rsidRPr="007E5D61">
        <w:t xml:space="preserve"> </w:t>
      </w:r>
      <w:r w:rsidR="007E5D61">
        <w:t xml:space="preserve">SINCRAIU TRGOVINA d.o.o., Sesvete (Grad Zagreb),Varaždinska 54, MBS: 080769316  OIB: 81715922786 </w:t>
      </w:r>
      <w:r w:rsidR="00AA4FC2" w:rsidRPr="00AA4FC2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7E5D61">
        <w:t xml:space="preserve">22.017,72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4A2D7F">
        <w:t xml:space="preserve">14. srpnja </w:t>
      </w:r>
      <w:r w:rsidR="007E5D61">
        <w:t xml:space="preserve"> </w:t>
      </w:r>
      <w:r w:rsidR="0052661E">
        <w:t xml:space="preserve">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99084D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99084D" w:rsidP="0094369F" w:rsidR="0099084D"/>
    <w:p w:rsidRDefault="0099084D" w:rsidR="009908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9084D" w:rsidP="0099084D" w:rsidR="0099084D">
      <w:pPr>
        <w:ind w:firstLine="708" w:left="4956"/>
      </w:pPr>
      <w:r>
        <w:t>Vinka Mihalinčić</w:t>
      </w:r>
    </w:p>
    <w:p w:rsidRDefault="0099084D" w:rsidP="0094369F" w:rsidR="0099084D"/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A2D7F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B207F"/>
    <w:rsid w:val="007C5E77"/>
    <w:rsid w:val="007D572D"/>
    <w:rsid w:val="007E5D61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9084D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7478C"/>
    <w:rsid w:val="00BD271E"/>
    <w:rsid w:val="00C51EA5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B2CA3"/>
    <w:rsid w:val="00FD2EE3"/>
    <w:rsid w:val="00FE19D3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0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8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0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8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8739</izvorni_sadrzaj>
    <derivirana_varijabla naziv="DomainObject.Predmet.Broj_1">8739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St-8739/2015</izvorni_sadrzaj>
    <derivirana_varijabla naziv="DomainObject.Predmet.OznakaBroj_1">St-8739/2015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SINCRAIU TRGOVINA d.o.o.</izvorni_sadrzaj>
    <derivirana_varijabla naziv="DomainObject.Predmet.ProtustrankaFormated_1">  SINCRAIU TRGOVINA d.o.o.</derivirana_varijabla>
  </DomainObject.Predmet.ProtustrankaFormated>
  <DomainObject.Predmet.ProtustrankaFormatedOIB>
    <izvorni_sadrzaj>  SINCRAIU TRGOVINA d.o.o., OIB 81715922786</izvorni_sadrzaj>
    <derivirana_varijabla naziv="DomainObject.Predmet.ProtustrankaFormatedOIB_1">  SINCRAIU TRGOVINA d.o.o., OIB 81715922786</derivirana_varijabla>
  </DomainObject.Predmet.ProtustrankaFormatedOIB>
  <DomainObject.Predmet.ProtustrankaFormatedWithAdress>
    <izvorni_sadrzaj> SINCRAIU TRGOVINA d.o.o., Varaždinska 54, 10360 Sesvete</izvorni_sadrzaj>
    <derivirana_varijabla naziv="DomainObject.Predmet.ProtustrankaFormatedWithAdress_1"> SINCRAIU TRGOVINA d.o.o., Varaždinska 54, 10360 Sesvete</derivirana_varijabla>
  </DomainObject.Predmet.ProtustrankaFormatedWithAdress>
  <DomainObject.Predmet.ProtustrankaFormatedWithAdressOIB>
    <izvorni_sadrzaj> SINCRAIU TRGOVINA d.o.o., OIB 81715922786, Varaždinska 54, 10360 Sesvete</izvorni_sadrzaj>
    <derivirana_varijabla naziv="DomainObject.Predmet.ProtustrankaFormatedWithAdressOIB_1"> SINCRAIU TRGOVINA d.o.o., OIB 81715922786, Varaždinska 54, 10360 Sesvete</derivirana_varijabla>
  </DomainObject.Predmet.ProtustrankaFormatedWithAdressOIB>
  <DomainObject.Predmet.ProtustrankaWithAdress>
    <izvorni_sadrzaj>SINCRAIU TRGOVINA d.o.o. Varaždinska 54, 10360 Sesvete</izvorni_sadrzaj>
    <derivirana_varijabla naziv="DomainObject.Predmet.ProtustrankaWithAdress_1">SINCRAIU TRGOVINA d.o.o. Varaždinska 54, 10360 Sesvete</derivirana_varijabla>
  </DomainObject.Predmet.ProtustrankaWithAdress>
  <DomainObject.Predmet.ProtustrankaWithAdressOIB>
    <izvorni_sadrzaj>SINCRAIU TRGOVINA d.o.o., OIB 81715922786, Varaždinska 54, 10360 Sesvete</izvorni_sadrzaj>
    <derivirana_varijabla naziv="DomainObject.Predmet.ProtustrankaWithAdressOIB_1">SINCRAIU TRGOVINA d.o.o., OIB 81715922786, Varaždinska 54, 10360 Sesvete</derivirana_varijabla>
  </DomainObject.Predmet.ProtustrankaWithAdressOIB>
  <DomainObject.Predmet.ProtustrankaNazivFormated>
    <izvorni_sadrzaj>SINCRAIU TRGOVINA d.o.o.</izvorni_sadrzaj>
    <derivirana_varijabla naziv="DomainObject.Predmet.ProtustrankaNazivFormated_1">SINCRAIU TRGOVINA d.o.o.</derivirana_varijabla>
  </DomainObject.Predmet.ProtustrankaNazivFormated>
  <DomainObject.Predmet.ProtustrankaNazivFormatedOIB>
    <izvorni_sadrzaj>SINCRAIU TRGOVINA d.o.o., OIB 81715922786</izvorni_sadrzaj>
    <derivirana_varijabla naziv="DomainObject.Predmet.ProtustrankaNazivFormatedOIB_1">SINCRAIU TRGOVINA d.o.o., OIB 81715922786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SINCRAIU TRGOVINA d.o.o.</item>
    </izvorni_sadrzaj>
    <derivirana_varijabla naziv="DomainObject.Predmet.ProtuStrankaListFormated_1">
      <item>SINCRAIU TRGOVINA d.o.o.</item>
    </derivirana_varijabla>
  </DomainObject.Predmet.ProtuStrankaListFormated>
  <DomainObject.Predmet.ProtuStrankaListFormatedOIB>
    <izvorni_sadrzaj>
      <item>SINCRAIU TRGOVINA d.o.o., OIB 81715922786</item>
    </izvorni_sadrzaj>
    <derivirana_varijabla naziv="DomainObject.Predmet.ProtuStrankaListFormatedOIB_1">
      <item>SINCRAIU TRGOVINA d.o.o., OIB 81715922786</item>
    </derivirana_varijabla>
  </DomainObject.Predmet.ProtuStrankaListFormatedOIB>
  <DomainObject.Predmet.ProtuStrankaListFormatedWithAdress>
    <izvorni_sadrzaj>
      <item>SINCRAIU TRGOVINA d.o.o., Varaždinska 54, 10360 Sesvete</item>
    </izvorni_sadrzaj>
    <derivirana_varijabla naziv="DomainObject.Predmet.ProtuStrankaListFormatedWithAdress_1">
      <item>SINCRAIU TRGOVINA d.o.o., Varaždinska 54, 10360 Sesvete</item>
    </derivirana_varijabla>
  </DomainObject.Predmet.ProtuStrankaListFormatedWithAdress>
  <DomainObject.Predmet.ProtuStrankaListFormatedWithAdressOIB>
    <izvorni_sadrzaj>
      <item>SINCRAIU TRGOVINA d.o.o., OIB 81715922786, Varaždinska 54, 10360 Sesvete</item>
    </izvorni_sadrzaj>
    <derivirana_varijabla naziv="DomainObject.Predmet.ProtuStrankaListFormatedWithAdressOIB_1">
      <item>SINCRAIU TRGOVINA d.o.o., OIB 81715922786, Varaždinska 54, 10360 Sesvete</item>
    </derivirana_varijabla>
  </DomainObject.Predmet.ProtuStrankaListFormatedWithAdressOIB>
  <DomainObject.Predmet.ProtuStrankaListNazivFormated>
    <izvorni_sadrzaj>
      <item>SINCRAIU TRGOVINA d.o.o.</item>
    </izvorni_sadrzaj>
    <derivirana_varijabla naziv="DomainObject.Predmet.ProtuStrankaListNazivFormated_1">
      <item>SINCRAIU TRGOVINA d.o.o.</item>
    </derivirana_varijabla>
  </DomainObject.Predmet.ProtuStrankaListNazivFormated>
  <DomainObject.Predmet.ProtuStrankaListNazivFormatedOIB>
    <izvorni_sadrzaj>
      <item>SINCRAIU TRGOVINA d.o.o., OIB 81715922786</item>
    </izvorni_sadrzaj>
    <derivirana_varijabla naziv="DomainObject.Predmet.ProtuStrankaListNazivFormatedOIB_1">
      <item>SINCRAIU TRGOVINA d.o.o., OIB 81715922786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SINCRAIU TRGOVINA d.o.o.</izvorni_sadrzaj>
    <derivirana_varijabla naziv="DomainObject.Predmet.ProtustrankaIDrugi_1">SINCRAIU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SINCRAIU TRGOVINA d.o.o., OIB 81715922786, Varaždinska 54, 10360 Sesvete</izvorni_sadrzaj>
    <derivirana_varijabla naziv="DomainObject.Predmet.ProtustrankaIDrugiAdressOIB_1">SINCRAIU TRGOVINA d.o.o., OIB 81715922786, Varaždinska 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SINCRAIU TRGOVINA d.o.o.</item>
    </izvorni_sadrzaj>
    <derivirana_varijabla naziv="DomainObject.Predmet.SudioniciListNaziv_1">
      <item>FINA Regionalni centar Zagreb</item>
      <item>SINCRAIU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SINCRAIU TRGOVINA d.o.o., OIB 81715922786, Varaždinska 54,10360 Sesvete</item>
    </izvorni_sadrzaj>
    <derivirana_varijabla naziv="DomainObject.Predmet.SudioniciListAdressOIB_1">
      <item>FINA Regionalni centar Zagreb, OIB 85821130368, Trg svibanjskih žrtava 1995. 1,10000 Zagreb</item>
      <item>SINCRAIU TRGOVINA d.o.o., OIB 81715922786, Varaždinska 54,10360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81715922786</item>
    </izvorni_sadrzaj>
    <derivirana_varijabla naziv="DomainObject.Predmet.SudioniciListNazivOIB_1">
      <item>, OIB 85821130368</item>
      <item>, OIB 81715922786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1954</properties:Characters>
  <properties:Lines>43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2016-07-14T08:37:00Z</dcterms:created>
  <dc:creator>Vinka Mihalinčić</dc:creator>
  <cp:lastModifiedBy>Vinka Mihalinčić</cp:lastModifiedBy>
  <cp:lastPrinted>2016-07-14T08:38:00Z</cp:lastPrinted>
  <dcterms:modified xmlns:xsi="http://www.w3.org/2001/XMLSchema-instance" xsi:type="dcterms:W3CDTF">2016-07-14T12:22:00Z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