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c8fda" w14:paraId="18c8fda" w:rsidRDefault="005D4DA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D4DA7" w:rsidP="005D4DA7" w:rsidR="00AE649C">
      <w:pPr>
        <w:pStyle w:val="NormaleSPIS"/>
        <w:spacing w:after="0"/>
      </w:pPr>
      <w:r>
        <w:t xml:space="preserve">        Republika Hrvatska</w:t>
      </w:r>
    </w:p>
    <w:p w:rsidRDefault="005D4DA7" w:rsidP="005D4DA7" w:rsidR="005D4DA7">
      <w:pPr>
        <w:pStyle w:val="NormaleSPIS"/>
        <w:spacing w:after="0"/>
      </w:pPr>
      <w:r>
        <w:t xml:space="preserve">     Trgovački sud u Bjelovaru</w:t>
      </w:r>
    </w:p>
    <w:p w:rsidRDefault="005D4DA7" w:rsidP="005D4DA7" w:rsidR="005D4DA7">
      <w:pPr>
        <w:pStyle w:val="NormaleSPIS"/>
        <w:spacing w:after="0"/>
      </w:pPr>
      <w:r>
        <w:t>Bjelovar, Šetalište dr.I.Lebovića 42.</w:t>
      </w:r>
    </w:p>
    <w:p w:rsidRDefault="005D4DA7" w:rsidP="005D4DA7" w:rsidR="005D4DA7">
      <w:pPr>
        <w:pStyle w:val="NormaleSPIS"/>
        <w:spacing w:after="0"/>
        <w:jc w:val="right"/>
        <w:rPr>
          <w:b/>
          <w:noProof/>
        </w:rPr>
      </w:pPr>
      <w:r>
        <w:rPr>
          <w:noProof/>
        </w:rPr>
        <w:t>Poslovni broj: 7 St-161/2018-9</w:t>
      </w:r>
    </w:p>
    <w:p w:rsidRDefault="005D4DA7" w:rsidP="005D4DA7" w:rsidR="005D4DA7">
      <w:pPr>
        <w:jc w:val="center"/>
        <w:rPr>
          <w:noProof/>
        </w:rPr>
      </w:pPr>
    </w:p>
    <w:p w:rsidRDefault="005D4DA7" w:rsidP="005D4DA7" w:rsidR="005D4DA7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5D4DA7" w:rsidP="005D4DA7" w:rsidR="005D4DA7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5D4DA7" w:rsidP="005D4DA7" w:rsidR="005D4DA7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Trg svibanjskih žrtava 1995. 1, za otvaranje stečajnog postupka nad dužnikom ANA NEŽIĆ j.d.o.o. za ugostiteljstvo, trgovinu i usluge iz </w:t>
      </w:r>
      <w:proofErr w:type="spellStart"/>
      <w:r>
        <w:t>Oborova</w:t>
      </w:r>
      <w:proofErr w:type="spellEnd"/>
      <w:r>
        <w:t xml:space="preserve"> </w:t>
      </w:r>
      <w:proofErr w:type="spellStart"/>
      <w:r>
        <w:t>Bistranskog</w:t>
      </w:r>
      <w:proofErr w:type="spellEnd"/>
      <w:r>
        <w:t>, Ulica Josipa Novosela 20, MBS 081032260, OIB 31734892637, 08. kolovoza</w:t>
      </w:r>
      <w:r>
        <w:rPr>
          <w:noProof/>
        </w:rPr>
        <w:t xml:space="preserve"> 2018.</w:t>
      </w:r>
    </w:p>
    <w:p w:rsidRDefault="005D4DA7" w:rsidP="005D4DA7" w:rsidR="005D4DA7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5D4DA7" w:rsidP="005D4DA7" w:rsidR="005D4DA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 xml:space="preserve">1.Pokreće se postupak radi utvrđivanja uvjeta za otvaranje stečajnog postupka nad dužnikom ANA NEŽIĆ j.d.o.o. za ugostiteljstvo, trgovinu i usluge iz </w:t>
      </w:r>
      <w:proofErr w:type="spellStart"/>
      <w:r>
        <w:t>Oborova</w:t>
      </w:r>
      <w:proofErr w:type="spellEnd"/>
      <w:r>
        <w:t xml:space="preserve"> </w:t>
      </w:r>
      <w:proofErr w:type="spellStart"/>
      <w:r>
        <w:t>Bistranskog</w:t>
      </w:r>
      <w:proofErr w:type="spellEnd"/>
      <w:r>
        <w:t>, Ulica Josipa Novosela 20, MBS 081032260, OIB 31734892637.</w:t>
      </w:r>
    </w:p>
    <w:p w:rsidRDefault="005D4DA7" w:rsidP="005D4DA7" w:rsidR="005D4DA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5D4DA7" w:rsidP="005D4DA7" w:rsidR="005D4DA7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30. kolovoza 2018. gdine u 10,00 sati, u ovome sudu u Bjelovaru, Šetalište dr. Ivše Lebovića 42, sudnica br. 2, na koje se pozivaju dostavom ovoga rješenja:</w:t>
      </w:r>
    </w:p>
    <w:p w:rsidRDefault="005D4DA7" w:rsidP="005D4DA7" w:rsidR="005D4DA7">
      <w:pPr>
        <w:ind w:left="851"/>
        <w:jc w:val="both"/>
        <w:rPr>
          <w:noProof/>
        </w:rPr>
      </w:pPr>
      <w:r>
        <w:rPr>
          <w:noProof/>
        </w:rPr>
        <w:t>-FINA, Regionalni centar Zagreb,</w:t>
      </w:r>
    </w:p>
    <w:p w:rsidRDefault="005D4DA7" w:rsidP="005D4DA7" w:rsidR="005D4DA7">
      <w:pPr>
        <w:ind w:left="851"/>
        <w:jc w:val="both"/>
        <w:rPr>
          <w:noProof/>
        </w:rPr>
      </w:pPr>
      <w:r>
        <w:rPr>
          <w:noProof/>
        </w:rPr>
        <w:t>-zakonski zastupnik dužnika Ana-Marija Nežić iz Oborova Bistranskog, Ulica Josipa Novosela 20.</w:t>
      </w:r>
    </w:p>
    <w:p w:rsidRDefault="005D4DA7" w:rsidP="005D4DA7" w:rsidR="005D4DA7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5D4DA7" w:rsidP="005D4DA7" w:rsidR="005D4DA7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5D4DA7" w:rsidP="005D4DA7" w:rsidR="005D4DA7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Trgovačkom sudu u Zagrebu, prijedlog za pokretanje stečajnog postupka nad dužnikom. </w:t>
      </w:r>
      <w:r>
        <w:t xml:space="preserve">U prijedlogu navodi da na dan 07.06.2017. dužnik u Očevidniku redoslijeda osnova za plaćanje ima evidentirane neizvršene osnove za plaćanje u neprekinutom razdoblju od 120 dana, u ukupnom iznosu od 15.458,91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zaposlenika.</w:t>
      </w:r>
      <w:r>
        <w:t xml:space="preserve">              </w:t>
      </w:r>
    </w:p>
    <w:p w:rsidRDefault="005D4DA7" w:rsidP="005D4DA7" w:rsidR="005D4DA7">
      <w:pPr>
        <w:spacing w:after="0"/>
        <w:ind w:firstLine="851"/>
        <w:jc w:val="center"/>
      </w:pPr>
      <w:r>
        <w:lastRenderedPageBreak/>
        <w:t>2</w:t>
      </w:r>
    </w:p>
    <w:p w:rsidRDefault="005D4DA7" w:rsidP="005D4DA7" w:rsidR="005D4DA7">
      <w:pPr>
        <w:ind w:firstLine="851"/>
        <w:jc w:val="right"/>
      </w:pPr>
      <w:r>
        <w:t>Poslovni broj:7 St-161/2018-9</w:t>
      </w:r>
      <w:bookmarkStart w:name="_GoBack" w:id="0"/>
      <w:bookmarkEnd w:id="0"/>
    </w:p>
    <w:p w:rsidRDefault="005D4DA7" w:rsidP="005D4DA7" w:rsidR="005D4DA7">
      <w:pPr>
        <w:ind w:firstLine="851"/>
        <w:jc w:val="both"/>
        <w:rPr>
          <w:noProof/>
          <w:lang w:val="en-GB"/>
        </w:rPr>
      </w:pPr>
      <w: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5D4DA7" w:rsidP="005D4DA7" w:rsidR="005D4DA7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5D4DA7" w:rsidP="005D4DA7" w:rsidR="005D4DA7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5D4DA7" w:rsidP="005D4DA7" w:rsidR="005D4DA7">
      <w:pPr>
        <w:jc w:val="center"/>
        <w:outlineLvl w:val="0"/>
        <w:rPr>
          <w:noProof/>
        </w:rPr>
      </w:pPr>
      <w:r>
        <w:rPr>
          <w:noProof/>
        </w:rPr>
        <w:t xml:space="preserve">Bjelovar 08. kolovoza 2018. </w:t>
      </w:r>
    </w:p>
    <w:p w:rsidRDefault="005D4DA7" w:rsidP="005D4DA7" w:rsidR="005D4DA7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S u d a c</w:t>
      </w:r>
    </w:p>
    <w:p w:rsidRDefault="005D4DA7" w:rsidP="005D4DA7" w:rsidR="005D4DA7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Tomislav Mrazović,v.r.</w:t>
      </w:r>
    </w:p>
    <w:p w:rsidRDefault="005D4DA7" w:rsidP="005D4DA7" w:rsidR="005D4DA7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5D4DA7" w:rsidP="005D4DA7" w:rsidR="005D4DA7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</w:t>
      </w:r>
      <w:r>
        <w:rPr>
          <w:noProof/>
        </w:rPr>
        <w:t xml:space="preserve">  </w:t>
      </w:r>
      <w:r>
        <w:rPr>
          <w:noProof/>
        </w:rPr>
        <w:t xml:space="preserve">     Jasmina Tubić</w:t>
      </w:r>
    </w:p>
    <w:p w:rsidRDefault="005D4DA7" w:rsidP="005D4DA7" w:rsidR="005D4DA7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5D4DA7" w:rsidP="005D4DA7" w:rsidR="005D4DA7">
      <w:pPr>
        <w:jc w:val="both"/>
      </w:pPr>
    </w:p>
    <w:p w:rsidRDefault="005D4DA7" w:rsidP="005D4DA7" w:rsidR="005D4DA7">
      <w:pPr>
        <w:jc w:val="both"/>
        <w:rPr>
          <w:noProof/>
        </w:rPr>
      </w:pPr>
    </w:p>
    <w:p w:rsidRDefault="005D4DA7" w:rsidP="005D4DA7" w:rsidR="005D4DA7">
      <w:pPr>
        <w:jc w:val="both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4DA7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447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St-161/2018-9</izvorni_sadrzaj>
    <derivirana_varijabla naziv="DomainObject.Oznaka_1">St-161/2018-9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St-161/2018</izvorni_sadrzaj>
    <derivirana_varijabla naziv="DomainObject.Predmet.OznakaBroj_1">St-161/2018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 NEŽIĆ j.d.o.o.</izvorni_sadrzaj>
    <derivirana_varijabla naziv="DomainObject.Predmet.ProtustrankaFormated_1">  ANA NEŽIĆ j.d.o.o.</derivirana_varijabla>
  </DomainObject.Predmet.ProtustrankaFormated>
  <DomainObject.Predmet.ProtustrankaFormatedOIB>
    <izvorni_sadrzaj>  ANA NEŽIĆ j.d.o.o., OIB 31734892637</izvorni_sadrzaj>
    <derivirana_varijabla naziv="DomainObject.Predmet.ProtustrankaFormatedOIB_1">  ANA NEŽIĆ j.d.o.o., OIB 31734892637</derivirana_varijabla>
  </DomainObject.Predmet.ProtustrankaFormatedOIB>
  <DomainObject.Predmet.ProtustrankaFormatedWithAdress>
    <izvorni_sadrzaj> ANA NEŽIĆ j.d.o.o., Ulica Josipa Novosela 20, 10298 Oborovo Bistransko</izvorni_sadrzaj>
    <derivirana_varijabla naziv="DomainObject.Predmet.ProtustrankaFormatedWithAdress_1"> ANA NEŽIĆ j.d.o.o., Ulica Josipa Novosela 20, 10298 Oborovo Bistransko</derivirana_varijabla>
  </DomainObject.Predmet.ProtustrankaFormatedWithAdress>
  <DomainObject.Predmet.ProtustrankaFormatedWithAdressOIB>
    <izvorni_sadrzaj> ANA NEŽIĆ j.d.o.o., OIB 31734892637, Ulica Josipa Novosela 20, 10298 Oborovo Bistransko</izvorni_sadrzaj>
    <derivirana_varijabla naziv="DomainObject.Predmet.ProtustrankaFormatedWithAdressOIB_1"> ANA NEŽIĆ j.d.o.o., OIB 31734892637, Ulica Josipa Novosela 20, 10298 Oborovo Bistransko</derivirana_varijabla>
  </DomainObject.Predmet.ProtustrankaFormatedWithAdressOIB>
  <DomainObject.Predmet.ProtustrankaWithAdress>
    <izvorni_sadrzaj>ANA NEŽIĆ j.d.o.o. Ulica Josipa Novosela 20, 10298 Oborovo Bistransko</izvorni_sadrzaj>
    <derivirana_varijabla naziv="DomainObject.Predmet.ProtustrankaWithAdress_1">ANA NEŽIĆ j.d.o.o. Ulica Josipa Novosela 20, 10298 Oborovo Bistransko</derivirana_varijabla>
  </DomainObject.Predmet.ProtustrankaWithAdress>
  <DomainObject.Predmet.ProtustrankaWithAdressOIB>
    <izvorni_sadrzaj>ANA NEŽIĆ j.d.o.o., OIB 31734892637, Ulica Josipa Novosela 20, 10298 Oborovo Bistransko</izvorni_sadrzaj>
    <derivirana_varijabla naziv="DomainObject.Predmet.ProtustrankaWithAdressOIB_1">ANA NEŽIĆ j.d.o.o., OIB 31734892637, Ulica Josipa Novosela 20, 10298 Oborovo Bistransko</derivirana_varijabla>
  </DomainObject.Predmet.ProtustrankaWithAdressOIB>
  <DomainObject.Predmet.ProtustrankaNazivFormated>
    <izvorni_sadrzaj>ANA NEŽIĆ j.d.o.o.</izvorni_sadrzaj>
    <derivirana_varijabla naziv="DomainObject.Predmet.ProtustrankaNazivFormated_1">ANA NEŽIĆ j.d.o.o.</derivirana_varijabla>
  </DomainObject.Predmet.ProtustrankaNazivFormated>
  <DomainObject.Predmet.ProtustrankaNazivFormatedOIB>
    <izvorni_sadrzaj>ANA NEŽIĆ j.d.o.o., OIB 31734892637</izvorni_sadrzaj>
    <derivirana_varijabla naziv="DomainObject.Predmet.ProtustrankaNazivFormatedOIB_1">ANA NEŽIĆ j.d.o.o., OIB 31734892637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ANA NEŽIĆ j.d.o.o.</item>
    </izvorni_sadrzaj>
    <derivirana_varijabla naziv="DomainObject.Predmet.ProtuStrankaListFormated_1">
      <item>ANA NEŽIĆ j.d.o.o.</item>
    </derivirana_varijabla>
  </DomainObject.Predmet.ProtuStrankaListFormated>
  <DomainObject.Predmet.ProtuStrankaListFormatedOIB>
    <izvorni_sadrzaj>
      <item>ANA NEŽIĆ j.d.o.o., OIB 31734892637</item>
    </izvorni_sadrzaj>
    <derivirana_varijabla naziv="DomainObject.Predmet.ProtuStrankaListFormatedOIB_1">
      <item>ANA NEŽIĆ j.d.o.o., OIB 31734892637</item>
    </derivirana_varijabla>
  </DomainObject.Predmet.ProtuStrankaListFormatedOIB>
  <DomainObject.Predmet.ProtuStrankaListFormatedWithAdress>
    <izvorni_sadrzaj>
      <item>ANA NEŽIĆ j.d.o.o., Ulica Josipa Novosela 20, 10298 Oborovo Bistransko</item>
    </izvorni_sadrzaj>
    <derivirana_varijabla naziv="DomainObject.Predmet.ProtuStrankaListFormatedWithAdress_1">
      <item>ANA NEŽIĆ j.d.o.o., Ulica Josipa Novosela 20, 10298 Oborovo Bistransko</item>
    </derivirana_varijabla>
  </DomainObject.Predmet.ProtuStrankaListFormatedWithAdress>
  <DomainObject.Predmet.ProtuStrankaListFormatedWithAdressOIB>
    <izvorni_sadrzaj>
      <item>ANA NEŽIĆ j.d.o.o., OIB 31734892637, Ulica Josipa Novosela 20, 10298 Oborovo Bistransko</item>
    </izvorni_sadrzaj>
    <derivirana_varijabla naziv="DomainObject.Predmet.ProtuStrankaListFormatedWithAdressOIB_1">
      <item>ANA NEŽIĆ j.d.o.o., OIB 31734892637, Ulica Josipa Novosela 20, 10298 Oborovo Bistransko</item>
    </derivirana_varijabla>
  </DomainObject.Predmet.ProtuStrankaListFormatedWithAdressOIB>
  <DomainObject.Predmet.ProtuStrankaListNazivFormated>
    <izvorni_sadrzaj>
      <item>ANA NEŽIĆ j.d.o.o.</item>
    </izvorni_sadrzaj>
    <derivirana_varijabla naziv="DomainObject.Predmet.ProtuStrankaListNazivFormated_1">
      <item>ANA NEŽIĆ j.d.o.o.</item>
    </derivirana_varijabla>
  </DomainObject.Predmet.ProtuStrankaListNazivFormated>
  <DomainObject.Predmet.ProtuStrankaListNazivFormatedOIB>
    <izvorni_sadrzaj>
      <item>ANA NEŽIĆ j.d.o.o., OIB 31734892637</item>
    </izvorni_sadrzaj>
    <derivirana_varijabla naziv="DomainObject.Predmet.ProtuStrankaListNazivFormatedOIB_1">
      <item>ANA NEŽIĆ j.d.o.o., OIB 31734892637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>St-161/2018-9</izvorni_sadrzaj>
    <derivirana_varijabla naziv="DomainObject.PoslovniBrojDokumenta_1">St-161/2018-9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ANA NEŽIĆ j.d.o.o.</izvorni_sadrzaj>
    <derivirana_varijabla naziv="DomainObject.Predmet.ProtustrankaIDrugi_1">ANA NEŽIĆ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ANA NEŽIĆ j.d.o.o., OIB 31734892637, Ulica Josipa Novosela 20, 10298 Oborovo Bistransko</izvorni_sadrzaj>
    <derivirana_varijabla naziv="DomainObject.Predmet.ProtustrankaIDrugiAdressOIB_1">ANA NEŽIĆ j.d.o.o., OIB 31734892637, Ulica Josipa Novosela 20, 10298 Oborovo Bistransko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NEŽIĆ j.d.o.o.</item>
      <item>FINA Regionalni centar Zagreb</item>
    </izvorni_sadrzaj>
    <derivirana_varijabla naziv="DomainObject.Predmet.SudioniciListNaziv_1">
      <item>ANA NEŽIĆ j.d.o.o.</item>
      <item>FINA Regionalni centar Zagreb</item>
    </derivirana_varijabla>
  </DomainObject.Predmet.SudioniciListNaziv>
  <DomainObject.Predmet.SudioniciListAdressOIB>
    <izvorni_sadrzaj>
      <item>ANA NEŽIĆ j.d.o.o., OIB 31734892637, Ulica Josipa Novosela 20,10298 Oborovo Bistransko</item>
      <item>FINA Regionalni centar Zagreb, OIB 85821130368, Trg svibanjskih žrtava 1995.1,10000 Zagreb</item>
    </izvorni_sadrzaj>
    <derivirana_varijabla naziv="DomainObject.Predmet.SudioniciListAdressOIB_1">
      <item>ANA NEŽIĆ j.d.o.o., OIB 31734892637, Ulica Josipa Novosela 20,10298 Oborovo Bistransko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16373E-33D6-48E2-9246-ABCC16FFD7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2828</properties:Characters>
  <properties:Lines>62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2018-08-08T10:40:00Z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St-161/2018-9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