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c059b" w14:paraId="b2c059b" w:rsidRDefault="00A8208E" w:rsidP="005A3D47" w:rsidR="002B30D2" w:rsidRPr="00767069">
      <w:pPr>
        <w:jc w:val="right"/>
        <w15:collapsed w:val="false"/>
        <w:rPr>
          <w:lang w:val="hr-HR"/>
        </w:rPr>
      </w:pPr>
      <w:bookmarkStart w:name="_GoBack" w:id="0"/>
      <w:bookmarkEnd w:id="0"/>
      <w:r>
        <w:rPr>
          <w:lang w:val="hr-HR"/>
        </w:rPr>
        <w:t>Poslovni broj</w:t>
      </w:r>
      <w:r w:rsidR="008C735F" w:rsidRPr="00767069">
        <w:rPr>
          <w:lang w:val="hr-HR"/>
        </w:rPr>
        <w:t xml:space="preserve"> </w:t>
      </w:r>
      <w:r w:rsidR="005A3D47" w:rsidRPr="00767069">
        <w:rPr>
          <w:lang w:val="hr-HR"/>
        </w:rPr>
        <w:t>12. St-</w:t>
      </w:r>
      <w:r w:rsidR="007D66CF">
        <w:rPr>
          <w:lang w:val="hr-HR"/>
        </w:rPr>
        <w:t>48/2009</w:t>
      </w:r>
    </w:p>
    <w:p w:rsidRDefault="002B30D2" w:rsidP="002B30D2" w:rsidR="002B30D2" w:rsidRPr="00767069">
      <w:pPr>
        <w:rPr>
          <w:sz w:val="16"/>
          <w:szCs w:val="16"/>
          <w:lang w:val="hr-HR"/>
        </w:rPr>
      </w:pPr>
    </w:p>
    <w:p w:rsidRDefault="005A3D47" w:rsidR="005A3D47" w:rsidRPr="00767069">
      <w:pPr>
        <w:rPr>
          <w:lang w:val="hr-HR"/>
        </w:rPr>
      </w:pPr>
      <w:r w:rsidRPr="00767069">
        <w:rPr>
          <w:lang w:val="hr-HR"/>
        </w:rPr>
        <w:t>REPUBLIKA HRVATSKA</w:t>
      </w:r>
    </w:p>
    <w:p w:rsidRDefault="005A3D47" w:rsidR="005A3D47" w:rsidRPr="00767069">
      <w:pPr>
        <w:rPr>
          <w:lang w:val="hr-HR"/>
        </w:rPr>
      </w:pPr>
      <w:r w:rsidRPr="00767069">
        <w:rPr>
          <w:lang w:val="hr-HR"/>
        </w:rPr>
        <w:t>TRGOVAČKI SUD U SPLITU</w:t>
      </w:r>
    </w:p>
    <w:p w:rsidRDefault="005A3D47" w:rsidR="005A3D47" w:rsidRPr="00767069">
      <w:pPr>
        <w:rPr>
          <w:lang w:val="hr-HR"/>
        </w:rPr>
      </w:pPr>
      <w:r w:rsidRPr="00767069">
        <w:rPr>
          <w:lang w:val="hr-HR"/>
        </w:rPr>
        <w:t>Split, Sukoišanska br. 6</w:t>
      </w:r>
    </w:p>
    <w:p w:rsidRDefault="002B30D2" w:rsidP="002B30D2" w:rsidR="002B30D2" w:rsidRPr="00767069">
      <w:pPr>
        <w:rPr>
          <w:lang w:val="hr-HR"/>
        </w:rPr>
      </w:pPr>
      <w:r w:rsidRPr="00767069">
        <w:rPr>
          <w:lang w:val="hr-HR"/>
        </w:rPr>
        <w:tab/>
      </w:r>
      <w:r w:rsidRPr="00767069">
        <w:rPr>
          <w:lang w:val="hr-HR"/>
        </w:rPr>
        <w:tab/>
      </w:r>
      <w:r w:rsidRPr="00767069">
        <w:rPr>
          <w:lang w:val="hr-HR"/>
        </w:rPr>
        <w:tab/>
      </w:r>
      <w:r w:rsidRPr="00767069">
        <w:rPr>
          <w:lang w:val="hr-HR"/>
        </w:rPr>
        <w:tab/>
        <w:t xml:space="preserve">                </w:t>
      </w:r>
    </w:p>
    <w:p w:rsidRDefault="002B30D2" w:rsidP="002B30D2" w:rsidR="002B30D2" w:rsidRPr="00767069">
      <w:pPr>
        <w:pStyle w:val="Naslov1"/>
        <w:rPr>
          <w:b w:val="false"/>
        </w:rPr>
      </w:pPr>
      <w:r w:rsidRPr="00767069">
        <w:rPr>
          <w:b w:val="false"/>
        </w:rPr>
        <w:t xml:space="preserve">Z A P I S N I K </w:t>
      </w:r>
    </w:p>
    <w:p w:rsidRDefault="002B30D2" w:rsidP="002B30D2" w:rsidR="002B30D2" w:rsidRPr="00767069">
      <w:pPr>
        <w:jc w:val="center"/>
        <w:rPr>
          <w:lang w:val="hr-HR"/>
        </w:rPr>
      </w:pPr>
    </w:p>
    <w:p w:rsidRDefault="008C735F" w:rsidP="002B30D2" w:rsidR="002B30D2" w:rsidRPr="00C71CA2">
      <w:pPr>
        <w:jc w:val="both"/>
        <w:rPr>
          <w:lang w:val="hr-HR"/>
        </w:rPr>
      </w:pPr>
      <w:r w:rsidRPr="00C71CA2">
        <w:rPr>
          <w:lang w:val="hr-HR"/>
        </w:rPr>
        <w:t>s</w:t>
      </w:r>
      <w:r w:rsidR="00F17313" w:rsidRPr="00C71CA2">
        <w:rPr>
          <w:lang w:val="hr-HR"/>
        </w:rPr>
        <w:t>a</w:t>
      </w:r>
      <w:r w:rsidRPr="00C71CA2">
        <w:rPr>
          <w:lang w:val="hr-HR"/>
        </w:rPr>
        <w:t xml:space="preserve"> </w:t>
      </w:r>
      <w:r w:rsidR="00BC725A" w:rsidRPr="00C71CA2">
        <w:rPr>
          <w:lang w:val="hr-HR"/>
        </w:rPr>
        <w:t>skupštine vjerovnika</w:t>
      </w:r>
      <w:r w:rsidR="00BB1A1F" w:rsidRPr="00C71CA2">
        <w:rPr>
          <w:lang w:val="hr-HR"/>
        </w:rPr>
        <w:t xml:space="preserve"> </w:t>
      </w:r>
      <w:r w:rsidR="004461CA" w:rsidRPr="00C71CA2">
        <w:rPr>
          <w:lang w:val="hr-HR"/>
        </w:rPr>
        <w:t xml:space="preserve">održane </w:t>
      </w:r>
      <w:r w:rsidR="000871D6" w:rsidRPr="00C71CA2">
        <w:rPr>
          <w:lang w:val="hr-HR"/>
        </w:rPr>
        <w:t xml:space="preserve">u stečajnom </w:t>
      </w:r>
      <w:r w:rsidR="002B30D2" w:rsidRPr="00C71CA2">
        <w:rPr>
          <w:lang w:val="hr-HR"/>
        </w:rPr>
        <w:t xml:space="preserve">postupku nad </w:t>
      </w:r>
      <w:r w:rsidR="00800771" w:rsidRPr="00C71CA2">
        <w:rPr>
          <w:lang w:val="hr-HR"/>
        </w:rPr>
        <w:t>dužnikom</w:t>
      </w:r>
      <w:r w:rsidR="002B30D2" w:rsidRPr="00C71CA2">
        <w:rPr>
          <w:lang w:val="hr-HR"/>
        </w:rPr>
        <w:t xml:space="preserve"> </w:t>
      </w:r>
      <w:r w:rsidR="007D66CF" w:rsidRPr="007D66CF">
        <w:rPr>
          <w:lang w:val="hr-HR"/>
        </w:rPr>
        <w:t>SMS d.o.o. u stečaju Split, Kopilica 5, OIB: 88679107711</w:t>
      </w:r>
      <w:r w:rsidR="00BB1A1F" w:rsidRPr="00C71CA2">
        <w:rPr>
          <w:lang w:val="hr-HR"/>
        </w:rPr>
        <w:t>, kod T</w:t>
      </w:r>
      <w:r w:rsidR="004461CA" w:rsidRPr="00C71CA2">
        <w:rPr>
          <w:lang w:val="hr-HR"/>
        </w:rPr>
        <w:t xml:space="preserve">rgovačkog suda u Splitu, dana </w:t>
      </w:r>
      <w:r w:rsidR="007D66CF">
        <w:rPr>
          <w:lang w:val="hr-HR"/>
        </w:rPr>
        <w:t>20. veljače</w:t>
      </w:r>
      <w:r w:rsidR="004D40B1">
        <w:rPr>
          <w:lang w:val="hr-HR"/>
        </w:rPr>
        <w:t xml:space="preserve"> 201</w:t>
      </w:r>
      <w:r w:rsidR="00570506">
        <w:rPr>
          <w:lang w:val="hr-HR"/>
        </w:rPr>
        <w:t>9</w:t>
      </w:r>
      <w:r w:rsidR="00BB1A1F" w:rsidRPr="00C71CA2">
        <w:rPr>
          <w:lang w:val="hr-HR"/>
        </w:rPr>
        <w:t>.</w:t>
      </w:r>
      <w:r w:rsidR="00541E15" w:rsidRPr="00C71CA2">
        <w:rPr>
          <w:lang w:val="hr-HR"/>
        </w:rPr>
        <w:t xml:space="preserve"> </w:t>
      </w:r>
    </w:p>
    <w:p w:rsidRDefault="0039003D" w:rsidP="002B30D2" w:rsidR="0039003D" w:rsidRPr="008773BD">
      <w:pPr>
        <w:jc w:val="both"/>
        <w:rPr>
          <w:sz w:val="32"/>
          <w:szCs w:val="32"/>
          <w:lang w:val="hr-HR"/>
        </w:rPr>
      </w:pPr>
    </w:p>
    <w:p w:rsidRDefault="0039003D" w:rsidP="0039003D" w:rsidR="0039003D" w:rsidRPr="00C71CA2">
      <w:pPr>
        <w:jc w:val="center"/>
        <w:rPr>
          <w:lang w:val="hr-HR"/>
        </w:rPr>
      </w:pPr>
      <w:r w:rsidRPr="00C71CA2">
        <w:rPr>
          <w:lang w:val="hr-HR"/>
        </w:rPr>
        <w:t>SKUPŠTINA VJEROVNIKA</w:t>
      </w:r>
    </w:p>
    <w:p w:rsidRDefault="0039003D" w:rsidP="0039003D" w:rsidR="0039003D" w:rsidRPr="00C71CA2">
      <w:pPr>
        <w:jc w:val="center"/>
        <w:rPr>
          <w:lang w:val="hr-HR"/>
        </w:rPr>
      </w:pPr>
    </w:p>
    <w:p w:rsidRDefault="0039003D" w:rsidP="0039003D" w:rsidR="0039003D" w:rsidRPr="00C71CA2">
      <w:pPr>
        <w:jc w:val="center"/>
        <w:rPr>
          <w:lang w:val="hr-HR"/>
        </w:rPr>
      </w:pPr>
      <w:r w:rsidRPr="00C71CA2">
        <w:rPr>
          <w:lang w:val="hr-HR"/>
        </w:rPr>
        <w:t xml:space="preserve">Početak u </w:t>
      </w:r>
      <w:r w:rsidR="00767069">
        <w:rPr>
          <w:lang w:val="hr-HR"/>
        </w:rPr>
        <w:t>9,</w:t>
      </w:r>
      <w:r w:rsidR="007D66CF">
        <w:rPr>
          <w:lang w:val="hr-HR"/>
        </w:rPr>
        <w:t>00</w:t>
      </w:r>
      <w:r w:rsidRPr="00C71CA2">
        <w:rPr>
          <w:lang w:val="hr-HR"/>
        </w:rPr>
        <w:t xml:space="preserve"> sati.</w:t>
      </w:r>
    </w:p>
    <w:p w:rsidRDefault="000871D6" w:rsidP="0039003D" w:rsidR="000871D6" w:rsidRPr="00C71CA2">
      <w:pPr>
        <w:rPr>
          <w:lang w:val="hr-HR"/>
        </w:rPr>
      </w:pPr>
    </w:p>
    <w:p w:rsidRDefault="000871D6" w:rsidP="000871D6" w:rsidR="000871D6" w:rsidRPr="00C71CA2">
      <w:pPr>
        <w:jc w:val="both"/>
        <w:rPr>
          <w:lang w:val="hr-HR"/>
        </w:rPr>
      </w:pPr>
      <w:r w:rsidRPr="00C71CA2">
        <w:rPr>
          <w:lang w:val="hr-HR"/>
        </w:rPr>
        <w:t>Prisutni od suda:</w:t>
      </w:r>
    </w:p>
    <w:p w:rsidRDefault="000871D6" w:rsidP="000871D6" w:rsidR="000871D6" w:rsidRPr="00C71CA2">
      <w:pPr>
        <w:jc w:val="both"/>
        <w:rPr>
          <w:lang w:val="hr-HR"/>
        </w:rPr>
      </w:pPr>
      <w:r w:rsidRPr="00C71CA2">
        <w:rPr>
          <w:lang w:val="hr-HR"/>
        </w:rPr>
        <w:t>Paško Bačić, stečajni sudac</w:t>
      </w:r>
    </w:p>
    <w:p w:rsidRDefault="000871D6" w:rsidP="000871D6" w:rsidR="000871D6" w:rsidRPr="00C71CA2">
      <w:pPr>
        <w:jc w:val="both"/>
        <w:rPr>
          <w:lang w:val="hr-HR"/>
        </w:rPr>
      </w:pPr>
      <w:r w:rsidRPr="00C71CA2">
        <w:rPr>
          <w:lang w:val="hr-HR"/>
        </w:rPr>
        <w:t>Katarina Ra</w:t>
      </w:r>
      <w:r w:rsidR="00530943" w:rsidRPr="00C71CA2">
        <w:rPr>
          <w:lang w:val="hr-HR"/>
        </w:rPr>
        <w:t>os</w:t>
      </w:r>
      <w:r w:rsidRPr="00C71CA2">
        <w:rPr>
          <w:lang w:val="hr-HR"/>
        </w:rPr>
        <w:t>, zapisničar</w:t>
      </w:r>
    </w:p>
    <w:p w:rsidRDefault="008C735F" w:rsidP="002B30D2" w:rsidR="008C735F" w:rsidRPr="00C71CA2">
      <w:pPr>
        <w:jc w:val="both"/>
        <w:rPr>
          <w:lang w:val="hr-HR"/>
        </w:rPr>
      </w:pPr>
    </w:p>
    <w:p w:rsidRDefault="002B30D2" w:rsidP="002B30D2" w:rsidR="002B30D2" w:rsidRPr="00C71CA2">
      <w:pPr>
        <w:jc w:val="both"/>
        <w:rPr>
          <w:lang w:val="hr-HR"/>
        </w:rPr>
      </w:pPr>
      <w:r w:rsidRPr="00C71CA2">
        <w:rPr>
          <w:lang w:val="hr-HR"/>
        </w:rPr>
        <w:t>Utvrđuje se da su</w:t>
      </w:r>
      <w:r w:rsidR="00F32260" w:rsidRPr="00C71CA2">
        <w:rPr>
          <w:lang w:val="hr-HR"/>
        </w:rPr>
        <w:t xml:space="preserve"> </w:t>
      </w:r>
      <w:r w:rsidRPr="00C71CA2">
        <w:rPr>
          <w:lang w:val="hr-HR"/>
        </w:rPr>
        <w:t>pristupili:</w:t>
      </w:r>
    </w:p>
    <w:p w:rsidRDefault="00CB6E8B" w:rsidP="00CB6E8B" w:rsidR="0037696C" w:rsidRPr="00C71CA2">
      <w:pPr>
        <w:jc w:val="both"/>
        <w:rPr>
          <w:lang w:val="hr-HR"/>
        </w:rPr>
      </w:pPr>
      <w:r w:rsidRPr="00C71CA2">
        <w:rPr>
          <w:lang w:val="hr-HR"/>
        </w:rPr>
        <w:t xml:space="preserve">- </w:t>
      </w:r>
      <w:r w:rsidR="007164F0" w:rsidRPr="00C71CA2">
        <w:rPr>
          <w:lang w:val="hr-HR"/>
        </w:rPr>
        <w:t xml:space="preserve"> </w:t>
      </w:r>
      <w:r w:rsidR="008773BD">
        <w:rPr>
          <w:lang w:val="hr-HR"/>
        </w:rPr>
        <w:t>stečajn</w:t>
      </w:r>
      <w:r w:rsidR="00767069">
        <w:rPr>
          <w:lang w:val="hr-HR"/>
        </w:rPr>
        <w:t>i</w:t>
      </w:r>
      <w:r w:rsidR="0037696C" w:rsidRPr="00C71CA2">
        <w:rPr>
          <w:lang w:val="hr-HR"/>
        </w:rPr>
        <w:t xml:space="preserve"> upravitelj</w:t>
      </w:r>
      <w:r w:rsidR="00767069">
        <w:rPr>
          <w:lang w:val="hr-HR"/>
        </w:rPr>
        <w:t xml:space="preserve"> </w:t>
      </w:r>
      <w:r w:rsidR="007D66CF">
        <w:rPr>
          <w:lang w:val="hr-HR"/>
        </w:rPr>
        <w:t>Ivo Bučan iz Mravinaca</w:t>
      </w:r>
    </w:p>
    <w:p w:rsidRDefault="006A2D43" w:rsidP="006A2D43" w:rsidR="006A2D43">
      <w:pPr>
        <w:jc w:val="both"/>
        <w:rPr>
          <w:lang w:val="hr-HR"/>
        </w:rPr>
      </w:pPr>
      <w:r w:rsidRPr="00C71CA2">
        <w:rPr>
          <w:lang w:val="hr-HR"/>
        </w:rPr>
        <w:t xml:space="preserve">- za vjerovnika REPUBLIKU HRVATSKU, Ministarstvo financija: </w:t>
      </w:r>
      <w:r w:rsidR="00DF5ADD">
        <w:rPr>
          <w:lang w:val="hr-HR"/>
        </w:rPr>
        <w:t>punomoćnik Dario Jukić, zamjenik u ŽDO Split</w:t>
      </w:r>
    </w:p>
    <w:p w:rsidRDefault="00DF5ADD" w:rsidP="006A2D43" w:rsidR="00DF5ADD">
      <w:pPr>
        <w:jc w:val="both"/>
        <w:rPr>
          <w:lang w:val="hr-HR"/>
        </w:rPr>
      </w:pPr>
      <w:r>
        <w:rPr>
          <w:lang w:val="hr-HR"/>
        </w:rPr>
        <w:t>- za vjerovnika PARTNER BANKA d.d. Zagreb: punomoćnik Petar Žužul, zaposlenik vjerovnika</w:t>
      </w:r>
    </w:p>
    <w:p w:rsidRDefault="00DF5ADD" w:rsidP="006A2D43" w:rsidR="00DF5ADD">
      <w:pPr>
        <w:jc w:val="both"/>
        <w:rPr>
          <w:lang w:val="hr-HR"/>
        </w:rPr>
      </w:pPr>
      <w:r>
        <w:rPr>
          <w:lang w:val="hr-HR"/>
        </w:rPr>
        <w:t>- za vjerovnika HRVATSKE ŠUME d.o.o. Zagreb: zamjenik punomoćnika, odvjetnik Damir Đapić iz Splita</w:t>
      </w:r>
    </w:p>
    <w:p w:rsidRDefault="00DF5ADD" w:rsidP="006A2D43" w:rsidR="00DF5ADD">
      <w:pPr>
        <w:jc w:val="both"/>
        <w:rPr>
          <w:lang w:val="hr-HR"/>
        </w:rPr>
      </w:pPr>
      <w:r>
        <w:rPr>
          <w:lang w:val="hr-HR"/>
        </w:rPr>
        <w:t>- za vjerovnika PODRAVKA d.d. Koprivnica: punomoćnik Ninoslav Tucaković, zaposlenik vjerovnika</w:t>
      </w:r>
    </w:p>
    <w:p w:rsidRDefault="00DF5ADD" w:rsidP="006A2D43" w:rsidR="00DF5ADD">
      <w:pPr>
        <w:jc w:val="both"/>
        <w:rPr>
          <w:lang w:val="hr-HR"/>
        </w:rPr>
      </w:pPr>
      <w:r>
        <w:rPr>
          <w:lang w:val="hr-HR"/>
        </w:rPr>
        <w:t>- za vjerovnike, bivše radnike stečajnog dužnika i to: Stjepan Baljak, Joško Tepić, Štefica Markić, Željko Sladić, Mladen Dragaš, Jakša Buzolić, Zoran Dragaš, Nives Puljiz, Ognjen Puizina, Boris Perić i Ivanka Puizina: punomoćnica Sanja Jerković, odvjetnica u Splitu, prilaže punomoći za zastupanje</w:t>
      </w:r>
    </w:p>
    <w:p w:rsidRDefault="00DF5ADD" w:rsidP="006A2D43" w:rsidR="00DF5ADD">
      <w:pPr>
        <w:jc w:val="both"/>
        <w:rPr>
          <w:lang w:val="hr-HR"/>
        </w:rPr>
      </w:pPr>
      <w:r>
        <w:rPr>
          <w:lang w:val="hr-HR"/>
        </w:rPr>
        <w:t>- za vjerovnika CROATIA OSIGURANJE d.d. Zagreb: punomoćnica Maja Brnabić, zaposlenica vjerovnika</w:t>
      </w:r>
    </w:p>
    <w:p w:rsidRDefault="00DF5ADD" w:rsidP="006A2D43" w:rsidR="00DF5ADD">
      <w:pPr>
        <w:jc w:val="both"/>
        <w:rPr>
          <w:lang w:val="hr-HR"/>
        </w:rPr>
      </w:pPr>
      <w:r>
        <w:rPr>
          <w:lang w:val="hr-HR"/>
        </w:rPr>
        <w:t>- vjerovnik IVAN KUNDID iz Vojnića, Trilj: osobno</w:t>
      </w:r>
    </w:p>
    <w:p w:rsidRDefault="00DF5ADD" w:rsidP="006A2D43" w:rsidR="00DF5ADD" w:rsidRPr="00C71CA2">
      <w:pPr>
        <w:jc w:val="both"/>
        <w:rPr>
          <w:lang w:val="hr-HR"/>
        </w:rPr>
      </w:pPr>
    </w:p>
    <w:p w:rsidRDefault="008773BD" w:rsidP="002B30D2" w:rsidR="008773BD" w:rsidRPr="007E0149">
      <w:pPr>
        <w:jc w:val="both"/>
        <w:rPr>
          <w:lang w:val="hr-HR"/>
        </w:rPr>
      </w:pPr>
    </w:p>
    <w:p w:rsidRDefault="007D66CF" w:rsidP="007D66CF" w:rsidR="007D66CF">
      <w:pPr>
        <w:jc w:val="both"/>
        <w:rPr>
          <w:lang w:val="hr-HR"/>
        </w:rPr>
      </w:pPr>
      <w:r w:rsidRPr="007E1CD8">
        <w:rPr>
          <w:lang w:val="hr-HR"/>
        </w:rPr>
        <w:t xml:space="preserve">Utvrđuje se da je </w:t>
      </w:r>
      <w:r>
        <w:rPr>
          <w:lang w:val="hr-HR"/>
        </w:rPr>
        <w:t xml:space="preserve">na prijedlog stečajnog upravitelja </w:t>
      </w:r>
      <w:r w:rsidRPr="007E1CD8">
        <w:rPr>
          <w:lang w:val="hr-HR"/>
        </w:rPr>
        <w:t>rješenjem ovog suda posl. br. 12. St-</w:t>
      </w:r>
      <w:r>
        <w:rPr>
          <w:lang w:val="hr-HR"/>
        </w:rPr>
        <w:t>48/2009</w:t>
      </w:r>
      <w:r w:rsidRPr="007E1CD8">
        <w:rPr>
          <w:lang w:val="hr-HR"/>
        </w:rPr>
        <w:t xml:space="preserve"> od </w:t>
      </w:r>
      <w:r w:rsidRPr="007D66CF">
        <w:rPr>
          <w:lang w:val="hr-HR"/>
        </w:rPr>
        <w:t>23. siječnja 2019</w:t>
      </w:r>
      <w:r>
        <w:rPr>
          <w:lang w:val="hr-HR"/>
        </w:rPr>
        <w:t>.</w:t>
      </w:r>
      <w:r w:rsidRPr="004461CA">
        <w:rPr>
          <w:lang w:val="hr-HR"/>
        </w:rPr>
        <w:t xml:space="preserve"> </w:t>
      </w:r>
      <w:r>
        <w:rPr>
          <w:lang w:val="hr-HR"/>
        </w:rPr>
        <w:t>sazvana</w:t>
      </w:r>
      <w:r w:rsidRPr="007E1CD8">
        <w:rPr>
          <w:lang w:val="hr-HR"/>
        </w:rPr>
        <w:t xml:space="preserve"> skupština vjerovnika stečajnog d</w:t>
      </w:r>
      <w:r>
        <w:rPr>
          <w:lang w:val="hr-HR"/>
        </w:rPr>
        <w:t>užnika</w:t>
      </w:r>
      <w:r w:rsidRPr="004461CA">
        <w:rPr>
          <w:lang w:val="hr-HR"/>
        </w:rPr>
        <w:t xml:space="preserve"> </w:t>
      </w:r>
      <w:r>
        <w:rPr>
          <w:lang w:val="hr-HR"/>
        </w:rPr>
        <w:t>za dan 20. veljače 2019., a koje rješenje suda je objavljeno na e-Oglasnoj ploči suda istog dana kada je i doneseno.</w:t>
      </w:r>
    </w:p>
    <w:p w:rsidRDefault="007D66CF" w:rsidP="007D66CF" w:rsidR="007D66CF">
      <w:pPr>
        <w:jc w:val="both"/>
        <w:rPr>
          <w:lang w:val="hr-HR"/>
        </w:rPr>
      </w:pPr>
    </w:p>
    <w:p w:rsidRDefault="007D66CF" w:rsidP="007D66CF" w:rsidR="007D66CF" w:rsidRPr="00FE1B74">
      <w:pPr>
        <w:jc w:val="both"/>
        <w:rPr>
          <w:lang w:val="hr-HR"/>
        </w:rPr>
      </w:pPr>
      <w:r>
        <w:rPr>
          <w:lang w:val="hr-HR"/>
        </w:rPr>
        <w:t>Utvrđuje se da je d</w:t>
      </w:r>
      <w:r w:rsidRPr="00FE1B74">
        <w:rPr>
          <w:lang w:val="hr-HR"/>
        </w:rPr>
        <w:t>anašnja skupština vjerovnika sazvana sa slijedećim dnevnim redom:</w:t>
      </w:r>
    </w:p>
    <w:p w:rsidRDefault="007D66CF" w:rsidP="007D66CF" w:rsidR="007D66CF" w:rsidRPr="007D66CF">
      <w:pPr>
        <w:jc w:val="both"/>
        <w:rPr>
          <w:lang w:val="hr-HR"/>
        </w:rPr>
      </w:pPr>
      <w:r w:rsidRPr="007D66CF">
        <w:rPr>
          <w:lang w:val="hr-HR"/>
        </w:rPr>
        <w:t>1. Izvješće stečajnog upravitelja o dosadašnjem tijeku stečajnog postupka i stanju stečajne mase.</w:t>
      </w:r>
    </w:p>
    <w:p w:rsidRDefault="007D66CF" w:rsidP="007D66CF" w:rsidR="007D66CF" w:rsidRPr="007D66CF">
      <w:pPr>
        <w:jc w:val="both"/>
        <w:rPr>
          <w:lang w:val="hr-HR"/>
        </w:rPr>
      </w:pPr>
      <w:r w:rsidRPr="007D66CF">
        <w:rPr>
          <w:lang w:val="hr-HR"/>
        </w:rPr>
        <w:t>2. Donošenje odluka o načinu i uvjetima unovčenja neprodane imovine stečajnog dužnika te drugih odluka bitnih za daljn</w:t>
      </w:r>
      <w:r>
        <w:rPr>
          <w:lang w:val="hr-HR"/>
        </w:rPr>
        <w:t>j</w:t>
      </w:r>
      <w:r w:rsidRPr="007D66CF">
        <w:rPr>
          <w:lang w:val="hr-HR"/>
        </w:rPr>
        <w:t>i tijek ovog stečajnog postupka.</w:t>
      </w:r>
    </w:p>
    <w:p w:rsidRDefault="007D66CF" w:rsidP="007D66CF" w:rsidR="007D66CF">
      <w:pPr>
        <w:jc w:val="both"/>
        <w:rPr>
          <w:lang w:val="hr-HR"/>
        </w:rPr>
      </w:pPr>
      <w:r w:rsidRPr="007D66CF">
        <w:rPr>
          <w:lang w:val="hr-HR"/>
        </w:rPr>
        <w:t>3.  Razno.</w:t>
      </w:r>
    </w:p>
    <w:p w:rsidRDefault="007D66CF" w:rsidP="007D66CF" w:rsidR="007D66CF">
      <w:pPr>
        <w:jc w:val="both"/>
        <w:rPr>
          <w:lang w:val="hr-HR"/>
        </w:rPr>
      </w:pPr>
    </w:p>
    <w:p w:rsidRDefault="007D66CF" w:rsidP="00B44F9E" w:rsidR="00B44F9E" w:rsidRPr="007D66CF">
      <w:pPr>
        <w:jc w:val="both"/>
        <w:rPr>
          <w:lang w:val="hr-HR"/>
        </w:rPr>
      </w:pPr>
      <w:r>
        <w:rPr>
          <w:lang w:val="hr-HR"/>
        </w:rPr>
        <w:t>Stečajni sudac otvara skupštinu</w:t>
      </w:r>
      <w:r w:rsidRPr="000D5646">
        <w:rPr>
          <w:lang w:val="hr-HR"/>
        </w:rPr>
        <w:t xml:space="preserve"> vjerovnika te</w:t>
      </w:r>
      <w:r w:rsidR="00B44F9E">
        <w:rPr>
          <w:lang w:val="hr-HR"/>
        </w:rPr>
        <w:t xml:space="preserve"> poziva stečajnog upravitelja podnijeti izvješće o </w:t>
      </w:r>
    </w:p>
    <w:p w:rsidRDefault="007D66CF" w:rsidP="007D66CF" w:rsidR="007D66CF">
      <w:pPr>
        <w:jc w:val="both"/>
        <w:rPr>
          <w:lang w:val="hr-HR"/>
        </w:rPr>
      </w:pPr>
      <w:r w:rsidRPr="007D66CF">
        <w:rPr>
          <w:lang w:val="hr-HR"/>
        </w:rPr>
        <w:t>dosadašnjem tijeku stečajnog postupka i stanju stečajne mase.</w:t>
      </w:r>
    </w:p>
    <w:p w:rsidRDefault="001F5ADF" w:rsidP="007D66CF" w:rsidR="001F5ADF">
      <w:pPr>
        <w:jc w:val="both"/>
        <w:rPr>
          <w:lang w:val="hr-HR"/>
        </w:rPr>
      </w:pPr>
    </w:p>
    <w:p w:rsidRDefault="001F5ADF" w:rsidP="007D66CF" w:rsidR="001F5ADF">
      <w:pPr>
        <w:jc w:val="both"/>
        <w:rPr>
          <w:lang w:val="hr-HR"/>
        </w:rPr>
      </w:pPr>
      <w:r>
        <w:rPr>
          <w:lang w:val="hr-HR"/>
        </w:rPr>
        <w:t xml:space="preserve">Utvrđuje se da u ovaj čas vjerovnik Partner banka d.d. Zagreb prilaže u spis podnesak datiran 19.02.2019., od čega se jedan primjerak istog uručuje stečajnom upravitelju. </w:t>
      </w:r>
    </w:p>
    <w:p w:rsidRDefault="007D66CF" w:rsidP="007D66CF" w:rsidR="007D66CF">
      <w:pPr>
        <w:jc w:val="both"/>
        <w:rPr>
          <w:lang w:val="hr-HR"/>
        </w:rPr>
      </w:pPr>
    </w:p>
    <w:p w:rsidRDefault="007D66CF" w:rsidP="007D66CF" w:rsidR="007D66CF">
      <w:pPr>
        <w:jc w:val="both"/>
        <w:rPr>
          <w:lang w:val="hr-HR"/>
        </w:rPr>
      </w:pPr>
      <w:r>
        <w:rPr>
          <w:lang w:val="hr-HR"/>
        </w:rPr>
        <w:t xml:space="preserve">Utvrđuje se da je kod ovog suda 13.02.2019. zaprimljeno izvješće stečajnog upravitelja Ive Bučana o dosadašnjem tijeku stečajnog postupka i stanju stečajne mase, a koje izvješće je </w:t>
      </w:r>
      <w:r w:rsidR="006716FD">
        <w:rPr>
          <w:lang w:val="hr-HR"/>
        </w:rPr>
        <w:t xml:space="preserve">istog dana </w:t>
      </w:r>
      <w:r>
        <w:rPr>
          <w:lang w:val="hr-HR"/>
        </w:rPr>
        <w:t>objavljeno na e-Oglasnoj ploči suda.</w:t>
      </w:r>
    </w:p>
    <w:p w:rsidRDefault="007D66CF" w:rsidP="007D66CF" w:rsidR="007D66CF">
      <w:pPr>
        <w:jc w:val="both"/>
        <w:rPr>
          <w:lang w:val="hr-HR"/>
        </w:rPr>
      </w:pPr>
    </w:p>
    <w:p w:rsidRDefault="007D66CF" w:rsidP="007D66CF" w:rsidR="007D66CF">
      <w:pPr>
        <w:jc w:val="both"/>
        <w:rPr>
          <w:lang w:val="hr-HR"/>
        </w:rPr>
      </w:pPr>
      <w:r w:rsidRPr="00FE1B74">
        <w:rPr>
          <w:lang w:val="hr-HR"/>
        </w:rPr>
        <w:t>Stečajn</w:t>
      </w:r>
      <w:r>
        <w:rPr>
          <w:lang w:val="hr-HR"/>
        </w:rPr>
        <w:t>i</w:t>
      </w:r>
      <w:r w:rsidRPr="00FE1B74">
        <w:rPr>
          <w:lang w:val="hr-HR"/>
        </w:rPr>
        <w:t xml:space="preserve"> upravitel</w:t>
      </w:r>
      <w:r>
        <w:rPr>
          <w:lang w:val="hr-HR"/>
        </w:rPr>
        <w:t>j</w:t>
      </w:r>
      <w:r w:rsidRPr="00FE1B74">
        <w:rPr>
          <w:lang w:val="hr-HR"/>
        </w:rPr>
        <w:t xml:space="preserve"> u ovaj čas čita naprijed </w:t>
      </w:r>
      <w:r>
        <w:rPr>
          <w:lang w:val="hr-HR"/>
        </w:rPr>
        <w:t>navedeno izvješće</w:t>
      </w:r>
      <w:r w:rsidRPr="00FE1B74">
        <w:rPr>
          <w:lang w:val="hr-HR"/>
        </w:rPr>
        <w:t xml:space="preserve"> te usmeno iznosi na način kako je navedeno u </w:t>
      </w:r>
      <w:r>
        <w:rPr>
          <w:lang w:val="hr-HR"/>
        </w:rPr>
        <w:t>istom</w:t>
      </w:r>
      <w:r w:rsidRPr="00FE1B74">
        <w:rPr>
          <w:lang w:val="hr-HR"/>
        </w:rPr>
        <w:t>.</w:t>
      </w:r>
    </w:p>
    <w:p w:rsidRDefault="00600AAC" w:rsidP="007D66CF" w:rsidR="00600AAC">
      <w:pPr>
        <w:jc w:val="both"/>
        <w:rPr>
          <w:lang w:val="hr-HR"/>
        </w:rPr>
      </w:pPr>
    </w:p>
    <w:p w:rsidRDefault="00600AAC" w:rsidP="007D66CF" w:rsidR="00600AAC">
      <w:pPr>
        <w:jc w:val="both"/>
        <w:rPr>
          <w:lang w:val="hr-HR"/>
        </w:rPr>
      </w:pPr>
      <w:r>
        <w:rPr>
          <w:lang w:val="hr-HR"/>
        </w:rPr>
        <w:t xml:space="preserve">Nakon izlaganja izvješća stečajnog upravitelja z.z. vjerovnika Republike Hrvatske navodi kako podneseno izvješće nije potpuno te kako isti ne sadrži sve potrebne podatke, a na temelju kojih bi skupština vjerovnika mogla donositi predložene odluke. Smatra kako bi izvješće stečajni upravitelj trebao dopuniti na način da pojedinačno za svaku nekretninu navede status te nekretnine, odnosno da li je u odnosu na istu još uvijek u tijeku ovršni postupak i pod kojim poslovnim brojem, ili je ovršni postupak prekinut odnosno obustavljen, ili možda uopće nije niti vođen. Isto tako za svaku nekretninu trebalo bi navesti kada je zadnja procjena nekretnina napravljena i koliko ona iznosi, a kako bi vjerovnici mogli donijeti odluku o potrebi provođenja nove procjene nekretnina. Isto tako izvješće bi trebalo dopuniti i u odnosu na ostalu imovinu dužnika i to posebice pokretnine na način da se navede koje su točno pokretnine prodane, kome i za koji iznos, a koje su pokretnine ostale neprodane, a isto tako trebalo bi navesti i za preostalu imovinu dužnika. Nadalje, izvješće bi trebalo dopuniti vezano i za sklopljene ugovore o zakupu na način da se navede s kim je ugovor sklopljen, u odnosu na koju imovinu odnosno nekretnine, na koji rok i za koji iznos zakupnine. Također izvješće bi trebalo nadopuniti i vezano uz zapošljavanje dvaju radnika na način da se navede na koje vrijeme je sklopljen ugovor o radu, za koji iznos mjesečne bruto plaće i za koje poslove za svakog pojedinog radnika. Uzimajući u obzir da dostavljeno izvješće sve naprijed navedeno ne sadrži predlaže se sudu odgoditi današnju skupštinu vjerovnika, a nakon što stečajni upravitelj dopuni svoje izvješće će se moći donositi predložene odluke. </w:t>
      </w:r>
    </w:p>
    <w:p w:rsidRDefault="00600AAC" w:rsidP="007D66CF" w:rsidR="00600AAC">
      <w:pPr>
        <w:jc w:val="both"/>
        <w:rPr>
          <w:lang w:val="hr-HR"/>
        </w:rPr>
      </w:pPr>
    </w:p>
    <w:p w:rsidRDefault="00600AAC" w:rsidP="007D66CF" w:rsidR="00600AAC">
      <w:pPr>
        <w:jc w:val="both"/>
        <w:rPr>
          <w:lang w:val="hr-HR"/>
        </w:rPr>
      </w:pPr>
      <w:r>
        <w:rPr>
          <w:lang w:val="hr-HR"/>
        </w:rPr>
        <w:t xml:space="preserve">Utvrđuje se da su i ostali prisutni vjerovnici suglasni s prijedlogom vjerovnika Republike Hrvatske, s tim da odvjetnica Sanja Jerković, kao punomoćnica bivših radnika odnosno vjerovnika prvog višeg isplatnog reda predlaže i da stečajni upravitelj ispita mogućnost provođenja djelomičnih dioba, a sve uzimajući u obzir stanje sredstava na računu dužnika, kao i potencijalne prihode i obveze stečajne mase. </w:t>
      </w:r>
    </w:p>
    <w:p w:rsidRDefault="00600AAC" w:rsidP="007D66CF" w:rsidR="00600AAC">
      <w:pPr>
        <w:jc w:val="both"/>
        <w:rPr>
          <w:lang w:val="hr-HR"/>
        </w:rPr>
      </w:pPr>
    </w:p>
    <w:p w:rsidRDefault="00600AAC" w:rsidP="00E802FB" w:rsidR="00600AAC" w:rsidRPr="006211FF">
      <w:pPr>
        <w:jc w:val="both"/>
      </w:pPr>
      <w:r w:rsidRPr="006211FF">
        <w:t>Sud donosi</w:t>
      </w:r>
    </w:p>
    <w:p w:rsidRDefault="00600AAC" w:rsidP="003960F5" w:rsidR="00600AAC" w:rsidRPr="006211FF">
      <w:pPr>
        <w:jc w:val="both"/>
      </w:pPr>
    </w:p>
    <w:p w:rsidRDefault="00600AAC" w:rsidP="003960F5" w:rsidR="00600AAC" w:rsidRPr="00E802FB">
      <w:pPr>
        <w:jc w:val="center"/>
      </w:pPr>
      <w:r w:rsidRPr="00E802FB">
        <w:t>zaključak</w:t>
      </w:r>
    </w:p>
    <w:p w:rsidRDefault="00600AAC" w:rsidP="007D66CF" w:rsidR="00600AAC">
      <w:pPr>
        <w:jc w:val="both"/>
        <w:rPr>
          <w:lang w:val="hr-HR"/>
        </w:rPr>
      </w:pPr>
    </w:p>
    <w:p w:rsidRDefault="00600AAC" w:rsidP="007D66CF" w:rsidR="00600AAC">
      <w:pPr>
        <w:jc w:val="both"/>
        <w:rPr>
          <w:lang w:val="hr-HR"/>
        </w:rPr>
      </w:pPr>
      <w:r>
        <w:rPr>
          <w:lang w:val="hr-HR"/>
        </w:rPr>
        <w:t xml:space="preserve">Današnja skupština vjerovnika se odgađa, a ista će se nastaviti 26. ožujka 2019. u 12,00 sati, a što prisutni vjerovnici i stečajni upravitelj primaju na znanje. </w:t>
      </w:r>
    </w:p>
    <w:p w:rsidRDefault="00600AAC" w:rsidP="007D66CF" w:rsidR="00600AAC">
      <w:pPr>
        <w:jc w:val="both"/>
        <w:rPr>
          <w:lang w:val="hr-HR"/>
        </w:rPr>
      </w:pPr>
    </w:p>
    <w:p w:rsidRDefault="00600AAC" w:rsidP="007D66CF" w:rsidR="00600AAC">
      <w:pPr>
        <w:jc w:val="both"/>
        <w:rPr>
          <w:lang w:val="hr-HR"/>
        </w:rPr>
      </w:pPr>
      <w:r>
        <w:rPr>
          <w:lang w:val="hr-HR"/>
        </w:rPr>
        <w:t>Nalaže se stečajnom upravitelju</w:t>
      </w:r>
      <w:r w:rsidR="007A794D">
        <w:rPr>
          <w:lang w:val="hr-HR"/>
        </w:rPr>
        <w:t xml:space="preserve"> da najkasnije u roku od 20 dana od današnje skupštine vjerovnika dopuni </w:t>
      </w:r>
      <w:r>
        <w:rPr>
          <w:lang w:val="hr-HR"/>
        </w:rPr>
        <w:t>izvješće na način da pojedinačno za svaku nekretninu navede status te nekretnine, odnosno da li je u odnosu na istu još uvijek u tijeku ovršni postupak i pod kojim poslovnim brojem, ili je ovršni postupak prekinut odnosno obusta</w:t>
      </w:r>
      <w:r w:rsidR="007A794D">
        <w:rPr>
          <w:lang w:val="hr-HR"/>
        </w:rPr>
        <w:t>vljen</w:t>
      </w:r>
      <w:r>
        <w:rPr>
          <w:lang w:val="hr-HR"/>
        </w:rPr>
        <w:t xml:space="preserve">. Isto tako za svaku nekretninu trebalo bi navesti kada je zadnja procjena nekretnina napravljena i koliko ona iznosi, a kako bi vjerovnici mogli donijeti odluku o potrebi provođenja nove procjene nekretnina. Trebalo bi izvješće dopuniti i u odnosu na ostalu imovinu dužnika i to posebice pokretnine na način da se navede koje su točno pokretnine prodane, kome i za koji iznos, a koje su pokretnine ostale neprodane, a isto tako to isto treba navesti i za preostalu imovinu dužnika. Nadalje, izvješće treba dopuniti i u odnosu na podatke o sklopljenim ugovorima o zakupu na način da se navede s kim je ugovor sklopljen, u odnosu na koju imovinu odnosno nekretnine, na koji rok i za koji iznos zakupnine. Također izvješće </w:t>
      </w:r>
      <w:r w:rsidR="00A731E8">
        <w:rPr>
          <w:lang w:val="hr-HR"/>
        </w:rPr>
        <w:t>treba</w:t>
      </w:r>
      <w:r>
        <w:rPr>
          <w:lang w:val="hr-HR"/>
        </w:rPr>
        <w:t xml:space="preserve"> nadopuniti i vezano uz zapošljavanje dvaju radnika na način da se navede na koje vrijeme je sklopljen ugovor o radu, za koji iznos mjesečne bruto plaće i za koje poslove za svakog pojedinog radnika. </w:t>
      </w:r>
      <w:r w:rsidR="007A794D">
        <w:rPr>
          <w:lang w:val="hr-HR"/>
        </w:rPr>
        <w:t xml:space="preserve">Na kraju izvješće treba nadopuniti i sa svim drugim bitnim i potrebnim podacima, a vezano za donošenje odluka skupštine vjerovnika o prihvaćanju ili ne prihvaćanju tog izvješća, načinu prodaje preostale imovine dužnika te svih drugih odluka bitnih za daljnji tijek ovog postupka. </w:t>
      </w:r>
    </w:p>
    <w:p w:rsidRDefault="007D66CF" w:rsidP="007D66CF" w:rsidR="007D66CF" w:rsidRPr="00FE1B74">
      <w:pPr>
        <w:jc w:val="both"/>
        <w:rPr>
          <w:lang w:val="hr-HR"/>
        </w:rPr>
      </w:pPr>
    </w:p>
    <w:p w:rsidRDefault="007D66CF" w:rsidP="007D66CF" w:rsidR="007D66CF" w:rsidRPr="00FE1B74">
      <w:pPr>
        <w:jc w:val="both"/>
        <w:rPr>
          <w:lang w:val="hr-HR"/>
        </w:rPr>
      </w:pPr>
      <w:r>
        <w:rPr>
          <w:lang w:val="hr-HR"/>
        </w:rPr>
        <w:t>Dovršeno</w:t>
      </w:r>
      <w:r w:rsidRPr="00FE1B74">
        <w:rPr>
          <w:lang w:val="hr-HR"/>
        </w:rPr>
        <w:t xml:space="preserve"> u </w:t>
      </w:r>
      <w:r>
        <w:rPr>
          <w:lang w:val="hr-HR"/>
        </w:rPr>
        <w:t>10,00</w:t>
      </w:r>
      <w:r w:rsidRPr="00FE1B74">
        <w:rPr>
          <w:lang w:val="hr-HR"/>
        </w:rPr>
        <w:t xml:space="preserve"> sati. </w:t>
      </w:r>
    </w:p>
    <w:p w:rsidRDefault="007D66CF" w:rsidP="007D66CF" w:rsidR="007D66CF" w:rsidRPr="00FE1B74">
      <w:pPr>
        <w:jc w:val="both"/>
        <w:rPr>
          <w:lang w:val="hr-HR"/>
        </w:rPr>
      </w:pPr>
    </w:p>
    <w:p w:rsidRDefault="007D66CF" w:rsidP="007D66CF" w:rsidR="007D66CF" w:rsidRPr="00FE1B74">
      <w:pPr>
        <w:jc w:val="both"/>
        <w:rPr>
          <w:lang w:val="hr-HR"/>
        </w:rPr>
      </w:pPr>
    </w:p>
    <w:p w:rsidRDefault="007D66CF" w:rsidP="007D66CF" w:rsidR="007D66CF" w:rsidRPr="00FE1B74">
      <w:pPr>
        <w:jc w:val="both"/>
        <w:rPr>
          <w:lang w:val="hr-HR"/>
        </w:rPr>
      </w:pPr>
      <w:r>
        <w:rPr>
          <w:lang w:val="hr-HR"/>
        </w:rPr>
        <w:t>ZAPISNIČAR</w:t>
      </w:r>
      <w:r>
        <w:rPr>
          <w:lang w:val="hr-HR"/>
        </w:rPr>
        <w:tab/>
      </w:r>
      <w:r>
        <w:rPr>
          <w:lang w:val="hr-HR"/>
        </w:rPr>
        <w:tab/>
      </w:r>
      <w:r>
        <w:rPr>
          <w:lang w:val="hr-HR"/>
        </w:rPr>
        <w:tab/>
        <w:t xml:space="preserve">              SUDAC</w:t>
      </w:r>
      <w:r>
        <w:rPr>
          <w:lang w:val="hr-HR"/>
        </w:rPr>
        <w:tab/>
        <w:t xml:space="preserve">        </w:t>
      </w:r>
      <w:r>
        <w:rPr>
          <w:lang w:val="hr-HR"/>
        </w:rPr>
        <w:tab/>
        <w:t xml:space="preserve">           STEČAJNI </w:t>
      </w:r>
      <w:r w:rsidRPr="00FE1B74">
        <w:rPr>
          <w:lang w:val="hr-HR"/>
        </w:rPr>
        <w:t>UPRAVITELJ</w:t>
      </w:r>
    </w:p>
    <w:p w:rsidRDefault="007D66CF" w:rsidP="007D66CF" w:rsidR="007D66CF" w:rsidRPr="00FE1B74">
      <w:pPr>
        <w:jc w:val="both"/>
        <w:rPr>
          <w:lang w:val="hr-HR"/>
        </w:rPr>
      </w:pPr>
    </w:p>
    <w:p w:rsidRDefault="007D66CF" w:rsidP="007D66CF" w:rsidR="007D66CF" w:rsidRPr="00FE1B74">
      <w:pPr>
        <w:jc w:val="both"/>
        <w:rPr>
          <w:lang w:val="hr-HR"/>
        </w:rPr>
      </w:pPr>
    </w:p>
    <w:p w:rsidRDefault="007D66CF" w:rsidP="007D66CF" w:rsidR="007D66CF" w:rsidRPr="00FE1B74">
      <w:pPr>
        <w:jc w:val="both"/>
        <w:rPr>
          <w:lang w:val="hr-HR"/>
        </w:rPr>
      </w:pPr>
    </w:p>
    <w:p w:rsidRDefault="007D66CF" w:rsidP="007D66CF" w:rsidR="007D66CF" w:rsidRPr="00FE1B74">
      <w:pPr>
        <w:ind w:firstLine="720" w:left="5760"/>
        <w:jc w:val="both"/>
        <w:rPr>
          <w:lang w:val="hr-HR"/>
        </w:rPr>
      </w:pPr>
      <w:r w:rsidRPr="00FE1B74">
        <w:rPr>
          <w:lang w:val="hr-HR"/>
        </w:rPr>
        <w:t xml:space="preserve"> </w:t>
      </w:r>
    </w:p>
    <w:p w:rsidRDefault="007D66CF" w:rsidP="007D66CF" w:rsidR="007D66CF">
      <w:pPr>
        <w:ind w:firstLine="720" w:left="5760"/>
        <w:jc w:val="both"/>
        <w:rPr>
          <w:lang w:val="hr-HR"/>
        </w:rPr>
      </w:pPr>
      <w:r>
        <w:rPr>
          <w:lang w:val="hr-HR"/>
        </w:rPr>
        <w:t xml:space="preserve">    </w:t>
      </w:r>
      <w:r w:rsidRPr="00FE1B74">
        <w:rPr>
          <w:lang w:val="hr-HR"/>
        </w:rPr>
        <w:t xml:space="preserve">  VJEROVNICI</w:t>
      </w:r>
    </w:p>
    <w:p w:rsidRDefault="007D66CF" w:rsidP="007D66CF" w:rsidR="007D66CF" w:rsidRPr="00F647E7">
      <w:pPr>
        <w:jc w:val="both"/>
        <w:rPr>
          <w:lang w:val="hr-HR"/>
        </w:rPr>
      </w:pPr>
    </w:p>
    <w:p w:rsidRDefault="0037696C" w:rsidP="007D66CF" w:rsidR="0037696C" w:rsidRPr="00C71CA2">
      <w:pPr>
        <w:jc w:val="both"/>
        <w:rPr>
          <w:lang w:val="hr-HR"/>
        </w:rPr>
      </w:pPr>
    </w:p>
    <w:sectPr w:rsidSect="00BD27B6" w:rsidR="0037696C" w:rsidRPr="00C71CA2">
      <w:headerReference w:type="even" r:id="rId10"/>
      <w:headerReference w:type="default" r:id="rId11"/>
      <w:pgSz w:h="16838" w:w="11906"/>
      <w:pgMar w:gutter="0" w:footer="708" w:header="708" w:left="1417" w:bottom="1702" w:right="1417" w:top="138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3BD7" w:rsidR="009B3BD7">
      <w:r>
        <w:separator/>
      </w:r>
    </w:p>
  </w:endnote>
  <w:endnote w:id="0" w:type="continuationSeparator">
    <w:p w:rsidRDefault="009B3BD7" w:rsidR="009B3BD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3BD7" w:rsidR="009B3BD7">
      <w:r>
        <w:separator/>
      </w:r>
    </w:p>
  </w:footnote>
  <w:footnote w:id="0" w:type="continuationSeparator">
    <w:p w:rsidRDefault="009B3BD7" w:rsidR="009B3BD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597A" w:rsidR="0058597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8597A" w:rsidR="0058597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597A" w:rsidR="0058597A">
    <w:pPr>
      <w:pStyle w:val="Zaglavlje"/>
      <w:framePr w:y="1" w:xAlign="center" w:vAnchor="text" w:hAnchor="margin" w:wrap="around"/>
      <w:rPr>
        <w:rStyle w:val="Brojstranice"/>
      </w:rPr>
    </w:pPr>
    <w:r>
      <w:rPr>
        <w:rStyle w:val="Brojstranice"/>
      </w:rPr>
      <w:t xml:space="preserve">- </w:t>
    </w:r>
    <w:r>
      <w:rPr>
        <w:rStyle w:val="Brojstranice"/>
      </w:rPr>
      <w:fldChar w:fldCharType="begin"/>
    </w:r>
    <w:r>
      <w:rPr>
        <w:rStyle w:val="Brojstranice"/>
      </w:rPr>
      <w:instrText xml:space="preserve">PAGE  </w:instrText>
    </w:r>
    <w:r>
      <w:rPr>
        <w:rStyle w:val="Brojstranice"/>
      </w:rPr>
      <w:fldChar w:fldCharType="separate"/>
    </w:r>
    <w:r w:rsidR="00570506">
      <w:rPr>
        <w:rStyle w:val="Brojstranice"/>
        <w:noProof/>
      </w:rPr>
      <w:t>3</w:t>
    </w:r>
    <w:r>
      <w:rPr>
        <w:rStyle w:val="Brojstranice"/>
      </w:rPr>
      <w:fldChar w:fldCharType="end"/>
    </w:r>
    <w:r>
      <w:rPr>
        <w:rStyle w:val="Brojstranice"/>
      </w:rPr>
      <w:t xml:space="preserve"> -</w:t>
    </w:r>
  </w:p>
  <w:p w:rsidRDefault="007D66CF" w:rsidP="007D66CF" w:rsidR="007D66CF" w:rsidRPr="00767069">
    <w:pPr>
      <w:jc w:val="right"/>
      <w:rPr>
        <w:lang w:val="hr-HR"/>
      </w:rPr>
    </w:pPr>
    <w:r>
      <w:rPr>
        <w:lang w:val="hr-HR"/>
      </w:rPr>
      <w:t>Poslovni broj</w:t>
    </w:r>
    <w:r w:rsidRPr="00767069">
      <w:rPr>
        <w:lang w:val="hr-HR"/>
      </w:rPr>
      <w:t xml:space="preserve"> 12. St-</w:t>
    </w:r>
    <w:r>
      <w:rPr>
        <w:lang w:val="hr-HR"/>
      </w:rPr>
      <w:t>48/2009</w:t>
    </w:r>
  </w:p>
  <w:p w:rsidRDefault="0058597A" w:rsidP="005A3D47" w:rsidR="0058597A">
    <w:pPr>
      <w:pStyle w:val="Zaglavlje"/>
      <w:jc w:val="right"/>
    </w:pPr>
  </w:p>
  <w:p w:rsidRDefault="004974A7" w:rsidP="00A8208E" w:rsidR="004974A7" w:rsidRPr="00A8208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7367A3"/>
    <w:multiLevelType w:val="hybridMultilevel"/>
    <w:tmpl w:val="EAE63480"/>
    <w:lvl w:tplc="95D6BFC8"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A10297B"/>
    <w:multiLevelType w:val="hybridMultilevel"/>
    <w:tmpl w:val="8C7C0CD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213264"/>
    <w:multiLevelType w:val="hybridMultilevel"/>
    <w:tmpl w:val="9C1C619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104E2F52"/>
    <w:multiLevelType w:val="hybridMultilevel"/>
    <w:tmpl w:val="3BD612B6"/>
    <w:lvl w:tplc="8966B66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9D77AD5"/>
    <w:multiLevelType w:val="hybridMultilevel"/>
    <w:tmpl w:val="72D6DCF8"/>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A5477A"/>
    <w:multiLevelType w:val="hybridMultilevel"/>
    <w:tmpl w:val="D30299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2AF59D8"/>
    <w:multiLevelType w:val="multilevel"/>
    <w:tmpl w:val="5CD25B0E"/>
    <w:lvl w:ilvl="0">
      <w:start w:val="1"/>
      <w:numFmt w:val="decimal"/>
      <w:lvlText w:val="%1."/>
      <w:lvlJc w:val="left"/>
      <w:pPr>
        <w:tabs>
          <w:tab w:pos="633" w:val="num"/>
        </w:tabs>
        <w:ind w:hanging="360" w:left="633"/>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7">
    <w:nsid w:val="2CB37D36"/>
    <w:multiLevelType w:val="multilevel"/>
    <w:tmpl w:val="5CD25B0E"/>
    <w:lvl w:ilvl="0">
      <w:start w:val="1"/>
      <w:numFmt w:val="decimal"/>
      <w:lvlText w:val="%1."/>
      <w:lvlJc w:val="left"/>
      <w:pPr>
        <w:tabs>
          <w:tab w:pos="633" w:val="num"/>
        </w:tabs>
        <w:ind w:hanging="360" w:left="633"/>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8">
    <w:nsid w:val="2D3D4894"/>
    <w:multiLevelType w:val="hybridMultilevel"/>
    <w:tmpl w:val="48A42CE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301F4CB0"/>
    <w:multiLevelType w:val="hybridMultilevel"/>
    <w:tmpl w:val="0E7273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35DE371D"/>
    <w:multiLevelType w:val="hybridMultilevel"/>
    <w:tmpl w:val="3D80E824"/>
    <w:lvl w:tplc="9768EA18"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1">
    <w:nsid w:val="37C5407F"/>
    <w:multiLevelType w:val="hybridMultilevel"/>
    <w:tmpl w:val="52FE525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6EA3A78"/>
    <w:multiLevelType w:val="hybridMultilevel"/>
    <w:tmpl w:val="AB847B7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7EF7185"/>
    <w:multiLevelType w:val="hybridMultilevel"/>
    <w:tmpl w:val="76B2ED5C"/>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48632F5A"/>
    <w:multiLevelType w:val="hybridMultilevel"/>
    <w:tmpl w:val="B66E0EA8"/>
    <w:lvl w:tplc="0409000F" w:ilvl="0">
      <w:start w:val="1"/>
      <w:numFmt w:val="decimal"/>
      <w:lvlText w:val="%1."/>
      <w:lvlJc w:val="left"/>
      <w:pPr>
        <w:tabs>
          <w:tab w:pos="360" w:val="num"/>
        </w:tabs>
        <w:ind w:hanging="360" w:left="360"/>
      </w:pPr>
    </w:lvl>
    <w:lvl w:tentative="true" w:tplc="04090019" w:ilvl="1">
      <w:start w:val="1"/>
      <w:numFmt w:val="lowerLetter"/>
      <w:lvlText w:val="%2."/>
      <w:lvlJc w:val="left"/>
      <w:pPr>
        <w:tabs>
          <w:tab w:pos="1080" w:val="num"/>
        </w:tabs>
        <w:ind w:hanging="360" w:left="1080"/>
      </w:pPr>
    </w:lvl>
    <w:lvl w:tentative="true" w:tplc="0409001B" w:ilvl="2">
      <w:start w:val="1"/>
      <w:numFmt w:val="lowerRoman"/>
      <w:lvlText w:val="%3."/>
      <w:lvlJc w:val="right"/>
      <w:pPr>
        <w:tabs>
          <w:tab w:pos="1800" w:val="num"/>
        </w:tabs>
        <w:ind w:hanging="180" w:left="1800"/>
      </w:pPr>
    </w:lvl>
    <w:lvl w:tentative="true" w:tplc="0409000F" w:ilvl="3">
      <w:start w:val="1"/>
      <w:numFmt w:val="decimal"/>
      <w:lvlText w:val="%4."/>
      <w:lvlJc w:val="left"/>
      <w:pPr>
        <w:tabs>
          <w:tab w:pos="2520" w:val="num"/>
        </w:tabs>
        <w:ind w:hanging="360" w:left="2520"/>
      </w:pPr>
    </w:lvl>
    <w:lvl w:tentative="true" w:tplc="04090019" w:ilvl="4">
      <w:start w:val="1"/>
      <w:numFmt w:val="lowerLetter"/>
      <w:lvlText w:val="%5."/>
      <w:lvlJc w:val="left"/>
      <w:pPr>
        <w:tabs>
          <w:tab w:pos="3240" w:val="num"/>
        </w:tabs>
        <w:ind w:hanging="360" w:left="3240"/>
      </w:pPr>
    </w:lvl>
    <w:lvl w:tentative="true" w:tplc="0409001B" w:ilvl="5">
      <w:start w:val="1"/>
      <w:numFmt w:val="lowerRoman"/>
      <w:lvlText w:val="%6."/>
      <w:lvlJc w:val="right"/>
      <w:pPr>
        <w:tabs>
          <w:tab w:pos="3960" w:val="num"/>
        </w:tabs>
        <w:ind w:hanging="180" w:left="3960"/>
      </w:pPr>
    </w:lvl>
    <w:lvl w:tentative="true" w:tplc="0409000F" w:ilvl="6">
      <w:start w:val="1"/>
      <w:numFmt w:val="decimal"/>
      <w:lvlText w:val="%7."/>
      <w:lvlJc w:val="left"/>
      <w:pPr>
        <w:tabs>
          <w:tab w:pos="4680" w:val="num"/>
        </w:tabs>
        <w:ind w:hanging="360" w:left="4680"/>
      </w:pPr>
    </w:lvl>
    <w:lvl w:tentative="true" w:tplc="04090019" w:ilvl="7">
      <w:start w:val="1"/>
      <w:numFmt w:val="lowerLetter"/>
      <w:lvlText w:val="%8."/>
      <w:lvlJc w:val="left"/>
      <w:pPr>
        <w:tabs>
          <w:tab w:pos="5400" w:val="num"/>
        </w:tabs>
        <w:ind w:hanging="360" w:left="5400"/>
      </w:pPr>
    </w:lvl>
    <w:lvl w:tentative="true" w:tplc="0409001B" w:ilvl="8">
      <w:start w:val="1"/>
      <w:numFmt w:val="lowerRoman"/>
      <w:lvlText w:val="%9."/>
      <w:lvlJc w:val="right"/>
      <w:pPr>
        <w:tabs>
          <w:tab w:pos="6120" w:val="num"/>
        </w:tabs>
        <w:ind w:hanging="180" w:left="6120"/>
      </w:pPr>
    </w:lvl>
  </w:abstractNum>
  <w:abstractNum w:abstractNumId="15">
    <w:nsid w:val="4C232621"/>
    <w:multiLevelType w:val="multilevel"/>
    <w:tmpl w:val="5CD25B0E"/>
    <w:lvl w:ilvl="0">
      <w:start w:val="1"/>
      <w:numFmt w:val="decimal"/>
      <w:lvlText w:val="%1."/>
      <w:lvlJc w:val="left"/>
      <w:pPr>
        <w:tabs>
          <w:tab w:pos="720" w:val="num"/>
        </w:tabs>
        <w:ind w:hanging="360" w:left="720"/>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6">
    <w:nsid w:val="4F6406BC"/>
    <w:multiLevelType w:val="hybridMultilevel"/>
    <w:tmpl w:val="EC38D682"/>
    <w:lvl w:tplc="0409000F" w:ilvl="0">
      <w:start w:val="1"/>
      <w:numFmt w:val="decimal"/>
      <w:lvlText w:val="%1."/>
      <w:lvlJc w:val="left"/>
      <w:pPr>
        <w:tabs>
          <w:tab w:pos="900" w:val="num"/>
        </w:tabs>
        <w:ind w:hanging="360" w:left="90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4A17E8E"/>
    <w:multiLevelType w:val="hybridMultilevel"/>
    <w:tmpl w:val="8A50951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6D45545"/>
    <w:multiLevelType w:val="hybridMultilevel"/>
    <w:tmpl w:val="DB46A37A"/>
    <w:lvl w:tplc="299CA574" w:ilvl="0">
      <w:start w:val="1"/>
      <w:numFmt w:val="upperRoman"/>
      <w:lvlText w:val="%1."/>
      <w:lvlJc w:val="left"/>
      <w:pPr>
        <w:tabs>
          <w:tab w:pos="1080" w:val="num"/>
        </w:tabs>
        <w:ind w:hanging="720" w:left="108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57AB09A6"/>
    <w:multiLevelType w:val="hybridMultilevel"/>
    <w:tmpl w:val="F7B81A3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19D1600"/>
    <w:multiLevelType w:val="hybridMultilevel"/>
    <w:tmpl w:val="E72885C6"/>
    <w:lvl w:tplc="4FF27856"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77CF1216"/>
    <w:multiLevelType w:val="hybridMultilevel"/>
    <w:tmpl w:val="772E7A7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7E9C00C0"/>
    <w:multiLevelType w:val="multilevel"/>
    <w:tmpl w:val="EC38D682"/>
    <w:lvl w:ilvl="0">
      <w:start w:val="1"/>
      <w:numFmt w:val="decimal"/>
      <w:lvlText w:val="%1."/>
      <w:lvlJc w:val="left"/>
      <w:pPr>
        <w:tabs>
          <w:tab w:pos="720" w:val="num"/>
        </w:tabs>
        <w:ind w:hanging="360" w:left="720"/>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3">
    <w:nsid w:val="7F7F00F9"/>
    <w:multiLevelType w:val="multilevel"/>
    <w:tmpl w:val="2EB436BE"/>
    <w:lvl w:ilvl="0">
      <w:start w:val="1"/>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2"/>
  </w:num>
  <w:num w:numId="2">
    <w:abstractNumId w:val="10"/>
  </w:num>
  <w:num w:numId="3">
    <w:abstractNumId w:val="9"/>
  </w:num>
  <w:num w:numId="4">
    <w:abstractNumId w:val="13"/>
  </w:num>
  <w:num w:numId="5">
    <w:abstractNumId w:val="17"/>
  </w:num>
  <w:num w:numId="6">
    <w:abstractNumId w:val="8"/>
  </w:num>
  <w:num w:numId="7">
    <w:abstractNumId w:val="16"/>
  </w:num>
  <w:num w:numId="8">
    <w:abstractNumId w:val="15"/>
  </w:num>
  <w:num w:numId="9">
    <w:abstractNumId w:val="14"/>
  </w:num>
  <w:num w:numId="10">
    <w:abstractNumId w:val="7"/>
  </w:num>
  <w:num w:numId="11">
    <w:abstractNumId w:val="6"/>
  </w:num>
  <w:num w:numId="12">
    <w:abstractNumId w:val="22"/>
  </w:num>
  <w:num w:numId="13">
    <w:abstractNumId w:val="4"/>
  </w:num>
  <w:num w:numId="14">
    <w:abstractNumId w:val="1"/>
  </w:num>
  <w:num w:numId="15">
    <w:abstractNumId w:val="3"/>
  </w:num>
  <w:num w:numId="16">
    <w:abstractNumId w:val="12"/>
  </w:num>
  <w:num w:numId="17">
    <w:abstractNumId w:val="18"/>
  </w:num>
  <w:num w:numId="18">
    <w:abstractNumId w:val="23"/>
  </w:num>
  <w:num w:numId="19">
    <w:abstractNumId w:val="11"/>
  </w:num>
  <w:num w:numId="20">
    <w:abstractNumId w:val="0"/>
  </w:num>
  <w:num w:numId="21">
    <w:abstractNumId w:val="21"/>
  </w:num>
  <w:num w:numId="22">
    <w:abstractNumId w:val="5"/>
  </w:num>
  <w:num w:numId="23">
    <w:abstractNumId w:val="20"/>
  </w:num>
  <w:num w:numId="24">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30D2"/>
    <w:rsid w:val="00006B26"/>
    <w:rsid w:val="000123B9"/>
    <w:rsid w:val="00012840"/>
    <w:rsid w:val="0004534B"/>
    <w:rsid w:val="00047332"/>
    <w:rsid w:val="0005542D"/>
    <w:rsid w:val="00056EA0"/>
    <w:rsid w:val="0006633F"/>
    <w:rsid w:val="00074312"/>
    <w:rsid w:val="00084A8B"/>
    <w:rsid w:val="0008645B"/>
    <w:rsid w:val="000871D6"/>
    <w:rsid w:val="00090AA7"/>
    <w:rsid w:val="00093BD5"/>
    <w:rsid w:val="00094457"/>
    <w:rsid w:val="000A0D85"/>
    <w:rsid w:val="001038A9"/>
    <w:rsid w:val="00117455"/>
    <w:rsid w:val="00126D7E"/>
    <w:rsid w:val="00131128"/>
    <w:rsid w:val="001421B1"/>
    <w:rsid w:val="0017308D"/>
    <w:rsid w:val="00186BD8"/>
    <w:rsid w:val="00191BA3"/>
    <w:rsid w:val="001A224D"/>
    <w:rsid w:val="001A42F3"/>
    <w:rsid w:val="001B440A"/>
    <w:rsid w:val="001C5CD9"/>
    <w:rsid w:val="001F5ADF"/>
    <w:rsid w:val="002023F5"/>
    <w:rsid w:val="00210F78"/>
    <w:rsid w:val="00226469"/>
    <w:rsid w:val="00227E3D"/>
    <w:rsid w:val="002322B1"/>
    <w:rsid w:val="00242AE8"/>
    <w:rsid w:val="00244151"/>
    <w:rsid w:val="00246214"/>
    <w:rsid w:val="00272041"/>
    <w:rsid w:val="0027250F"/>
    <w:rsid w:val="00277E29"/>
    <w:rsid w:val="002903CF"/>
    <w:rsid w:val="002A32E0"/>
    <w:rsid w:val="002A6808"/>
    <w:rsid w:val="002B2BD3"/>
    <w:rsid w:val="002B30D2"/>
    <w:rsid w:val="002C0294"/>
    <w:rsid w:val="002C71B4"/>
    <w:rsid w:val="002D01FC"/>
    <w:rsid w:val="002E1608"/>
    <w:rsid w:val="002E31FD"/>
    <w:rsid w:val="002E6C5C"/>
    <w:rsid w:val="002F53E4"/>
    <w:rsid w:val="002F6514"/>
    <w:rsid w:val="00300FC9"/>
    <w:rsid w:val="003021D7"/>
    <w:rsid w:val="00302D5D"/>
    <w:rsid w:val="00303062"/>
    <w:rsid w:val="00313AD8"/>
    <w:rsid w:val="00316EEE"/>
    <w:rsid w:val="00333ABE"/>
    <w:rsid w:val="00334A9E"/>
    <w:rsid w:val="0034688D"/>
    <w:rsid w:val="00357A66"/>
    <w:rsid w:val="00357D20"/>
    <w:rsid w:val="00372141"/>
    <w:rsid w:val="0037696C"/>
    <w:rsid w:val="00385EEC"/>
    <w:rsid w:val="0039003D"/>
    <w:rsid w:val="003A098D"/>
    <w:rsid w:val="003A1F4E"/>
    <w:rsid w:val="003A3AFA"/>
    <w:rsid w:val="003B0BD1"/>
    <w:rsid w:val="003C3B2F"/>
    <w:rsid w:val="003D6CE7"/>
    <w:rsid w:val="003F3EBB"/>
    <w:rsid w:val="004020DE"/>
    <w:rsid w:val="0041182F"/>
    <w:rsid w:val="00416B31"/>
    <w:rsid w:val="004230A3"/>
    <w:rsid w:val="00424C96"/>
    <w:rsid w:val="00430EDC"/>
    <w:rsid w:val="00432ABC"/>
    <w:rsid w:val="00442B56"/>
    <w:rsid w:val="004461CA"/>
    <w:rsid w:val="004577D3"/>
    <w:rsid w:val="00465844"/>
    <w:rsid w:val="0047147E"/>
    <w:rsid w:val="00480F82"/>
    <w:rsid w:val="00481C02"/>
    <w:rsid w:val="004826CD"/>
    <w:rsid w:val="00496C35"/>
    <w:rsid w:val="004974A7"/>
    <w:rsid w:val="004A2409"/>
    <w:rsid w:val="004A4C80"/>
    <w:rsid w:val="004B7C1D"/>
    <w:rsid w:val="004C15A3"/>
    <w:rsid w:val="004C1616"/>
    <w:rsid w:val="004D06AC"/>
    <w:rsid w:val="004D255B"/>
    <w:rsid w:val="004D40B1"/>
    <w:rsid w:val="004F435D"/>
    <w:rsid w:val="004F524E"/>
    <w:rsid w:val="005217FB"/>
    <w:rsid w:val="005231D4"/>
    <w:rsid w:val="00523540"/>
    <w:rsid w:val="00530943"/>
    <w:rsid w:val="00531790"/>
    <w:rsid w:val="00541E15"/>
    <w:rsid w:val="00552E73"/>
    <w:rsid w:val="00555123"/>
    <w:rsid w:val="00556C9B"/>
    <w:rsid w:val="00560C09"/>
    <w:rsid w:val="00570506"/>
    <w:rsid w:val="005750FB"/>
    <w:rsid w:val="0058597A"/>
    <w:rsid w:val="00592329"/>
    <w:rsid w:val="00594110"/>
    <w:rsid w:val="005956A4"/>
    <w:rsid w:val="005A1667"/>
    <w:rsid w:val="005A3D47"/>
    <w:rsid w:val="005A5429"/>
    <w:rsid w:val="005C223E"/>
    <w:rsid w:val="005D30A2"/>
    <w:rsid w:val="005D6BDA"/>
    <w:rsid w:val="005E0DD0"/>
    <w:rsid w:val="005E23A5"/>
    <w:rsid w:val="005F4F85"/>
    <w:rsid w:val="005F5E33"/>
    <w:rsid w:val="00600AAC"/>
    <w:rsid w:val="006066C2"/>
    <w:rsid w:val="00607BEE"/>
    <w:rsid w:val="00615E03"/>
    <w:rsid w:val="0062704A"/>
    <w:rsid w:val="0065304F"/>
    <w:rsid w:val="00656DEE"/>
    <w:rsid w:val="00667BDE"/>
    <w:rsid w:val="006716FD"/>
    <w:rsid w:val="00674ADB"/>
    <w:rsid w:val="00675E50"/>
    <w:rsid w:val="00684ED8"/>
    <w:rsid w:val="00686910"/>
    <w:rsid w:val="006A22E3"/>
    <w:rsid w:val="006A2920"/>
    <w:rsid w:val="006A2D43"/>
    <w:rsid w:val="006A4229"/>
    <w:rsid w:val="006B0E14"/>
    <w:rsid w:val="006C02DC"/>
    <w:rsid w:val="006C695E"/>
    <w:rsid w:val="006D56A8"/>
    <w:rsid w:val="006D5B92"/>
    <w:rsid w:val="006D7065"/>
    <w:rsid w:val="006F0A6A"/>
    <w:rsid w:val="006F5788"/>
    <w:rsid w:val="0070292D"/>
    <w:rsid w:val="00706BB8"/>
    <w:rsid w:val="00712D6B"/>
    <w:rsid w:val="007164F0"/>
    <w:rsid w:val="0075078D"/>
    <w:rsid w:val="00752BFE"/>
    <w:rsid w:val="00767069"/>
    <w:rsid w:val="0077322B"/>
    <w:rsid w:val="007809AC"/>
    <w:rsid w:val="00781A7D"/>
    <w:rsid w:val="007833B2"/>
    <w:rsid w:val="007836B4"/>
    <w:rsid w:val="00784D7E"/>
    <w:rsid w:val="00790738"/>
    <w:rsid w:val="007954F2"/>
    <w:rsid w:val="007A5C70"/>
    <w:rsid w:val="007A73CE"/>
    <w:rsid w:val="007A794D"/>
    <w:rsid w:val="007B2A47"/>
    <w:rsid w:val="007C4A51"/>
    <w:rsid w:val="007D4F11"/>
    <w:rsid w:val="007D5CA4"/>
    <w:rsid w:val="007D66CF"/>
    <w:rsid w:val="007E0149"/>
    <w:rsid w:val="007E1CD8"/>
    <w:rsid w:val="007F1373"/>
    <w:rsid w:val="007F1DEE"/>
    <w:rsid w:val="00800771"/>
    <w:rsid w:val="00806401"/>
    <w:rsid w:val="00810DE7"/>
    <w:rsid w:val="00836CF0"/>
    <w:rsid w:val="008373B2"/>
    <w:rsid w:val="00843EEC"/>
    <w:rsid w:val="00862616"/>
    <w:rsid w:val="008666A3"/>
    <w:rsid w:val="008773BD"/>
    <w:rsid w:val="00882774"/>
    <w:rsid w:val="00882ED9"/>
    <w:rsid w:val="008B1E45"/>
    <w:rsid w:val="008B2F0C"/>
    <w:rsid w:val="008C0530"/>
    <w:rsid w:val="008C735F"/>
    <w:rsid w:val="008E4AD7"/>
    <w:rsid w:val="008E4E6D"/>
    <w:rsid w:val="008F6A09"/>
    <w:rsid w:val="009007BD"/>
    <w:rsid w:val="0090433D"/>
    <w:rsid w:val="00911BCE"/>
    <w:rsid w:val="009131FE"/>
    <w:rsid w:val="0091491C"/>
    <w:rsid w:val="009159A0"/>
    <w:rsid w:val="0092536D"/>
    <w:rsid w:val="00925BF5"/>
    <w:rsid w:val="00941C09"/>
    <w:rsid w:val="00951F04"/>
    <w:rsid w:val="00955527"/>
    <w:rsid w:val="0096442F"/>
    <w:rsid w:val="00976EEB"/>
    <w:rsid w:val="00993327"/>
    <w:rsid w:val="009949E2"/>
    <w:rsid w:val="009A349F"/>
    <w:rsid w:val="009A6837"/>
    <w:rsid w:val="009B129B"/>
    <w:rsid w:val="009B3BD7"/>
    <w:rsid w:val="009B5347"/>
    <w:rsid w:val="009C5813"/>
    <w:rsid w:val="009C6B2C"/>
    <w:rsid w:val="009D0575"/>
    <w:rsid w:val="009D59A9"/>
    <w:rsid w:val="009F28B0"/>
    <w:rsid w:val="009F3539"/>
    <w:rsid w:val="009F54C6"/>
    <w:rsid w:val="009F60BD"/>
    <w:rsid w:val="00A0549A"/>
    <w:rsid w:val="00A059EA"/>
    <w:rsid w:val="00A13544"/>
    <w:rsid w:val="00A15CBD"/>
    <w:rsid w:val="00A22671"/>
    <w:rsid w:val="00A272CB"/>
    <w:rsid w:val="00A35433"/>
    <w:rsid w:val="00A409E9"/>
    <w:rsid w:val="00A4442E"/>
    <w:rsid w:val="00A454CB"/>
    <w:rsid w:val="00A45FF3"/>
    <w:rsid w:val="00A6343F"/>
    <w:rsid w:val="00A731E8"/>
    <w:rsid w:val="00A8208E"/>
    <w:rsid w:val="00A900B1"/>
    <w:rsid w:val="00A956AA"/>
    <w:rsid w:val="00AC530C"/>
    <w:rsid w:val="00AC6656"/>
    <w:rsid w:val="00AD2376"/>
    <w:rsid w:val="00AE18E5"/>
    <w:rsid w:val="00AE1D22"/>
    <w:rsid w:val="00B12823"/>
    <w:rsid w:val="00B26978"/>
    <w:rsid w:val="00B43EA1"/>
    <w:rsid w:val="00B44F9E"/>
    <w:rsid w:val="00B6389E"/>
    <w:rsid w:val="00B72F6E"/>
    <w:rsid w:val="00B738A0"/>
    <w:rsid w:val="00B75D69"/>
    <w:rsid w:val="00B84EE5"/>
    <w:rsid w:val="00B87B5D"/>
    <w:rsid w:val="00B90CE4"/>
    <w:rsid w:val="00B90DF8"/>
    <w:rsid w:val="00B96251"/>
    <w:rsid w:val="00BB1A1F"/>
    <w:rsid w:val="00BC600D"/>
    <w:rsid w:val="00BC725A"/>
    <w:rsid w:val="00BD27B6"/>
    <w:rsid w:val="00BE23A0"/>
    <w:rsid w:val="00BE4C93"/>
    <w:rsid w:val="00BE4FDA"/>
    <w:rsid w:val="00BE5DA4"/>
    <w:rsid w:val="00BF0C45"/>
    <w:rsid w:val="00BF3CE8"/>
    <w:rsid w:val="00BF6D58"/>
    <w:rsid w:val="00C04D73"/>
    <w:rsid w:val="00C20E71"/>
    <w:rsid w:val="00C261EC"/>
    <w:rsid w:val="00C324E5"/>
    <w:rsid w:val="00C3322B"/>
    <w:rsid w:val="00C36B49"/>
    <w:rsid w:val="00C55F0F"/>
    <w:rsid w:val="00C6412A"/>
    <w:rsid w:val="00C65C2C"/>
    <w:rsid w:val="00C70381"/>
    <w:rsid w:val="00C71CA2"/>
    <w:rsid w:val="00C84415"/>
    <w:rsid w:val="00C97533"/>
    <w:rsid w:val="00CB20F5"/>
    <w:rsid w:val="00CB4D59"/>
    <w:rsid w:val="00CB6E8B"/>
    <w:rsid w:val="00CC3B1A"/>
    <w:rsid w:val="00CE4D0F"/>
    <w:rsid w:val="00CE7419"/>
    <w:rsid w:val="00CF358A"/>
    <w:rsid w:val="00CF652B"/>
    <w:rsid w:val="00CF7EE3"/>
    <w:rsid w:val="00D047CE"/>
    <w:rsid w:val="00D21C0B"/>
    <w:rsid w:val="00D268E7"/>
    <w:rsid w:val="00D30647"/>
    <w:rsid w:val="00D33DA1"/>
    <w:rsid w:val="00D85098"/>
    <w:rsid w:val="00D92752"/>
    <w:rsid w:val="00D939E9"/>
    <w:rsid w:val="00D9490F"/>
    <w:rsid w:val="00DA47CD"/>
    <w:rsid w:val="00DA612B"/>
    <w:rsid w:val="00DB4031"/>
    <w:rsid w:val="00DE70AB"/>
    <w:rsid w:val="00DF0675"/>
    <w:rsid w:val="00DF5ADD"/>
    <w:rsid w:val="00E059E1"/>
    <w:rsid w:val="00E10090"/>
    <w:rsid w:val="00E17A90"/>
    <w:rsid w:val="00E20D83"/>
    <w:rsid w:val="00E25A2D"/>
    <w:rsid w:val="00E26DC3"/>
    <w:rsid w:val="00E33EE0"/>
    <w:rsid w:val="00E43663"/>
    <w:rsid w:val="00E46B48"/>
    <w:rsid w:val="00E549F5"/>
    <w:rsid w:val="00E80264"/>
    <w:rsid w:val="00E85E77"/>
    <w:rsid w:val="00EA0454"/>
    <w:rsid w:val="00EA106C"/>
    <w:rsid w:val="00EC110D"/>
    <w:rsid w:val="00EC3407"/>
    <w:rsid w:val="00EC50AC"/>
    <w:rsid w:val="00ED4FFF"/>
    <w:rsid w:val="00F01C5E"/>
    <w:rsid w:val="00F12A9A"/>
    <w:rsid w:val="00F13D35"/>
    <w:rsid w:val="00F14884"/>
    <w:rsid w:val="00F17313"/>
    <w:rsid w:val="00F30EA8"/>
    <w:rsid w:val="00F32260"/>
    <w:rsid w:val="00F423BF"/>
    <w:rsid w:val="00F44A39"/>
    <w:rsid w:val="00F51F58"/>
    <w:rsid w:val="00F538C8"/>
    <w:rsid w:val="00F62803"/>
    <w:rsid w:val="00F647E7"/>
    <w:rsid w:val="00F74B3F"/>
    <w:rsid w:val="00F7547B"/>
    <w:rsid w:val="00F826B0"/>
    <w:rsid w:val="00F833D5"/>
    <w:rsid w:val="00F950B3"/>
    <w:rsid w:val="00FA0847"/>
    <w:rsid w:val="00FA29A6"/>
    <w:rsid w:val="00FA2D31"/>
    <w:rsid w:val="00FA3731"/>
    <w:rsid w:val="00FB0E65"/>
    <w:rsid w:val="00FB3972"/>
    <w:rsid w:val="00FC41CC"/>
    <w:rsid w:val="00FD5CAB"/>
    <w:rsid w:val="00FE41DC"/>
    <w:rsid w:val="00FE68A0"/>
    <w:rsid w:val="00FF38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B30D2"/>
    <w:rPr>
      <w:sz w:val="24"/>
      <w:szCs w:val="24"/>
      <w:lang w:eastAsia="en-US" w:val="en-GB"/>
    </w:rPr>
  </w:style>
  <w:style w:styleId="Naslov1" w:type="paragraph">
    <w:name w:val="heading 1"/>
    <w:basedOn w:val="Normal"/>
    <w:next w:val="Normal"/>
    <w:qFormat/>
    <w:rsid w:val="002B30D2"/>
    <w:pPr>
      <w:keepNext/>
      <w:jc w:val="center"/>
      <w:outlineLvl w:val="0"/>
    </w:pPr>
    <w:rPr>
      <w:b/>
      <w:bCs/>
      <w:lang w:val="hr-HR"/>
    </w:rPr>
  </w:style>
  <w:style w:styleId="Naslov3" w:type="paragraph">
    <w:name w:val="heading 3"/>
    <w:basedOn w:val="Normal"/>
    <w:next w:val="Normal"/>
    <w:link w:val="Naslov3Char"/>
    <w:semiHidden/>
    <w:unhideWhenUsed/>
    <w:qFormat/>
    <w:rsid w:val="007D66CF"/>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B30D2"/>
    <w:pPr>
      <w:tabs>
        <w:tab w:pos="4536" w:val="center"/>
        <w:tab w:pos="9072" w:val="right"/>
      </w:tabs>
    </w:pPr>
  </w:style>
  <w:style w:styleId="Brojstranice" w:type="character">
    <w:name w:val="page number"/>
    <w:basedOn w:val="Zadanifontodlomka"/>
    <w:rsid w:val="002B30D2"/>
  </w:style>
  <w:style w:styleId="Podnoje" w:type="paragraph">
    <w:name w:val="footer"/>
    <w:basedOn w:val="Normal"/>
    <w:link w:val="PodnojeChar"/>
    <w:rsid w:val="005A3D47"/>
    <w:pPr>
      <w:tabs>
        <w:tab w:pos="4536" w:val="center"/>
        <w:tab w:pos="9072" w:val="right"/>
      </w:tabs>
    </w:pPr>
  </w:style>
  <w:style w:customStyle="true" w:styleId="PodnojeChar" w:type="character">
    <w:name w:val="Podnožje Char"/>
    <w:link w:val="Podnoje"/>
    <w:rsid w:val="005A3D47"/>
    <w:rPr>
      <w:sz w:val="24"/>
      <w:szCs w:val="24"/>
      <w:lang w:eastAsia="en-US" w:val="en-GB"/>
    </w:rPr>
  </w:style>
  <w:style w:styleId="Tekstbalonia" w:type="paragraph">
    <w:name w:val="Balloon Text"/>
    <w:basedOn w:val="Normal"/>
    <w:link w:val="TekstbaloniaChar"/>
    <w:rsid w:val="005750FB"/>
    <w:rPr>
      <w:rFonts w:cs="Tahoma" w:hAnsi="Tahoma" w:ascii="Tahoma"/>
      <w:sz w:val="16"/>
      <w:szCs w:val="16"/>
    </w:rPr>
  </w:style>
  <w:style w:customStyle="true" w:styleId="TekstbaloniaChar" w:type="character">
    <w:name w:val="Tekst balončića Char"/>
    <w:link w:val="Tekstbalonia"/>
    <w:rsid w:val="005750FB"/>
    <w:rPr>
      <w:rFonts w:cs="Tahoma" w:hAnsi="Tahoma" w:ascii="Tahoma"/>
      <w:sz w:val="16"/>
      <w:szCs w:val="16"/>
      <w:lang w:eastAsia="en-US" w:val="en-GB"/>
    </w:rPr>
  </w:style>
  <w:style w:styleId="Reetkatablice" w:type="table">
    <w:name w:val="Table Grid"/>
    <w:basedOn w:val="Obinatablica"/>
    <w:rsid w:val="00BC600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37696C"/>
    <w:pPr>
      <w:ind w:left="720"/>
      <w:contextualSpacing/>
    </w:pPr>
  </w:style>
  <w:style w:customStyle="true" w:styleId="Naslov3Char" w:type="character">
    <w:name w:val="Naslov 3 Char"/>
    <w:basedOn w:val="Zadanifontodlomka"/>
    <w:link w:val="Naslov3"/>
    <w:semiHidden/>
    <w:rsid w:val="007D66CF"/>
    <w:rPr>
      <w:rFonts w:cstheme="majorBidi" w:eastAsiaTheme="majorEastAsia" w:hAnsiTheme="majorHAnsi" w:asciiTheme="majorHAnsi"/>
      <w:b/>
      <w:bCs/>
      <w:color w:themeColor="accent1" w:val="4F81BD"/>
      <w:sz w:val="24"/>
      <w:szCs w:val="24"/>
      <w:lang w:eastAsia="en-US" w:val="en-GB"/>
    </w:rPr>
  </w:style>
  <w:style w:styleId="Tekstrezerviranogmjesta" w:type="character">
    <w:name w:val="Placeholder Text"/>
    <w:basedOn w:val="Zadanifontodlomka"/>
    <w:uiPriority w:val="99"/>
    <w:semiHidden/>
    <w:rsid w:val="00955527"/>
    <w:rPr>
      <w:color w:val="808080"/>
      <w:bdr w:space="0" w:sz="0" w:color="auto" w:val="none"/>
      <w:shd w:fill="auto" w:color="auto" w:val="clear"/>
    </w:rPr>
  </w:style>
  <w:style w:customStyle="true" w:styleId="eSPISCCParagraphDefaultFont" w:type="character">
    <w:name w:val="eSPIS_CC_Paragraph Default Font"/>
    <w:basedOn w:val="Zadanifontodlomka"/>
    <w:rsid w:val="0095552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5527"/>
    <w:rPr>
      <w:bdr w:space="0" w:sz="0" w:color="auto" w:val="none"/>
      <w:shd w:fill="FFFFCC" w:color="auto" w:val="clear"/>
      <w:lang w:val="hr-HR"/>
    </w:rPr>
  </w:style>
  <w:style w:customStyle="true" w:styleId="PozadinaSvijetloCrvena" w:type="character">
    <w:name w:val="Pozadina_SvijetloCrvena"/>
    <w:basedOn w:val="eSPISCCParagraphDefaultFont"/>
    <w:rsid w:val="0095552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552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B30D2"/>
    <w:rPr>
      <w:sz w:val="24"/>
      <w:szCs w:val="24"/>
      <w:lang w:eastAsia="en-US" w:val="en-GB"/>
    </w:rPr>
  </w:style>
  <w:style w:styleId="Naslov1" w:type="paragraph">
    <w:name w:val="heading 1"/>
    <w:basedOn w:val="Normal"/>
    <w:next w:val="Normal"/>
    <w:qFormat/>
    <w:rsid w:val="002B30D2"/>
    <w:pPr>
      <w:keepNext/>
      <w:jc w:val="center"/>
      <w:outlineLvl w:val="0"/>
    </w:pPr>
    <w:rPr>
      <w:b/>
      <w:bCs/>
      <w:lang w:val="hr-HR"/>
    </w:rPr>
  </w:style>
  <w:style w:styleId="Naslov3" w:type="paragraph">
    <w:name w:val="heading 3"/>
    <w:basedOn w:val="Normal"/>
    <w:next w:val="Normal"/>
    <w:link w:val="Naslov3Char"/>
    <w:semiHidden/>
    <w:unhideWhenUsed/>
    <w:qFormat/>
    <w:rsid w:val="007D66CF"/>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B30D2"/>
    <w:pPr>
      <w:tabs>
        <w:tab w:pos="4536" w:val="center"/>
        <w:tab w:pos="9072" w:val="right"/>
      </w:tabs>
    </w:pPr>
  </w:style>
  <w:style w:styleId="Brojstranice" w:type="character">
    <w:name w:val="page number"/>
    <w:basedOn w:val="Zadanifontodlomka"/>
    <w:rsid w:val="002B30D2"/>
  </w:style>
  <w:style w:styleId="Podnoje" w:type="paragraph">
    <w:name w:val="footer"/>
    <w:basedOn w:val="Normal"/>
    <w:link w:val="PodnojeChar"/>
    <w:rsid w:val="005A3D47"/>
    <w:pPr>
      <w:tabs>
        <w:tab w:pos="4536" w:val="center"/>
        <w:tab w:pos="9072" w:val="right"/>
      </w:tabs>
    </w:pPr>
  </w:style>
  <w:style w:customStyle="1" w:styleId="PodnojeChar" w:type="character">
    <w:name w:val="Podnožje Char"/>
    <w:link w:val="Podnoje"/>
    <w:rsid w:val="005A3D47"/>
    <w:rPr>
      <w:sz w:val="24"/>
      <w:szCs w:val="24"/>
      <w:lang w:eastAsia="en-US" w:val="en-GB"/>
    </w:rPr>
  </w:style>
  <w:style w:styleId="Tekstbalonia" w:type="paragraph">
    <w:name w:val="Balloon Text"/>
    <w:basedOn w:val="Normal"/>
    <w:link w:val="TekstbaloniaChar"/>
    <w:rsid w:val="005750FB"/>
    <w:rPr>
      <w:rFonts w:ascii="Tahoma" w:cs="Tahoma" w:hAnsi="Tahoma"/>
      <w:sz w:val="16"/>
      <w:szCs w:val="16"/>
    </w:rPr>
  </w:style>
  <w:style w:customStyle="1" w:styleId="TekstbaloniaChar" w:type="character">
    <w:name w:val="Tekst balončića Char"/>
    <w:link w:val="Tekstbalonia"/>
    <w:rsid w:val="005750FB"/>
    <w:rPr>
      <w:rFonts w:ascii="Tahoma" w:cs="Tahoma" w:hAnsi="Tahoma"/>
      <w:sz w:val="16"/>
      <w:szCs w:val="16"/>
      <w:lang w:eastAsia="en-US" w:val="en-GB"/>
    </w:rPr>
  </w:style>
  <w:style w:styleId="Reetkatablice" w:type="table">
    <w:name w:val="Table Grid"/>
    <w:basedOn w:val="Obinatablica"/>
    <w:rsid w:val="00BC600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37696C"/>
    <w:pPr>
      <w:ind w:left="720"/>
      <w:contextualSpacing/>
    </w:pPr>
  </w:style>
  <w:style w:customStyle="1" w:styleId="Naslov3Char" w:type="character">
    <w:name w:val="Naslov 3 Char"/>
    <w:basedOn w:val="Zadanifontodlomka"/>
    <w:link w:val="Naslov3"/>
    <w:semiHidden/>
    <w:rsid w:val="007D66CF"/>
    <w:rPr>
      <w:rFonts w:asciiTheme="majorHAnsi" w:cstheme="majorBidi" w:eastAsiaTheme="majorEastAsia" w:hAnsiTheme="majorHAnsi"/>
      <w:b/>
      <w:bCs/>
      <w:color w:themeColor="accent1" w:val="4F81BD"/>
      <w:sz w:val="24"/>
      <w:szCs w:val="24"/>
      <w:lang w:eastAsia="en-US" w:val="en-GB"/>
    </w:rPr>
  </w:style>
  <w:style w:styleId="Tekstrezerviranogmjesta" w:type="character">
    <w:name w:val="Placeholder Text"/>
    <w:basedOn w:val="Zadanifontodlomka"/>
    <w:uiPriority w:val="99"/>
    <w:semiHidden/>
    <w:rsid w:val="00955527"/>
    <w:rPr>
      <w:color w:val="808080"/>
      <w:bdr w:color="auto" w:space="0" w:sz="0" w:val="none"/>
      <w:shd w:color="auto" w:fill="auto" w:val="clear"/>
    </w:rPr>
  </w:style>
  <w:style w:customStyle="1" w:styleId="eSPISCCParagraphDefaultFont" w:type="character">
    <w:name w:val="eSPIS_CC_Paragraph Default Font"/>
    <w:basedOn w:val="Zadanifontodlomka"/>
    <w:rsid w:val="0095552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5527"/>
    <w:rPr>
      <w:bdr w:color="auto" w:space="0" w:sz="0" w:val="none"/>
      <w:shd w:color="auto" w:fill="FFFFCC" w:val="clear"/>
      <w:lang w:val="hr-HR"/>
    </w:rPr>
  </w:style>
  <w:style w:customStyle="1" w:styleId="PozadinaSvijetloCrvena" w:type="character">
    <w:name w:val="Pozadina_SvijetloCrvena"/>
    <w:basedOn w:val="eSPISCCParagraphDefaultFont"/>
    <w:rsid w:val="0095552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552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321549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22 - sudnica</izvorni_sadrzaj>
    <derivirana_varijabla naziv="DomainObject.Prostorija.Naziv_1">Dvorana 22 - sudnica</derivirana_varijabla>
  </DomainObject.Prostorija.Naziv>
  <DomainObject.Prostorija.Oznaka>
    <izvorni_sadrzaj>22</izvorni_sadrzaj>
    <derivirana_varijabla naziv="DomainObject.Prostorija.Oznaka_1">22</derivirana_varijabla>
  </DomainObject.Prostorija.Oznaka>
  <DomainObject.Obrazlozenje>
    <izvorni_sadrzaj/>
    <derivirana_varijabla naziv="DomainObject.Obrazlozenje_1"/>
  </DomainObject.Obrazlozenje>
  <DomainObject.StvarniPocetakDatum>
    <izvorni_sadrzaj>20. veljače 2019.</izvorni_sadrzaj>
    <derivirana_varijabla naziv="DomainObject.StvarniPocetakDatum_1">20. veljače 2019.</derivirana_varijabla>
  </DomainObject.StvarniPocetakDatum>
  <DomainObject.StvarniZavrsetakDatum>
    <izvorni_sadrzaj>20. veljače 2019.</izvorni_sadrzaj>
    <derivirana_varijabla naziv="DomainObject.StvarniZavrsetakDatum_1">20. veljače 2019.</derivirana_varijabla>
  </DomainObject.StvarniZavrsetakDatum>
  <DomainObject.PlaniraniZavrsetakDatum>
    <izvorni_sadrzaj>20. veljače 2019.</izvorni_sadrzaj>
    <derivirana_varijabla naziv="DomainObject.PlaniraniZavrsetakDatum_1">20. veljače 2019.</derivirana_varijabla>
  </DomainObject.PlaniraniZavrsetakDatum>
  <DomainObject.PlaniraniPocetakDatum>
    <izvorni_sadrzaj>20. veljače 2019.</izvorni_sadrzaj>
    <derivirana_varijabla naziv="DomainObject.PlaniraniPocetakDatum_1">20. veljače 2019.</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10:00</izvorni_sadrzaj>
    <derivirana_varijabla naziv="DomainObject.StvarniZavrsetakVrijeme_1">10:00</derivirana_varijabla>
  </DomainObject.StvarniZavrsetakVrijeme>
  <DomainObject.PlaniraniZavrsetakVrijeme>
    <izvorni_sadrzaj>10:00</izvorni_sadrzaj>
    <derivirana_varijabla naziv="DomainObject.PlaniraniZavrsetakVrijeme_1">10:00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3</izvorni_sadrzaj>
    <derivirana_varijabla naziv="DomainObject.Zapisnik.BrojStranica_1">3</derivirana_varijabla>
  </DomainObject.Zapisnik.BrojStranica>
  <DomainObject.Zapisnik.DatumKreiranja>
    <izvorni_sadrzaj>20. veljače 2019.</izvorni_sadrzaj>
    <derivirana_varijabla naziv="DomainObject.Zapisnik.DatumKreiranja_1">20. veljače 2019.</derivirana_varijabla>
  </DomainObject.Zapisnik.DatumKreiranja>
  <DomainObject.Zapisnik.ImovinskaKorist>
    <izvorni_sadrzaj/>
    <derivirana_varijabla naziv="DomainObject.Zapisnik.ImovinskaKorist_1"/>
  </DomainObject.Zapisnik.ImovinskaKorist>
  <DomainObject.Zapisnik.Oznaka>
    <izvorni_sadrzaj>St-48/2009-447</izvorni_sadrzaj>
    <derivirana_varijabla naziv="DomainObject.Zapisnik.Oznaka_1">St-48/2009-447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izvorni_sadrzaj>
    <derivirana_varijabla naziv="DomainObject.Predmet.Broj_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2009.</izvorni_sadrzaj>
    <derivirana_varijabla naziv="DomainObject.Predmet.DatumOsnivanja_1">24. studenog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St-48/2009</izvorni_sadrzaj>
    <derivirana_varijabla naziv="DomainObject.Predmet.OznakaBroj_1">St-48/2009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SMS, d.o.o. za proizvodnju prirodne hrane "u stečaju"</izvorni_sadrzaj>
    <derivirana_varijabla naziv="DomainObject.Predmet.ProtustrankaFormated_1">  SMS, d.o.o. za proizvodnju prirodne hrane "u stečaju"</derivirana_varijabla>
  </DomainObject.Predmet.ProtustrankaFormated>
  <DomainObject.Predmet.ProtustrankaFormatedOIB>
    <izvorni_sadrzaj>  SMS, d.o.o. za proizvodnju prirodne hrane "u stečaju", OIB 88679107711</izvorni_sadrzaj>
    <derivirana_varijabla naziv="DomainObject.Predmet.ProtustrankaFormatedOIB_1">  SMS, d.o.o. za proizvodnju prirodne hrane "u stečaju", OIB 88679107711</derivirana_varijabla>
  </DomainObject.Predmet.ProtustrankaFormatedOIB>
  <DomainObject.Predmet.ProtustrankaFormatedWithAdress>
    <izvorni_sadrzaj> SMS, d.o.o. za proizvodnju prirodne hrane "u stečaju", Kopilica 5, Split</izvorni_sadrzaj>
    <derivirana_varijabla naziv="DomainObject.Predmet.ProtustrankaFormatedWithAdress_1"> SMS, d.o.o. za proizvodnju prirodne hrane "u stečaju", Kopilica 5, Split</derivirana_varijabla>
  </DomainObject.Predmet.ProtustrankaFormatedWithAdress>
  <DomainObject.Predmet.ProtustrankaFormatedWithAdressOIB>
    <izvorni_sadrzaj> SMS, d.o.o. za proizvodnju prirodne hrane "u stečaju", OIB 88679107711, Kopilica 5, Split</izvorni_sadrzaj>
    <derivirana_varijabla naziv="DomainObject.Predmet.ProtustrankaFormatedWithAdressOIB_1"> SMS, d.o.o. za proizvodnju prirodne hrane "u stečaju", OIB 88679107711, Kopilica 5, Split</derivirana_varijabla>
  </DomainObject.Predmet.ProtustrankaFormatedWithAdressOIB>
  <DomainObject.Predmet.ProtustrankaWithAdress>
    <izvorni_sadrzaj>SMS, d.o.o. za proizvodnju prirodne hrane "u stečaju" Kopilica 5, Split</izvorni_sadrzaj>
    <derivirana_varijabla naziv="DomainObject.Predmet.ProtustrankaWithAdress_1">SMS, d.o.o. za proizvodnju prirodne hrane "u stečaju" Kopilica 5, Split</derivirana_varijabla>
  </DomainObject.Predmet.ProtustrankaWithAdress>
  <DomainObject.Predmet.ProtustrankaWithAdressOIB>
    <izvorni_sadrzaj>SMS, d.o.o. za proizvodnju prirodne hrane "u stečaju", OIB 88679107711, Kopilica 5, Split</izvorni_sadrzaj>
    <derivirana_varijabla naziv="DomainObject.Predmet.ProtustrankaWithAdressOIB_1">SMS, d.o.o. za proizvodnju prirodne hrane "u stečaju", OIB 88679107711, Kopilica 5, Split</derivirana_varijabla>
  </DomainObject.Predmet.ProtustrankaWithAdressOIB>
  <DomainObject.Predmet.ProtustrankaNazivFormated>
    <izvorni_sadrzaj>SMS, d.o.o. za proizvodnju prirodne hrane "u stečaju"</izvorni_sadrzaj>
    <derivirana_varijabla naziv="DomainObject.Predmet.ProtustrankaNazivFormated_1">SMS, d.o.o. za proizvodnju prirodne hrane "u stečaju"</derivirana_varijabla>
  </DomainObject.Predmet.ProtustrankaNazivFormated>
  <DomainObject.Predmet.ProtustrankaNazivFormatedOIB>
    <izvorni_sadrzaj>SMS, d.o.o. za proizvodnju prirodne hrane "u stečaju", OIB 88679107711</izvorni_sadrzaj>
    <derivirana_varijabla naziv="DomainObject.Predmet.ProtustrankaNazivFormatedOIB_1">SMS, d.o.o. za proizvodnju prirodne hrane "u stečaju", OIB 88679107711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SMS, d.o.o. za proizvodnju prirodne hrane "u stečaju"; ABC TISAK društvo s ograničenom odgovornošću za grafičku proizvodnju, usluge i trgovinu; TRANSPORT-commerce dioničko društvo za unutarnji i međunarodni prijevoz putnika i robe, popravak i održavanje motornih vozil; KOP-DAL d.o.o. za trgovinu i proizvodnju papirnate ambalaže; CAPRICORNO, društvo s ograničenom odgovornošću za trgovinu; BRENNTAG HRVATSKA društvo s ograničenom odgovornošću za trgovinu; BETEX PROIZVODNJA društvo s ograničenom odgovornošću za proizvodnju, trgovinu i usluge; ECOLAB društvo s ograničenom odgovornošću za trgovinu zastupanog po punomoćniku Bagarić &amp; Krajnović odvjetničko društvo - u likvidaciji; MILOŠ ŠERBO; SOCIETE GENERALE-SPLITSKA BANKA dioničko društvo; SLOBODNA DALMACIJA - TRGOVINA d.o.o. za trgovinu; PARTNER BANKA d.d.; CESTAR društvo s ograničenom odgovornošću za građevinarstvo; M.L.H. MARTINI d.o.o. za trgovinu i usluge; HIPERMARKETI COOP društvo s ograničenom odgovornošću za proizvodnju i trgovinu; STEGA TISAK društvo s ograničenom odgovornošću za grafičku proizvodnju zastupanog po punomoćniku Drakulić  i partneri odvjetničko društvo, j.t.d.; B1 PLAKATI d.o.o. za marketing i poslovne usluge zastupanog po punomoćniku ŠAVORIĆ &amp; PARTNERI odvjetničko društvo, d.o.o.; Središnja agencija za financiranje i ugovaranje programa i projekata Europske unije; CROATIA BANKA, dioničko društvo; SUMAN d.o.o. za proizvodnju i promet; TANGAR, d.o.o. za trgovinu i poslovne usluge; LUXOR, d.o.o. za proizvodnju i trgovinu; REVOLUCIJA dizajna d.o.o. za promidžbu i dizajn; PRAEVENIRE za reviziju i računovodstvene poslove, društvo s ograničenom odgovornošću; PAN - papirna industrija - Tvornica kartona i kartonske ambalaže, d. o. o.; HRVATSKE ŠUME društvo s ograničenom odgovornošću; VODOVOD I ČISTOĆA - SINJ, društvo s ograničenom odgovornošću za obavljanje djelatnosti vodoopskrbe i ostalih komunalnih dj; PODRAVKA prehrambena industrija, d.d.; KROLO DOM, društvo s ograničenom odgovornošću za gradjevinarstvo; HRVATSKA IZVJEŠTAJNA NOVINSKA AGENCIJA; Željko Katić; CROATIA osiguranje d.d.; LIDER PRESS dioničko društvo za novinsko izdavačku djelatnost; PLUTO d.d. za proizvodnju metalnih zatvarača i plutenih proizvoda; ROTERM d.o.o. za projektiranje, nadzor i izvođenje termo instalacija, zastupanje i promet robom; Konica Minolta Hrvatska - poslovna rješenja, d.o.o. za trgovinu i usluge; MEMRB PULS PANEL TRGOVINA društvo s ograničenom odgovornošću za istraživanje tržišta, medija i javnog mnijenja "u likvida; AUTOCOMMERCE HRVATSKA d.o.o. za promet robe na vanjskom i unutrašnjem tržištu; KUNATEKS društvo s ograničenom odgovornošću za proizvodnju, trgovinu i usluge; Vetropack Straža tvornica stakla d.d. Hum na Sutli; ISTRACOMMERCE društvo s ograničenom odgovornošću za unutarnju i vanjsku trgovinu; HEP-Operator distribucijskog sustava d.o.o. za distribuciju i opskrbu električne energije; Unijapapir, skupljanje i primarna prerada otpada, društvo s ograničenom odgovornošću; STIO d.o.o. za trgovinu i usluge; PHD media d.o.o. za medijske usluge; BBDO ZAGREB d.o.o. za tržišne komunikacije; OTISAK d.o.o. za trgovinu i usluge; Hrvatski Telekom d.d.; HRVATSKA BANKA ZA OBNOVU I RAZVITAK; POSLOVNO - INOVACIJSKI CENTAR HRVATSKE - BICRO, društvo s ograničenom odgovornošću - u likvidaciji; MAKSIMA KOMUNIKACIJE  društvo s ograničenom odgovornošću za medijske djelatnosti; VIPnet, društvo s ograničenom odgovornošću za usluge javnih telekomunikacija; Financijska agencija; Hrvatska radiotelevizija; HOSPITALIJA TRGOVINA d.o.o. za trgovinu i usluge; KONZUM, trgovina na veliko i malo d.d.; ETI TRADE društvo s ograničenom odgovornošću za proizvodnju, promet roba i usluga; HELIOS Vienna Insurance Group dioničko društvo za osiguranje; Denis Vojnović; ZADRUŽNI SAVEZ DALMACIJE; LABUD tvornica sredstava za pranje, kozmetičkih i kemijskih proizvoda d.o.o.; Metropolis tourist društvo s ograničenom odgovornošću za trgovinu, ugostiteljstvo, turizam i putničke agencije; ČATEKS, dioničko društvo za proizvodnju tkanine, umjetne kože, kućanskog rublja i proizvoda za šport i rekreaciju; VITIS d.o.o. za trgovinu i usluge; JAŠKAPACK d.o.o. tvornica valovitog kartona i ambalaže; QIQO informatička djelatnost i trgovina, d. o. o.; TEHGRAD društvo s ograničenom odgovornošću za inženjering, građevinarstvo, proizvodnju i trgovinu; FRIGOMOTORS, društvo s ograničenom odgovornošću za proizvodnju, montažu i servis klima opreme; VB LEASING d.o.o. za leasing; RHEA d.o.o. za usluge; TRAST međunarodno otpremništvo, dioničko društvo; INFINITIV d.o.o. za trgovinu i usluge; STUDIO D I M d.o.o. za grafički i web dizajn, izdavaštvo i medije; AD PLASTIK dioničko društvo za proizvodnju dijelova i pribora za motorna vozila i proizvoda iz plastičnih masa; CROATIA osiguranje d.d.</izvorni_sadrzaj>
    <derivirana_varijabla naziv="DomainObject.Predmet.StrankaFormated_1">  SMS, d.o.o. za proizvodnju prirodne hrane "u stečaju"; ABC TISAK društvo s ograničenom odgovornošću za grafičku proizvodnju, usluge i trgovinu; TRANSPORT-commerce dioničko društvo za unutarnji i međunarodni prijevoz putnika i robe, popravak i održavanje motornih vozil; KOP-DAL d.o.o. za trgovinu i proizvodnju papirnate ambalaže; CAPRICORNO, društvo s ograničenom odgovornošću za trgovinu; BRENNTAG HRVATSKA društvo s ograničenom odgovornošću za trgovinu; BETEX PROIZVODNJA društvo s ograničenom odgovornošću za proizvodnju, trgovinu i usluge; ECOLAB društvo s ograničenom odgovornošću za trgovinu zastupanog po punomoćniku Bagarić &amp; Krajnović odvjetničko društvo - u likvidaciji; MILOŠ ŠERBO; SOCIETE GENERALE-SPLITSKA BANKA dioničko društvo; SLOBODNA DALMACIJA - TRGOVINA d.o.o. za trgovinu; PARTNER BANKA d.d.; CESTAR društvo s ograničenom odgovornošću za građevinarstvo; M.L.H. MARTINI d.o.o. za trgovinu i usluge; HIPERMARKETI COOP društvo s ograničenom odgovornošću za proizvodnju i trgovinu; STEGA TISAK društvo s ograničenom odgovornošću za grafičku proizvodnju zastupanog po punomoćniku Drakulić  i partneri odvjetničko društvo, j.t.d.; B1 PLAKATI d.o.o. za marketing i poslovne usluge zastupanog po punomoćniku ŠAVORIĆ &amp; PARTNERI odvjetničko društvo, d.o.o.; Središnja agencija za financiranje i ugovaranje programa i projekata Europske unije; CROATIA BANKA, dioničko društvo; SUMAN d.o.o. za proizvodnju i promet; TANGAR, d.o.o. za trgovinu i poslovne usluge; LUXOR, d.o.o. za proizvodnju i trgovinu; REVOLUCIJA dizajna d.o.o. za promidžbu i dizajn; PRAEVENIRE za reviziju i računovodstvene poslove, društvo s ograničenom odgovornošću; PAN - papirna industrija - Tvornica kartona i kartonske ambalaže, d. o. o.; HRVATSKE ŠUME društvo s ograničenom odgovornošću; VODOVOD I ČISTOĆA - SINJ, društvo s ograničenom odgovornošću za obavljanje djelatnosti vodoopskrbe i ostalih komunalnih dj; PODRAVKA prehrambena industrija, d.d.; KROLO DOM, društvo s ograničenom odgovornošću za gradjevinarstvo; HRVATSKA IZVJEŠTAJNA NOVINSKA AGENCIJA; Željko Katić; CROATIA osiguranje d.d.; LIDER PRESS dioničko društvo za novinsko izdavačku djelatnost; PLUTO d.d. za proizvodnju metalnih zatvarača i plutenih proizvoda; ROTERM d.o.o. za projektiranje, nadzor i izvođenje termo instalacija, zastupanje i promet robom; Konica Minolta Hrvatska - poslovna rješenja, d.o.o. za trgovinu i usluge; MEMRB PULS PANEL TRGOVINA društvo s ograničenom odgovornošću za istraživanje tržišta, medija i javnog mnijenja "u likvida; AUTOCOMMERCE HRVATSKA d.o.o. za promet robe na vanjskom i unutrašnjem tržištu; KUNATEKS društvo s ograničenom odgovornošću za proizvodnju, trgovinu i usluge; Vetropack Straža tvornica stakla d.d. Hum na Sutli; ISTRACOMMERCE društvo s ograničenom odgovornošću za unutarnju i vanjsku trgovinu; HEP-Operator distribucijskog sustava d.o.o. za distribuciju i opskrbu električne energije; Unijapapir, skupljanje i primarna prerada otpada, društvo s ograničenom odgovornošću; STIO d.o.o. za trgovinu i usluge; PHD media d.o.o. za medijske usluge; BBDO ZAGREB d.o.o. za tržišne komunikacije; OTISAK d.o.o. za trgovinu i usluge; Hrvatski Telekom d.d.; HRVATSKA BANKA ZA OBNOVU I RAZVITAK; POSLOVNO - INOVACIJSKI CENTAR HRVATSKE - BICRO, društvo s ograničenom odgovornošću - u likvidaciji; MAKSIMA KOMUNIKACIJE  društvo s ograničenom odgovornošću za medijske djelatnosti; VIPnet, društvo s ograničenom odgovornošću za usluge javnih telekomunikacija; Financijska agencija; Hrvatska radiotelevizija; HOSPITALIJA TRGOVINA d.o.o. za trgovinu i usluge; KONZUM, trgovina na veliko i malo d.d.; ETI TRADE društvo s ograničenom odgovornošću za proizvodnju, promet roba i usluga; HELIOS Vienna Insurance Group dioničko društvo za osiguranje; Denis Vojnović; ZADRUŽNI SAVEZ DALMACIJE; LABUD tvornica sredstava za pranje, kozmetičkih i kemijskih proizvoda d.o.o.; Metropolis tourist društvo s ograničenom odgovornošću za trgovinu, ugostiteljstvo, turizam i putničke agencije; ČATEKS, dioničko društvo za proizvodnju tkanine, umjetne kože, kućanskog rublja i proizvoda za šport i rekreaciju; VITIS d.o.o. za trgovinu i usluge; JAŠKAPACK d.o.o. tvornica valovitog kartona i ambalaže; QIQO informatička djelatnost i trgovina, d. o. o.; TEHGRAD društvo s ograničenom odgovornošću za inženjering, građevinarstvo, proizvodnju i trgovinu; FRIGOMOTORS, društvo s ograničenom odgovornošću za proizvodnju, montažu i servis klima opreme; VB LEASING d.o.o. za leasing; RHEA d.o.o. za usluge; TRAST međunarodno otpremništvo, dioničko društvo; INFINITIV d.o.o. za trgovinu i usluge; STUDIO D I M d.o.o. za grafički i web dizajn, izdavaštvo i medije; AD PLASTIK dioničko društvo za proizvodnju dijelova i pribora za motorna vozila i proizvoda iz plastičnih masa; CROATIA osiguranje d.d.</derivirana_varijabla>
  </DomainObject.Predmet.StrankaFormated>
  <DomainObject.Predmet.StrankaFormatedOIB>
    <izvorni_sadrzaj>  SMS, d.o.o. za proizvodnju prirodne hrane "u stečaju", OIB 88679107711; ABC TISAK društvo s ograničenom odgovornošću za grafičku proizvodnju, usluge i trgovinu, OIB 68699724742; TRANSPORT-commerce dioničko društvo za unutarnji i međunarodni prijevoz putnika i robe, popravak i održavanje motornih vozil, OIB 07188635273; KOP-DAL d.o.o. za trgovinu i proizvodnju papirnate ambalaže, OIB 63498750379; CAPRICORNO, društvo s ograničenom odgovornošću za trgovinu, OIB 09517317411; BRENNTAG HRVATSKA društvo s ograničenom odgovornošću za trgovinu, OIB 27086065829; BETEX PROIZVODNJA društvo s ograničenom odgovornošću za proizvodnju, trgovinu i usluge, OIB 55721990887; ECOLAB društvo s ograničenom odgovornošću za trgovinu, OIB 82868069039 zastupanog po punomoćniku Bagarić &amp; Krajnović odvjetničko društvo - u likvidaciji; MILOŠ ŠERBO, OIB 67112824191; SOCIETE GENERALE-SPLITSKA BANKA dioničko društvo, OIB 69326397242; SLOBODNA DALMACIJA - TRGOVINA d.o.o. za trgovinu, OIB 08227096233; PARTNER BANKA d.d., OIB 71221608291; CESTAR društvo s ograničenom odgovornošću za građevinarstvo, OIB 27471262195; M.L.H. MARTINI d.o.o. za trgovinu i usluge, OIB 37938922389; HIPERMARKETI COOP društvo s ograničenom odgovornošću za proizvodnju i trgovinu, OIB 00365099972; STEGA TISAK društvo s ograničenom odgovornošću za grafičku proizvodnju, OIB 78043520516 zastupanog po punomoćniku Drakulić  i partneri odvjetničko društvo, j.t.d.; B1 PLAKATI d.o.o. za marketing i poslovne usluge, OIB 52846567786 zastupanog po punomoćniku ŠAVORIĆ &amp; PARTNERI odvjetničko društvo, d.o.o.; Središnja agencija za financiranje i ugovaranje programa i projekata Europske unije, OIB 11548277852; CROATIA BANKA, dioničko društvo, OIB 32247795989; SUMAN d.o.o. za proizvodnju i promet, OIB 85053522203; TANGAR, d.o.o. za trgovinu i poslovne usluge, OIB 96658402770; LUXOR, d.o.o. za proizvodnju i trgovinu, OIB 25029423812; REVOLUCIJA dizajna d.o.o. za promidžbu i dizajn, OIB 58685832104; PRAEVENIRE za reviziju i računovodstvene poslove, društvo s ograničenom odgovornošću, OIB 98008125662; PAN - papirna industrija - Tvornica kartona i kartonske ambalaže, d. o. o., OIB 21056005908; HRVATSKE ŠUME društvo s ograničenom odgovornošću, OIB 69693144506; VODOVOD I ČISTOĆA - SINJ, društvo s ograničenom odgovornošću za obavljanje djelatnosti vodoopskrbe i ostalih komunalnih dj, OIB 81685682389; PODRAVKA prehrambena industrija, d.d., OIB 18928523252; KROLO DOM, društvo s ograničenom odgovornošću za gradjevinarstvo, OIB 09337297267; HRVATSKA IZVJEŠTAJNA NOVINSKA AGENCIJA, OIB 41387373932; Željko Katić, OIB 64141164422; CROATIA osiguranje d.d., OIB 26187994862; LIDER PRESS dioničko društvo za novinsko izdavačku djelatnost, OIB 90034071582; PLUTO d.d. za proizvodnju metalnih zatvarača i plutenih proizvoda, OIB 91658541446; ROTERM d.o.o. za projektiranje, nadzor i izvođenje termo instalacija, zastupanje i promet robom, OIB 79948849024; Konica Minolta Hrvatska - poslovna rješenja, d.o.o. za trgovinu i usluge, OIB 31697259786; MEMRB PULS PANEL TRGOVINA društvo s ograničenom odgovornošću za istraživanje tržišta, medija i javnog mnijenja "u likvida, OIB 76048963150; AUTOCOMMERCE HRVATSKA d.o.o. za promet robe na vanjskom i unutrašnjem tržištu, OIB 36844439304; KUNATEKS društvo s ograničenom odgovornošću za proizvodnju, trgovinu i usluge, OIB 46382522119; Vetropack Straža tvornica stakla d.d. Hum na Sutli, OIB 74210066591; ISTRACOMMERCE društvo s ograničenom odgovornošću za unutarnju i vanjsku trgovinu, OIB 03666747905; HEP-Operator distribucijskog sustava d.o.o. za distribuciju i opskrbu električne energije, OIB 46830600751; Unijapapir, skupljanje i primarna prerada otpada, društvo s ograničenom odgovornošću, OIB 99467758764; STIO d.o.o. za trgovinu i usluge, OIB 15363604813; PHD media d.o.o. za medijske usluge, OIB 35754508254; BBDO ZAGREB d.o.o. za tržišne komunikacije, OIB 39157666333; OTISAK d.o.o. za trgovinu i usluge, OIB 72348426200; Hrvatski Telekom d.d., OIB 81793146560; HRVATSKA BANKA ZA OBNOVU I RAZVITAK, OIB 26702280390; POSLOVNO - INOVACIJSKI CENTAR HRVATSKE - BICRO, društvo s ograničenom odgovornošću - u likvidaciji, OIB 22940012051; MAKSIMA KOMUNIKACIJE  društvo s ograničenom odgovornošću za medijske djelatnosti, OIB 61296146737; VIPnet, društvo s ograničenom odgovornošću za usluge javnih telekomunikacija, OIB 29524210204; Financijska agencija, OIB 85821130368; Hrvatska radiotelevizija, OIB 68419124305; HOSPITALIJA TRGOVINA d.o.o. za trgovinu i usluge, OIB 40457591383; KONZUM, trgovina na veliko i malo d.d., OIB 29955634590; ETI TRADE društvo s ograničenom odgovornošću za proizvodnju, promet roba i usluga, OIB 41122391100; HELIOS Vienna Insurance Group dioničko društvo za osiguranje, OIB 59369087232; Denis Vojnović, OIB 96816863360; ZADRUŽNI SAVEZ DALMACIJE, OIB 97059868731; LABUD tvornica sredstava za pranje, kozmetičkih i kemijskih proizvoda d.o.o., OIB 23359164583; Metropolis tourist društvo s ograničenom odgovornošću za trgovinu, ugostiteljstvo, turizam i putničke agencije, OIB 83429785183; ČATEKS, dioničko društvo za proizvodnju tkanine, umjetne kože, kućanskog rublja i proizvoda za šport i rekreaciju, OIB 16536095427; VITIS d.o.o. za trgovinu i usluge, OIB 96887244333; JAŠKAPACK d.o.o. tvornica valovitog kartona i ambalaže, OIB 53994275676; QIQO informatička djelatnost i trgovina, d. o. o., OIB 70752453049; TEHGRAD društvo s ograničenom odgovornošću za inženjering, građevinarstvo, proizvodnju i trgovinu, OIB 77895024069; FRIGOMOTORS, društvo s ograničenom odgovornošću za proizvodnju, montažu i servis klima opreme, OIB 09191580513; VB LEASING d.o.o. za leasing, OIB 55525619967; RHEA d.o.o. za usluge, OIB 38577928372; TRAST međunarodno otpremništvo, dioničko društvo, OIB 93225891495; INFINITIV d.o.o. za trgovinu i usluge, OIB 72730052968; STUDIO D I M d.o.o. za grafički i web dizajn, izdavaštvo i medije, OIB 60033582626; AD PLASTIK dioničko društvo za proizvodnju dijelova i pribora za motorna vozila i proizvoda iz plastičnih masa, OIB 48351740621; CROATIA osiguranje d.d., OIB 26187994862</izvorni_sadrzaj>
    <derivirana_varijabla naziv="DomainObject.Predmet.StrankaFormatedOIB_1">  SMS, d.o.o. za proizvodnju prirodne hrane "u stečaju", OIB 88679107711; ABC TISAK društvo s ograničenom odgovornošću za grafičku proizvodnju, usluge i trgovinu, OIB 68699724742; TRANSPORT-commerce dioničko društvo za unutarnji i međunarodni prijevoz putnika i robe, popravak i održavanje motornih vozil, OIB 07188635273; KOP-DAL d.o.o. za trgovinu i proizvodnju papirnate ambalaže, OIB 63498750379; CAPRICORNO, društvo s ograničenom odgovornošću za trgovinu, OIB 09517317411; BRENNTAG HRVATSKA društvo s ograničenom odgovornošću za trgovinu, OIB 27086065829; BETEX PROIZVODNJA društvo s ograničenom odgovornošću za proizvodnju, trgovinu i usluge, OIB 55721990887; ECOLAB društvo s ograničenom odgovornošću za trgovinu, OIB 82868069039 zastupanog po punomoćniku Bagarić &amp; Krajnović odvjetničko društvo - u likvidaciji; MILOŠ ŠERBO, OIB 67112824191; SOCIETE GENERALE-SPLITSKA BANKA dioničko društvo, OIB 69326397242; SLOBODNA DALMACIJA - TRGOVINA d.o.o. za trgovinu, OIB 08227096233; PARTNER BANKA d.d., OIB 71221608291; CESTAR društvo s ograničenom odgovornošću za građevinarstvo, OIB 27471262195; M.L.H. MARTINI d.o.o. za trgovinu i usluge, OIB 37938922389; HIPERMARKETI COOP društvo s ograničenom odgovornošću za proizvodnju i trgovinu, OIB 00365099972; STEGA TISAK društvo s ograničenom odgovornošću za grafičku proizvodnju, OIB 78043520516 zastupanog po punomoćniku Drakulić  i partneri odvjetničko društvo, j.t.d.; B1 PLAKATI d.o.o. za marketing i poslovne usluge, OIB 52846567786 zastupanog po punomoćniku ŠAVORIĆ &amp; PARTNERI odvjetničko društvo, d.o.o.; Središnja agencija za financiranje i ugovaranje programa i projekata Europske unije, OIB 11548277852; CROATIA BANKA, dioničko društvo, OIB 32247795989; SUMAN d.o.o. za proizvodnju i promet, OIB 85053522203; TANGAR, d.o.o. za trgovinu i poslovne usluge, OIB 96658402770; LUXOR, d.o.o. za proizvodnju i trgovinu, OIB 25029423812; REVOLUCIJA dizajna d.o.o. za promidžbu i dizajn, OIB 58685832104; PRAEVENIRE za reviziju i računovodstvene poslove, društvo s ograničenom odgovornošću, OIB 98008125662; PAN - papirna industrija - Tvornica kartona i kartonske ambalaže, d. o. o., OIB 21056005908; HRVATSKE ŠUME društvo s ograničenom odgovornošću, OIB 69693144506; VODOVOD I ČISTOĆA - SINJ, društvo s ograničenom odgovornošću za obavljanje djelatnosti vodoopskrbe i ostalih komunalnih dj, OIB 81685682389; PODRAVKA prehrambena industrija, d.d., OIB 18928523252; KROLO DOM, društvo s ograničenom odgovornošću za gradjevinarstvo, OIB 09337297267; HRVATSKA IZVJEŠTAJNA NOVINSKA AGENCIJA, OIB 41387373932; Željko Katić, OIB 64141164422; CROATIA osiguranje d.d., OIB 26187994862; LIDER PRESS dioničko društvo za novinsko izdavačku djelatnost, OIB 90034071582; PLUTO d.d. za proizvodnju metalnih zatvarača i plutenih proizvoda, OIB 91658541446; ROTERM d.o.o. za projektiranje, nadzor i izvođenje termo instalacija, zastupanje i promet robom, OIB 79948849024; Konica Minolta Hrvatska - poslovna rješenja, d.o.o. za trgovinu i usluge, OIB 31697259786; MEMRB PULS PANEL TRGOVINA društvo s ograničenom odgovornošću za istraživanje tržišta, medija i javnog mnijenja "u likvida, OIB 76048963150; AUTOCOMMERCE HRVATSKA d.o.o. za promet robe na vanjskom i unutrašnjem tržištu, OIB 36844439304; KUNATEKS društvo s ograničenom odgovornošću za proizvodnju, trgovinu i usluge, OIB 46382522119; Vetropack Straža tvornica stakla d.d. Hum na Sutli, OIB 74210066591; ISTRACOMMERCE društvo s ograničenom odgovornošću za unutarnju i vanjsku trgovinu, OIB 03666747905; HEP-Operator distribucijskog sustava d.o.o. za distribuciju i opskrbu električne energije, OIB 46830600751; Unijapapir, skupljanje i primarna prerada otpada, društvo s ograničenom odgovornošću, OIB 99467758764; STIO d.o.o. za trgovinu i usluge, OIB 15363604813; PHD media d.o.o. za medijske usluge, OIB 35754508254; BBDO ZAGREB d.o.o. za tržišne komunikacije, OIB 39157666333; OTISAK d.o.o. za trgovinu i usluge, OIB 72348426200; Hrvatski Telekom d.d., OIB 81793146560; HRVATSKA BANKA ZA OBNOVU I RAZVITAK, OIB 26702280390; POSLOVNO - INOVACIJSKI CENTAR HRVATSKE - BICRO, društvo s ograničenom odgovornošću - u likvidaciji, OIB 22940012051; MAKSIMA KOMUNIKACIJE  društvo s ograničenom odgovornošću za medijske djelatnosti, OIB 61296146737; VIPnet, društvo s ograničenom odgovornošću za usluge javnih telekomunikacija, OIB 29524210204; Financijska agencija, OIB 85821130368; Hrvatska radiotelevizija, OIB 68419124305; HOSPITALIJA TRGOVINA d.o.o. za trgovinu i usluge, OIB 40457591383; KONZUM, trgovina na veliko i malo d.d., OIB 29955634590; ETI TRADE društvo s ograničenom odgovornošću za proizvodnju, promet roba i usluga, OIB 41122391100; HELIOS Vienna Insurance Group dioničko društvo za osiguranje, OIB 59369087232; Denis Vojnović, OIB 96816863360; ZADRUŽNI SAVEZ DALMACIJE, OIB 97059868731; LABUD tvornica sredstava za pranje, kozmetičkih i kemijskih proizvoda d.o.o., OIB 23359164583; Metropolis tourist društvo s ograničenom odgovornošću za trgovinu, ugostiteljstvo, turizam i putničke agencije, OIB 83429785183; ČATEKS, dioničko društvo za proizvodnju tkanine, umjetne kože, kućanskog rublja i proizvoda za šport i rekreaciju, OIB 16536095427; VITIS d.o.o. za trgovinu i usluge, OIB 96887244333; JAŠKAPACK d.o.o. tvornica valovitog kartona i ambalaže, OIB 53994275676; QIQO informatička djelatnost i trgovina, d. o. o., OIB 70752453049; TEHGRAD društvo s ograničenom odgovornošću za inženjering, građevinarstvo, proizvodnju i trgovinu, OIB 77895024069; FRIGOMOTORS, društvo s ograničenom odgovornošću za proizvodnju, montažu i servis klima opreme, OIB 09191580513; VB LEASING d.o.o. za leasing, OIB 55525619967; RHEA d.o.o. za usluge, OIB 38577928372; TRAST međunarodno otpremništvo, dioničko društvo, OIB 93225891495; INFINITIV d.o.o. za trgovinu i usluge, OIB 72730052968; STUDIO D I M d.o.o. za grafički i web dizajn, izdavaštvo i medije, OIB 60033582626; AD PLASTIK dioničko društvo za proizvodnju dijelova i pribora za motorna vozila i proizvoda iz plastičnih masa, OIB 48351740621; CROATIA osiguranje d.d., OIB 26187994862</derivirana_varijabla>
  </DomainObject.Predmet.StrankaFormatedOIB>
  <DomainObject.Predmet.StrankaFormatedWithAdress>
    <izvorni_sadrzaj> SMS, d.o.o. za proizvodnju prirodne hrane "u stečaju", Kopilica 5, Split; ABC TISAK društvo s ograničenom odgovornošću za grafičku proizvodnju, usluge i trgovinu, Kralja Zvonimira 104/D, Solin; TRANSPORT-commerce dioničko društvo za unutarnji i međunarodni prijevoz putnika i robe, popravak i održavanje motornih vozil, Put Majdana 53/A, Mravince; KOP-DAL d.o.o. za trgovinu i proizvodnju papirnate ambalaže, Vrazova 14, Split; CAPRICORNO, društvo s ograničenom odgovornošću za trgovinu, Hercegovačka 57/A, Split; BRENNTAG HRVATSKA društvo s ograničenom odgovornošću za trgovinu, Radnička cesta/173p, 10000 Zagreb; BETEX PROIZVODNJA društvo s ograničenom odgovornošću za proizvodnju, trgovinu i usluge, Braće Radića 48, 40319 Belica; ECOLAB društvo s ograničenom odgovornošću za trgovinu, Zavrtnica 17, 10000 Zagreb zastupanog po punomoćniku Bagarić &amp; Krajnović odvjetničko društvo - u likvidaciji; MILOŠ ŠERBO, Sredmanuška 11, 21000 Split; SOCIETE GENERALE-SPLITSKA BANKA dioničko društvo, Ruđera Boškovića 16, Split; SLOBODNA DALMACIJA - TRGOVINA d.o.o. za trgovinu, Dugopoljska 17, Dugopolje; PARTNER BANKA d.d., Vončinina 2, 10000 Zagreb; CESTAR društvo s ograničenom odgovornošću za građevinarstvo, Tršćanska 1, Split; M.L.H. MARTINI d.o.o. za trgovinu i usluge, Miroslava Krleže 26, Split; HIPERMARKETI COOP društvo s ograničenom odgovornošću za proizvodnju i trgovinu, Škorpikova 34/2, 10000 Zagreb; STEGA TISAK društvo s ograničenom odgovornošću za grafičku proizvodnju, Zavrtnica 17, 10000 Zagreb zastupanog po punomoćniku Drakulić  i partneri odvjetničko društvo, j.t.d.; B1 PLAKATI d.o.o. za marketing i poslovne usluge, Gorjanovićeva 25, 10000 Zagreb zastupanog po punomoćniku ŠAVORIĆ &amp; PARTNERI odvjetničko društvo, d.o.o.; Središnja agencija za financiranje i ugovaranje programa i projekata Europske unije, Ulica grada Vukovara 284, objekt C, 10000 Zagreb; CROATIA BANKA, dioničko društvo, Kvaternikov Trg 9, 10000 Zagreb; SUMAN d.o.o. za proizvodnju i promet, Karlovačka cesta 32/F, 10000 Zagreb; TANGAR, d.o.o. za trgovinu i poslovne usluge, Cesta dr. Franje Tuđmana 177, Kaštel Sućurac; LUXOR, d.o.o. za proizvodnju i trgovinu, Put Majdana 43/A, Solin; REVOLUCIJA dizajna d.o.o. za promidžbu i dizajn, Haćimovićeva 22, 10000 Zagreb; PRAEVENIRE za reviziju i računovodstvene poslove, društvo s ograničenom odgovornošću, Mosećka 78, Split; PAN - papirna industrija - Tvornica kartona i kartonske ambalaže, d. o. o., Miramarska cesta 11 B, 10000 Zagreb; HRVATSKE ŠUME društvo s ograničenom odgovornošću, Ul.Ljudevita Farkaša Vukotinovića 2, 10000 Zagreb; VODOVOD I ČISTOĆA - SINJ, društvo s ograničenom odgovornošću za obavljanje djelatnosti vodoopskrbe i ostalih komunalnih dj, Put Pazara 3, Sinj; PODRAVKA prehrambena industrija, d.d., A.Starčevića 32, Koprivnica; KROLO DOM, društvo s ograničenom odgovornošću za gradjevinarstvo, Bana Jelačića 40, Kaštel Stari; HRVATSKA IZVJEŠTAJNA NOVINSKA AGENCIJA, Marulićev trg 16, 10000 Zagreb; Željko Katić, Sućidar 8, 21000 Split; CROATIA osiguranje d.d., Miramarska 22, 10000 Zagreb; LIDER PRESS dioničko društvo za novinsko izdavačku djelatnost, Savska cesta 41, 10000 Zagreb; PLUTO d.d. za proizvodnju metalnih zatvarača i plutenih proizvoda, Zastavnice 25/b, 10257 Hrvatski Leskovac; ROTERM d.o.o. za projektiranje, nadzor i izvođenje termo instalacija, zastupanje i promet robom, Marina Držića 8, 21000 Split; Konica Minolta Hrvatska - poslovna rješenja, d.o.o. za trgovinu i usluge, Horvatova 82, 10000 Zagreb; MEMRB PULS PANEL TRGOVINA društvo s ograničenom odgovornošću za istraživanje tržišta, medija i javnog mnijenja "u likvida, Črnomerec 3/1, 10000 Zagreb; AUTOCOMMERCE HRVATSKA d.o.o. za promet robe na vanjskom i unutrašnjem tržištu, Kovinska 22, 10000 Zagreb; KUNATEKS društvo s ograničenom odgovornošću za proizvodnju, trgovinu i usluge, Janka Leskovara/bb, 49218 Pregrada; Vetropack Straža tvornica stakla d.d. Hum na Sutli, Hum na Sutli, Hum na Sutli 203, 49231 Hum Na Sutli; ISTRACOMMERCE društvo s ograničenom odgovornošću za unutarnju i vanjsku trgovinu, Trg Slobode 2, 52000 Pazin; HEP-Operator distribucijskog sustava d.o.o. za distribuciju i opskrbu električne energije, Ulica grada Vukovara 37, 10000 Zagreb; Unijapapir, skupljanje i primarna prerada otpada, društvo s ograničenom odgovornošću, Radnička Cesta 22, 10000 Zagreb; STIO d.o.o. za trgovinu i usluge, Čučerska cesta 117/b, 10000 Zagreb; PHD media d.o.o. za medijske usluge, Šoštarićeva 10, 10000 Zagreb; BBDO ZAGREB d.o.o. za tržišne komunikacije, Šoštarićeva 10, 10000 Zagreb; OTISAK d.o.o. za trgovinu i usluge, Matice Hrvatske 58, 21000 Split; Hrvatski Telekom d.d., Roberta Frangeša Mihanovića 9, 10000 Zagreb; HRVATSKA BANKA ZA OBNOVU I RAZVITAK, Strossmayerov trg 9, 10000 Zagreb; POSLOVNO - INOVACIJSKI CENTAR HRVATSKE - BICRO, društvo s ograničenom odgovornošću - u likvidaciji, Planinska 1, 10000 Zagreb; MAKSIMA KOMUNIKACIJE  društvo s ograničenom odgovornošću za medijske djelatnosti, Franje Račkoga 11, 10000 Zagreb; VIPnet, društvo s ograničenom odgovornošću za usluge javnih telekomunikacija, Vrtni put 1, 10000 Zagreb; Financijska agencija, Vrtni put 3, 10000 Zagreb; Hrvatska radiotelevizija, Prisavlje 3, 10000 Zagreb; HOSPITALIJA TRGOVINA d.o.o. za trgovinu i usluge, Vojvodići 25, 10431 Sveta Nedelja; KONZUM, trgovina na veliko i malo d.d., Marijana Čavića 1/a, 10000 Zagreb; ETI TRADE društvo s ograničenom odgovornošću za proizvodnju, promet roba i usluga, Jakova Volčića 2, 52000 Pazin; HELIOS Vienna Insurance Group dioničko društvo za osiguranje, Poljička ulica 5, Zagreb; Denis Vojnović, Gaženička b.b., 23000 Zadar; ZADRUŽNI SAVEZ DALMACIJE, Kamila Tončića 4, 21000 Split; LABUD tvornica sredstava za pranje, kozmetičkih i kemijskih proizvoda d.o.o., Radnička cesta 173/r, Zagreb; Metropolis tourist društvo s ograničenom odgovornošću za trgovinu, ugostiteljstvo, turizam i putničke agencije, Ulica Ive Robića 2, Zagreb; ČATEKS, dioničko društvo za proizvodnju tkanine, umjetne kože, kućanskog rublja i proizvoda za šport i rekreaciju, Ulica Zrinsko-Frankopanska 25, 40000 Čakovec; VITIS d.o.o. za trgovinu i usluge, Kustošijski venec 48, Zagreb; JAŠKAPACK d.o.o. tvornica valovitog kartona i ambalaže, Savska Cesta 1, 10360 Sesvete; QIQO informatička djelatnost i trgovina, d. o. o., Voltićeva 1, 52100 Pula; TEHGRAD društvo s ograničenom odgovornošću za inženjering, građevinarstvo, proizvodnju i trgovinu, Riva Boduli 7, 51000 Rijeka; FRIGOMOTORS, društvo s ograničenom odgovornošću za proizvodnju, montažu i servis klima opreme, Dugopoljska 35, 21204 Dugopolje; VB LEASING d.o.o. za leasing, Horvatova 82, Zagreb; RHEA d.o.o. za usluge, Vukovarska 229/c, 31000 Osijek; TRAST međunarodno otpremništvo, dioničko društvo,  Gat Sv.Duje 4, 21000 Split; INFINITIV d.o.o. za trgovinu i usluge, Maksimirska 118, Zagreb; STUDIO D I M d.o.o. za grafički i web dizajn, izdavaštvo i medije, Kamaufova 22, Zagreb; AD PLASTIK dioničko društvo za proizvodnju dijelova i pribora za motorna vozila i proizvoda iz plastičnih masa, Matoševa Ulica 8, 21210 Solin; CROATIA osiguranje d.d., Trg Hrvatske bratske zajednice 8, 21000 Split</izvorni_sadrzaj>
    <derivirana_varijabla naziv="DomainObject.Predmet.StrankaFormatedWithAdress_1"> SMS, d.o.o. za proizvodnju prirodne hrane "u stečaju", Kopilica 5, Split; ABC TISAK društvo s ograničenom odgovornošću za grafičku proizvodnju, usluge i trgovinu, Kralja Zvonimira 104/D, Solin; TRANSPORT-commerce dioničko društvo za unutarnji i međunarodni prijevoz putnika i robe, popravak i održavanje motornih vozil, Put Majdana 53/A, Mravince; KOP-DAL d.o.o. za trgovinu i proizvodnju papirnate ambalaže, Vrazova 14, Split; CAPRICORNO, društvo s ograničenom odgovornošću za trgovinu, Hercegovačka 57/A, Split; BRENNTAG HRVATSKA društvo s ograničenom odgovornošću za trgovinu, Radnička cesta/173p, 10000 Zagreb; BETEX PROIZVODNJA društvo s ograničenom odgovornošću za proizvodnju, trgovinu i usluge, Braće Radića 48, 40319 Belica; ECOLAB društvo s ograničenom odgovornošću za trgovinu, Zavrtnica 17, 10000 Zagreb zastupanog po punomoćniku Bagarić &amp; Krajnović odvjetničko društvo - u likvidaciji; MILOŠ ŠERBO, Sredmanuška 11, 21000 Split; SOCIETE GENERALE-SPLITSKA BANKA dioničko društvo, Ruđera Boškovića 16, Split; SLOBODNA DALMACIJA - TRGOVINA d.o.o. za trgovinu, Dugopoljska 17, Dugopolje; PARTNER BANKA d.d., Vončinina 2, 10000 Zagreb; CESTAR društvo s ograničenom odgovornošću za građevinarstvo, Tršćanska 1, Split; M.L.H. MARTINI d.o.o. za trgovinu i usluge, Miroslava Krleže 26, Split; HIPERMARKETI COOP društvo s ograničenom odgovornošću za proizvodnju i trgovinu, Škorpikova 34/2, 10000 Zagreb; STEGA TISAK društvo s ograničenom odgovornošću za grafičku proizvodnju, Zavrtnica 17, 10000 Zagreb zastupanog po punomoćniku Drakulić  i partneri odvjetničko društvo, j.t.d.; B1 PLAKATI d.o.o. za marketing i poslovne usluge, Gorjanovićeva 25, 10000 Zagreb zastupanog po punomoćniku ŠAVORIĆ &amp; PARTNERI odvjetničko društvo, d.o.o.; Središnja agencija za financiranje i ugovaranje programa i projekata Europske unije, Ulica grada Vukovara 284, objekt C, 10000 Zagreb; CROATIA BANKA, dioničko društvo, Kvaternikov Trg 9, 10000 Zagreb; SUMAN d.o.o. za proizvodnju i promet, Karlovačka cesta 32/F, 10000 Zagreb; TANGAR, d.o.o. za trgovinu i poslovne usluge, Cesta dr. Franje Tuđmana 177, Kaštel Sućurac; LUXOR, d.o.o. za proizvodnju i trgovinu, Put Majdana 43/A, Solin; REVOLUCIJA dizajna d.o.o. za promidžbu i dizajn, Haćimovićeva 22, 10000 Zagreb; PRAEVENIRE za reviziju i računovodstvene poslove, društvo s ograničenom odgovornošću, Mosećka 78, Split; PAN - papirna industrija - Tvornica kartona i kartonske ambalaže, d. o. o., Miramarska cesta 11 B, 10000 Zagreb; HRVATSKE ŠUME društvo s ograničenom odgovornošću, Ul.Ljudevita Farkaša Vukotinovića 2, 10000 Zagreb; VODOVOD I ČISTOĆA - SINJ, društvo s ograničenom odgovornošću za obavljanje djelatnosti vodoopskrbe i ostalih komunalnih dj, Put Pazara 3, Sinj; PODRAVKA prehrambena industrija, d.d., A.Starčevića 32, Koprivnica; KROLO DOM, društvo s ograničenom odgovornošću za gradjevinarstvo, Bana Jelačića 40, Kaštel Stari; HRVATSKA IZVJEŠTAJNA NOVINSKA AGENCIJA, Marulićev trg 16, 10000 Zagreb; Željko Katić, Sućidar 8, 21000 Split; CROATIA osiguranje d.d., Miramarska 22, 10000 Zagreb; LIDER PRESS dioničko društvo za novinsko izdavačku djelatnost, Savska cesta 41, 10000 Zagreb; PLUTO d.d. za proizvodnju metalnih zatvarača i plutenih proizvoda, Zastavnice 25/b, 10257 Hrvatski Leskovac; ROTERM d.o.o. za projektiranje, nadzor i izvođenje termo instalacija, zastupanje i promet robom, Marina Držića 8, 21000 Split; Konica Minolta Hrvatska - poslovna rješenja, d.o.o. za trgovinu i usluge, Horvatova 82, 10000 Zagreb; MEMRB PULS PANEL TRGOVINA društvo s ograničenom odgovornošću za istraživanje tržišta, medija i javnog mnijenja "u likvida, Črnomerec 3/1, 10000 Zagreb; AUTOCOMMERCE HRVATSKA d.o.o. za promet robe na vanjskom i unutrašnjem tržištu, Kovinska 22, 10000 Zagreb; KUNATEKS društvo s ograničenom odgovornošću za proizvodnju, trgovinu i usluge, Janka Leskovara/bb, 49218 Pregrada; Vetropack Straža tvornica stakla d.d. Hum na Sutli, Hum na Sutli, Hum na Sutli 203, 49231 Hum Na Sutli; ISTRACOMMERCE društvo s ograničenom odgovornošću za unutarnju i vanjsku trgovinu, Trg Slobode 2, 52000 Pazin; HEP-Operator distribucijskog sustava d.o.o. za distribuciju i opskrbu električne energije, Ulica grada Vukovara 37, 10000 Zagreb; Unijapapir, skupljanje i primarna prerada otpada, društvo s ograničenom odgovornošću, Radnička Cesta 22, 10000 Zagreb; STIO d.o.o. za trgovinu i usluge, Čučerska cesta 117/b, 10000 Zagreb; PHD media d.o.o. za medijske usluge, Šoštarićeva 10, 10000 Zagreb; BBDO ZAGREB d.o.o. za tržišne komunikacije, Šoštarićeva 10, 10000 Zagreb; OTISAK d.o.o. za trgovinu i usluge, Matice Hrvatske 58, 21000 Split; Hrvatski Telekom d.d., Roberta Frangeša Mihanovića 9, 10000 Zagreb; HRVATSKA BANKA ZA OBNOVU I RAZVITAK, Strossmayerov trg 9, 10000 Zagreb; POSLOVNO - INOVACIJSKI CENTAR HRVATSKE - BICRO, društvo s ograničenom odgovornošću - u likvidaciji, Planinska 1, 10000 Zagreb; MAKSIMA KOMUNIKACIJE  društvo s ograničenom odgovornošću za medijske djelatnosti, Franje Račkoga 11, 10000 Zagreb; VIPnet, društvo s ograničenom odgovornošću za usluge javnih telekomunikacija, Vrtni put 1, 10000 Zagreb; Financijska agencija, Vrtni put 3, 10000 Zagreb; Hrvatska radiotelevizija, Prisavlje 3, 10000 Zagreb; HOSPITALIJA TRGOVINA d.o.o. za trgovinu i usluge, Vojvodići 25, 10431 Sveta Nedelja; KONZUM, trgovina na veliko i malo d.d., Marijana Čavića 1/a, 10000 Zagreb; ETI TRADE društvo s ograničenom odgovornošću za proizvodnju, promet roba i usluga, Jakova Volčića 2, 52000 Pazin; HELIOS Vienna Insurance Group dioničko društvo za osiguranje, Poljička ulica 5, Zagreb; Denis Vojnović, Gaženička b.b., 23000 Zadar; ZADRUŽNI SAVEZ DALMACIJE, Kamila Tončića 4, 21000 Split; LABUD tvornica sredstava za pranje, kozmetičkih i kemijskih proizvoda d.o.o., Radnička cesta 173/r, Zagreb; Metropolis tourist društvo s ograničenom odgovornošću za trgovinu, ugostiteljstvo, turizam i putničke agencije, Ulica Ive Robića 2, Zagreb; ČATEKS, dioničko društvo za proizvodnju tkanine, umjetne kože, kućanskog rublja i proizvoda za šport i rekreaciju, Ulica Zrinsko-Frankopanska 25, 40000 Čakovec; VITIS d.o.o. za trgovinu i usluge, Kustošijski venec 48, Zagreb; JAŠKAPACK d.o.o. tvornica valovitog kartona i ambalaže, Savska Cesta 1, 10360 Sesvete; QIQO informatička djelatnost i trgovina, d. o. o., Voltićeva 1, 52100 Pula; TEHGRAD društvo s ograničenom odgovornošću za inženjering, građevinarstvo, proizvodnju i trgovinu, Riva Boduli 7, 51000 Rijeka; FRIGOMOTORS, društvo s ograničenom odgovornošću za proizvodnju, montažu i servis klima opreme, Dugopoljska 35, 21204 Dugopolje; VB LEASING d.o.o. za leasing, Horvatova 82, Zagreb; RHEA d.o.o. za usluge, Vukovarska 229/c, 31000 Osijek; TRAST međunarodno otpremništvo, dioničko društvo,  Gat Sv.Duje 4, 21000 Split; INFINITIV d.o.o. za trgovinu i usluge, Maksimirska 118, Zagreb; STUDIO D I M d.o.o. za grafički i web dizajn, izdavaštvo i medije, Kamaufova 22, Zagreb; AD PLASTIK dioničko društvo za proizvodnju dijelova i pribora za motorna vozila i proizvoda iz plastičnih masa, Matoševa Ulica 8, 21210 Solin; CROATIA osiguranje d.d., Trg Hrvatske bratske zajednice 8, 21000 Split</derivirana_varijabla>
  </DomainObject.Predmet.StrankaFormatedWithAdress>
  <DomainObject.Predmet.StrankaFormatedWithAdressOIB>
    <izvorni_sadrzaj> SMS, d.o.o. za proizvodnju prirodne hrane "u stečaju", OIB 88679107711, Kopilica 5, Split; ABC TISAK društvo s ograničenom odgovornošću za grafičku proizvodnju, usluge i trgovinu, OIB 68699724742, Kralja Zvonimira 104/D, Solin; TRANSPORT-commerce dioničko društvo za unutarnji i međunarodni prijevoz putnika i robe, popravak i održavanje motornih vozil, OIB 07188635273, Put Majdana 53/A, Mravince; KOP-DAL d.o.o. za trgovinu i proizvodnju papirnate ambalaže, OIB 63498750379, Vrazova 14, Split; CAPRICORNO, društvo s ograničenom odgovornošću za trgovinu, OIB 09517317411, Hercegovačka 57/A, Split; BRENNTAG HRVATSKA društvo s ograničenom odgovornošću za trgovinu, OIB 27086065829, Radnička cesta/173p, 10000 Zagreb; BETEX PROIZVODNJA društvo s ograničenom odgovornošću za proizvodnju, trgovinu i usluge, OIB 55721990887, Braće Radića 48, 40319 Belica; ECOLAB društvo s ograničenom odgovornošću za trgovinu, OIB 82868069039, Zavrtnica 17, 10000 Zagreb zastupanog po punomoćniku Bagarić &amp; Krajnović odvjetničko društvo - u likvidaciji; MILOŠ ŠERBO, OIB 67112824191, Sredmanuška 11, 21000 Split; SOCIETE GENERALE-SPLITSKA BANKA dioničko društvo, OIB 69326397242, Ruđera Boškovića 16, Split; SLOBODNA DALMACIJA - TRGOVINA d.o.o. za trgovinu, OIB 08227096233, Dugopoljska 17, Dugopolje; PARTNER BANKA d.d., OIB 71221608291, Vončinina 2, 10000 Zagreb; CESTAR društvo s ograničenom odgovornošću za građevinarstvo, OIB 27471262195, Tršćanska 1, Split; M.L.H. MARTINI d.o.o. za trgovinu i usluge, OIB 37938922389, Miroslava Krleže 26, Split; HIPERMARKETI COOP društvo s ograničenom odgovornošću za proizvodnju i trgovinu, OIB 00365099972, Škorpikova 34/2, 10000 Zagreb; STEGA TISAK društvo s ograničenom odgovornošću za grafičku proizvodnju, OIB 78043520516, Zavrtnica 17, 10000 Zagreb zastupanog po punomoćniku Drakulić  i partneri odvjetničko društvo, j.t.d.; B1 PLAKATI d.o.o. za marketing i poslovne usluge, OIB 52846567786, Gorjanovićeva 25, 10000 Zagreb zastupanog po punomoćniku ŠAVORIĆ &amp; PARTNERI odvjetničko društvo, d.o.o.; Središnja agencija za financiranje i ugovaranje programa i projekata Europske unije, OIB 11548277852, Ulica grada Vukovara 284, objekt C, 10000 Zagreb; CROATIA BANKA, dioničko društvo, OIB 32247795989, Kvaternikov Trg 9, 10000 Zagreb; SUMAN d.o.o. za proizvodnju i promet, OIB 85053522203, Karlovačka cesta 32/F, 10000 Zagreb; TANGAR, d.o.o. za trgovinu i poslovne usluge, OIB 96658402770, Cesta dr. Franje Tuđmana 177, Kaštel Sućurac; LUXOR, d.o.o. za proizvodnju i trgovinu, OIB 25029423812, Put Majdana 43/A, Solin; REVOLUCIJA dizajna d.o.o. za promidžbu i dizajn, OIB 58685832104, Haćimovićeva 22, 10000 Zagreb; PRAEVENIRE za reviziju i računovodstvene poslove, društvo s ograničenom odgovornošću, OIB 98008125662, Mosećka 78, Split; PAN - papirna industrija - Tvornica kartona i kartonske ambalaže, d. o. o., OIB 21056005908, Miramarska cesta 11 B, 10000 Zagreb; HRVATSKE ŠUME društvo s ograničenom odgovornošću, OIB 69693144506, Ul.Ljudevita Farkaša Vukotinovića 2, 10000 Zagreb; VODOVOD I ČISTOĆA - SINJ, društvo s ograničenom odgovornošću za obavljanje djelatnosti vodoopskrbe i ostalih komunalnih dj, OIB 81685682389, Put Pazara 3, Sinj; PODRAVKA prehrambena industrija, d.d., OIB 18928523252, A.Starčevića 32, Koprivnica; KROLO DOM, društvo s ograničenom odgovornošću za gradjevinarstvo, OIB 09337297267, Bana Jelačića 40, Kaštel Stari; HRVATSKA IZVJEŠTAJNA NOVINSKA AGENCIJA, OIB 41387373932, Marulićev trg 16, 10000 Zagreb; Željko Katić, OIB 64141164422, Sućidar 8, 21000 Split; CROATIA osiguranje d.d., OIB 26187994862, Miramarska 22, 10000 Zagreb; LIDER PRESS dioničko društvo za novinsko izdavačku djelatnost, OIB 90034071582, Savska cesta 41, 10000 Zagreb; PLUTO d.d. za proizvodnju metalnih zatvarača i plutenih proizvoda, OIB 91658541446, Zastavnice 25/b, 10257 Hrvatski Leskovac; ROTERM d.o.o. za projektiranje, nadzor i izvođenje termo instalacija, zastupanje i promet robom, OIB 79948849024, Marina Držića 8, 21000 Split; Konica Minolta Hrvatska - poslovna rješenja, d.o.o. za trgovinu i usluge, OIB 31697259786, Horvatova 82, 10000 Zagreb; MEMRB PULS PANEL TRGOVINA društvo s ograničenom odgovornošću za istraživanje tržišta, medija i javnog mnijenja "u likvida, OIB 76048963150, Črnomerec 3/1, 10000 Zagreb; AUTOCOMMERCE HRVATSKA d.o.o. za promet robe na vanjskom i unutrašnjem tržištu, OIB 36844439304, Kovinska 22, 10000 Zagreb; KUNATEKS društvo s ograničenom odgovornošću za proizvodnju, trgovinu i usluge, OIB 46382522119, Janka Leskovara/bb, 49218 Pregrada; Vetropack Straža tvornica stakla d.d. Hum na Sutli, OIB 74210066591, Hum na Sutli, Hum na Sutli 203, 49231 Hum Na Sutli; ISTRACOMMERCE društvo s ograničenom odgovornošću za unutarnju i vanjsku trgovinu, OIB 03666747905, Trg Slobode 2, 52000 Pazin; HEP-Operator distribucijskog sustava d.o.o. za distribuciju i opskrbu električne energije, OIB 46830600751, Ulica grada Vukovara 37, 10000 Zagreb; Unijapapir, skupljanje i primarna prerada otpada, društvo s ograničenom odgovornošću, OIB 99467758764, Radnička Cesta 22, 10000 Zagreb; STIO d.o.o. za trgovinu i usluge, OIB 15363604813, Čučerska cesta 117/b, 10000 Zagreb; PHD media d.o.o. za medijske usluge, OIB 35754508254, Šoštarićeva 10, 10000 Zagreb; BBDO ZAGREB d.o.o. za tržišne komunikacije, OIB 39157666333, Šoštarićeva 10, 10000 Zagreb; OTISAK d.o.o. za trgovinu i usluge, OIB 72348426200, Matice Hrvatske 58, 21000 Split; Hrvatski Telekom d.d., OIB 81793146560, Roberta Frangeša Mihanovića 9, 10000 Zagreb; HRVATSKA BANKA ZA OBNOVU I RAZVITAK, OIB 26702280390, Strossmayerov trg 9, 10000 Zagreb; POSLOVNO - INOVACIJSKI CENTAR HRVATSKE - BICRO, društvo s ograničenom odgovornošću - u likvidaciji, OIB 22940012051, Planinska 1, 10000 Zagreb; MAKSIMA KOMUNIKACIJE  društvo s ograničenom odgovornošću za medijske djelatnosti, OIB 61296146737, Franje Račkoga 11, 10000 Zagreb; VIPnet, društvo s ograničenom odgovornošću za usluge javnih telekomunikacija, OIB 29524210204, Vrtni put 1, 10000 Zagreb; Financijska agencija, OIB 85821130368, Vrtni put 3, 10000 Zagreb; Hrvatska radiotelevizija, OIB 68419124305, Prisavlje 3, 10000 Zagreb; HOSPITALIJA TRGOVINA d.o.o. za trgovinu i usluge, OIB 40457591383, Vojvodići 25, 10431 Sveta Nedelja; KONZUM, trgovina na veliko i malo d.d., OIB 29955634590, Marijana Čavića 1/a, 10000 Zagreb; ETI TRADE društvo s ograničenom odgovornošću za proizvodnju, promet roba i usluga, OIB 41122391100, Jakova Volčića 2, 52000 Pazin; HELIOS Vienna Insurance Group dioničko društvo za osiguranje, OIB 59369087232, Poljička ulica 5, Zagreb; Denis Vojnović, OIB 96816863360, Gaženička b.b., 23000 Zadar; ZADRUŽNI SAVEZ DALMACIJE, OIB 97059868731, Kamila Tončića 4, 21000 Split; LABUD tvornica sredstava za pranje, kozmetičkih i kemijskih proizvoda d.o.o., OIB 23359164583, Radnička cesta 173/r, Zagreb; Metropolis tourist društvo s ograničenom odgovornošću za trgovinu, ugostiteljstvo, turizam i putničke agencije, OIB 83429785183, Ulica Ive Robića 2, Zagreb; ČATEKS, dioničko društvo za proizvodnju tkanine, umjetne kože, kućanskog rublja i proizvoda za šport i rekreaciju, OIB 16536095427, Ulica Zrinsko-Frankopanska 25, 40000 Čakovec; VITIS d.o.o. za trgovinu i usluge, OIB 96887244333, Kustošijski venec 48, Zagreb; JAŠKAPACK d.o.o. tvornica valovitog kartona i ambalaže, OIB 53994275676, Savska Cesta 1, 10360 Sesvete; QIQO informatička djelatnost i trgovina, d. o. o., OIB 70752453049, Voltićeva 1, 52100 Pula; TEHGRAD društvo s ograničenom odgovornošću za inženjering, građevinarstvo, proizvodnju i trgovinu, OIB 77895024069, Riva Boduli 7, 51000 Rijeka; FRIGOMOTORS, društvo s ograničenom odgovornošću za proizvodnju, montažu i servis klima opreme, OIB 09191580513, Dugopoljska 35, 21204 Dugopolje; VB LEASING d.o.o. za leasing, OIB 55525619967, Horvatova 82, Zagreb; RHEA d.o.o. za usluge, OIB 38577928372, Vukovarska 229/c, 31000 Osijek; TRAST međunarodno otpremništvo, dioničko društvo, OIB 93225891495,  Gat Sv.Duje 4, 21000 Split; INFINITIV d.o.o. za trgovinu i usluge, OIB 72730052968, Maksimirska 118, Zagreb; STUDIO D I M d.o.o. za grafički i web dizajn, izdavaštvo i medije, OIB 60033582626, Kamaufova 22, Zagreb; AD PLASTIK dioničko društvo za proizvodnju dijelova i pribora za motorna vozila i proizvoda iz plastičnih masa, OIB 48351740621, Matoševa Ulica 8, 21210 Solin; CROATIA osiguranje d.d., OIB 26187994862, Trg Hrvatske bratske zajednice 8, 21000 Split</izvorni_sadrzaj>
    <derivirana_varijabla naziv="DomainObject.Predmet.StrankaFormatedWithAdressOIB_1"> SMS, d.o.o. za proizvodnju prirodne hrane "u stečaju", OIB 88679107711, Kopilica 5, Split; ABC TISAK društvo s ograničenom odgovornošću za grafičku proizvodnju, usluge i trgovinu, OIB 68699724742, Kralja Zvonimira 104/D, Solin; TRANSPORT-commerce dioničko društvo za unutarnji i međunarodni prijevoz putnika i robe, popravak i održavanje motornih vozil, OIB 07188635273, Put Majdana 53/A, Mravince; KOP-DAL d.o.o. za trgovinu i proizvodnju papirnate ambalaže, OIB 63498750379, Vrazova 14, Split; CAPRICORNO, društvo s ograničenom odgovornošću za trgovinu, OIB 09517317411, Hercegovačka 57/A, Split; BRENNTAG HRVATSKA društvo s ograničenom odgovornošću za trgovinu, OIB 27086065829, Radnička cesta/173p, 10000 Zagreb; BETEX PROIZVODNJA društvo s ograničenom odgovornošću za proizvodnju, trgovinu i usluge, OIB 55721990887, Braće Radića 48, 40319 Belica; ECOLAB društvo s ograničenom odgovornošću za trgovinu, OIB 82868069039, Zavrtnica 17, 10000 Zagreb zastupanog po punomoćniku Bagarić &amp; Krajnović odvjetničko društvo - u likvidaciji; MILOŠ ŠERBO, OIB 67112824191, Sredmanuška 11, 21000 Split; SOCIETE GENERALE-SPLITSKA BANKA dioničko društvo, OIB 69326397242, Ruđera Boškovića 16, Split; SLOBODNA DALMACIJA - TRGOVINA d.o.o. za trgovinu, OIB 08227096233, Dugopoljska 17, Dugopolje; PARTNER BANKA d.d., OIB 71221608291, Vončinina 2, 10000 Zagreb; CESTAR društvo s ograničenom odgovornošću za građevinarstvo, OIB 27471262195, Tršćanska 1, Split; M.L.H. MARTINI d.o.o. za trgovinu i usluge, OIB 37938922389, Miroslava Krleže 26, Split; HIPERMARKETI COOP društvo s ograničenom odgovornošću za proizvodnju i trgovinu, OIB 00365099972, Škorpikova 34/2, 10000 Zagreb; STEGA TISAK društvo s ograničenom odgovornošću za grafičku proizvodnju, OIB 78043520516, Zavrtnica 17, 10000 Zagreb zastupanog po punomoćniku Drakulić  i partneri odvjetničko društvo, j.t.d.; B1 PLAKATI d.o.o. za marketing i poslovne usluge, OIB 52846567786, Gorjanovićeva 25, 10000 Zagreb zastupanog po punomoćniku ŠAVORIĆ &amp; PARTNERI odvjetničko društvo, d.o.o.; Središnja agencija za financiranje i ugovaranje programa i projekata Europske unije, OIB 11548277852, Ulica grada Vukovara 284, objekt C, 10000 Zagreb; CROATIA BANKA, dioničko društvo, OIB 32247795989, Kvaternikov Trg 9, 10000 Zagreb; SUMAN d.o.o. za proizvodnju i promet, OIB 85053522203, Karlovačka cesta 32/F, 10000 Zagreb; TANGAR, d.o.o. za trgovinu i poslovne usluge, OIB 96658402770, Cesta dr. Franje Tuđmana 177, Kaštel Sućurac; LUXOR, d.o.o. za proizvodnju i trgovinu, OIB 25029423812, Put Majdana 43/A, Solin; REVOLUCIJA dizajna d.o.o. za promidžbu i dizajn, OIB 58685832104, Haćimovićeva 22, 10000 Zagreb; PRAEVENIRE za reviziju i računovodstvene poslove, društvo s ograničenom odgovornošću, OIB 98008125662, Mosećka 78, Split; PAN - papirna industrija - Tvornica kartona i kartonske ambalaže, d. o. o., OIB 21056005908, Miramarska cesta 11 B, 10000 Zagreb; HRVATSKE ŠUME društvo s ograničenom odgovornošću, OIB 69693144506, Ul.Ljudevita Farkaša Vukotinovića 2, 10000 Zagreb; VODOVOD I ČISTOĆA - SINJ, društvo s ograničenom odgovornošću za obavljanje djelatnosti vodoopskrbe i ostalih komunalnih dj, OIB 81685682389, Put Pazara 3, Sinj; PODRAVKA prehrambena industrija, d.d., OIB 18928523252, A.Starčevića 32, Koprivnica; KROLO DOM, društvo s ograničenom odgovornošću za gradjevinarstvo, OIB 09337297267, Bana Jelačića 40, Kaštel Stari; HRVATSKA IZVJEŠTAJNA NOVINSKA AGENCIJA, OIB 41387373932, Marulićev trg 16, 10000 Zagreb; Željko Katić, OIB 64141164422, Sućidar 8, 21000 Split; CROATIA osiguranje d.d., OIB 26187994862, Miramarska 22, 10000 Zagreb; LIDER PRESS dioničko društvo za novinsko izdavačku djelatnost, OIB 90034071582, Savska cesta 41, 10000 Zagreb; PLUTO d.d. za proizvodnju metalnih zatvarača i plutenih proizvoda, OIB 91658541446, Zastavnice 25/b, 10257 Hrvatski Leskovac; ROTERM d.o.o. za projektiranje, nadzor i izvođenje termo instalacija, zastupanje i promet robom, OIB 79948849024, Marina Držića 8, 21000 Split; Konica Minolta Hrvatska - poslovna rješenja, d.o.o. za trgovinu i usluge, OIB 31697259786, Horvatova 82, 10000 Zagreb; MEMRB PULS PANEL TRGOVINA društvo s ograničenom odgovornošću za istraživanje tržišta, medija i javnog mnijenja "u likvida, OIB 76048963150, Črnomerec 3/1, 10000 Zagreb; AUTOCOMMERCE HRVATSKA d.o.o. za promet robe na vanjskom i unutrašnjem tržištu, OIB 36844439304, Kovinska 22, 10000 Zagreb; KUNATEKS društvo s ograničenom odgovornošću za proizvodnju, trgovinu i usluge, OIB 46382522119, Janka Leskovara/bb, 49218 Pregrada; Vetropack Straža tvornica stakla d.d. Hum na Sutli, OIB 74210066591, Hum na Sutli, Hum na Sutli 203, 49231 Hum Na Sutli; ISTRACOMMERCE društvo s ograničenom odgovornošću za unutarnju i vanjsku trgovinu, OIB 03666747905, Trg Slobode 2, 52000 Pazin; HEP-Operator distribucijskog sustava d.o.o. za distribuciju i opskrbu električne energije, OIB 46830600751, Ulica grada Vukovara 37, 10000 Zagreb; Unijapapir, skupljanje i primarna prerada otpada, društvo s ograničenom odgovornošću, OIB 99467758764, Radnička Cesta 22, 10000 Zagreb; STIO d.o.o. za trgovinu i usluge, OIB 15363604813, Čučerska cesta 117/b, 10000 Zagreb; PHD media d.o.o. za medijske usluge, OIB 35754508254, Šoštarićeva 10, 10000 Zagreb; BBDO ZAGREB d.o.o. za tržišne komunikacije, OIB 39157666333, Šoštarićeva 10, 10000 Zagreb; OTISAK d.o.o. za trgovinu i usluge, OIB 72348426200, Matice Hrvatske 58, 21000 Split; Hrvatski Telekom d.d., OIB 81793146560, Roberta Frangeša Mihanovića 9, 10000 Zagreb; HRVATSKA BANKA ZA OBNOVU I RAZVITAK, OIB 26702280390, Strossmayerov trg 9, 10000 Zagreb; POSLOVNO - INOVACIJSKI CENTAR HRVATSKE - BICRO, društvo s ograničenom odgovornošću - u likvidaciji, OIB 22940012051, Planinska 1, 10000 Zagreb; MAKSIMA KOMUNIKACIJE  društvo s ograničenom odgovornošću za medijske djelatnosti, OIB 61296146737, Franje Račkoga 11, 10000 Zagreb; VIPnet, društvo s ograničenom odgovornošću za usluge javnih telekomunikacija, OIB 29524210204, Vrtni put 1, 10000 Zagreb; Financijska agencija, OIB 85821130368, Vrtni put 3, 10000 Zagreb; Hrvatska radiotelevizija, OIB 68419124305, Prisavlje 3, 10000 Zagreb; HOSPITALIJA TRGOVINA d.o.o. za trgovinu i usluge, OIB 40457591383, Vojvodići 25, 10431 Sveta Nedelja; KONZUM, trgovina na veliko i malo d.d., OIB 29955634590, Marijana Čavića 1/a, 10000 Zagreb; ETI TRADE društvo s ograničenom odgovornošću za proizvodnju, promet roba i usluga, OIB 41122391100, Jakova Volčića 2, 52000 Pazin; HELIOS Vienna Insurance Group dioničko društvo za osiguranje, OIB 59369087232, Poljička ulica 5, Zagreb; Denis Vojnović, OIB 96816863360, Gaženička b.b., 23000 Zadar; ZADRUŽNI SAVEZ DALMACIJE, OIB 97059868731, Kamila Tončića 4, 21000 Split; LABUD tvornica sredstava za pranje, kozmetičkih i kemijskih proizvoda d.o.o., OIB 23359164583, Radnička cesta 173/r, Zagreb; Metropolis tourist društvo s ograničenom odgovornošću za trgovinu, ugostiteljstvo, turizam i putničke agencije, OIB 83429785183, Ulica Ive Robića 2, Zagreb; ČATEKS, dioničko društvo za proizvodnju tkanine, umjetne kože, kućanskog rublja i proizvoda za šport i rekreaciju, OIB 16536095427, Ulica Zrinsko-Frankopanska 25, 40000 Čakovec; VITIS d.o.o. za trgovinu i usluge, OIB 96887244333, Kustošijski venec 48, Zagreb; JAŠKAPACK d.o.o. tvornica valovitog kartona i ambalaže, OIB 53994275676, Savska Cesta 1, 10360 Sesvete; QIQO informatička djelatnost i trgovina, d. o. o., OIB 70752453049, Voltićeva 1, 52100 Pula; TEHGRAD društvo s ograničenom odgovornošću za inženjering, građevinarstvo, proizvodnju i trgovinu, OIB 77895024069, Riva Boduli 7, 51000 Rijeka; FRIGOMOTORS, društvo s ograničenom odgovornošću za proizvodnju, montažu i servis klima opreme, OIB 09191580513, Dugopoljska 35, 21204 Dugopolje; VB LEASING d.o.o. za leasing, OIB 55525619967, Horvatova 82, Zagreb; RHEA d.o.o. za usluge, OIB 38577928372, Vukovarska 229/c, 31000 Osijek; TRAST međunarodno otpremništvo, dioničko društvo, OIB 93225891495,  Gat Sv.Duje 4, 21000 Split; INFINITIV d.o.o. za trgovinu i usluge, OIB 72730052968, Maksimirska 118, Zagreb; STUDIO D I M d.o.o. za grafički i web dizajn, izdavaštvo i medije, OIB 60033582626, Kamaufova 22, Zagreb; AD PLASTIK dioničko društvo za proizvodnju dijelova i pribora za motorna vozila i proizvoda iz plastičnih masa, OIB 48351740621, Matoševa Ulica 8, 21210 Solin; CROATIA osiguranje d.d., OIB 26187994862, Trg Hrvatske bratske zajednice 8, 21000 Split</derivirana_varijabla>
  </DomainObject.Predmet.StrankaFormatedWithAdressOIB>
  <DomainObject.Predmet.StrankaWithAdress>
    <izvorni_sadrzaj>SMS, d.o.o. za proizvodnju prirodne hrane "u stečaju" Kopilica 5,Split,ABC TISAK društvo s ograničenom odgovornošću za grafičku proizvodnju, usluge i trgovinu Kralja Zvonimira 104/D,Solin,TRANSPORT-commerce dioničko društvo za unutarnji i međunarodni prijevoz putnika i robe, popravak i održavanje motornih vozil Put Majdana 53/A,Mravince,KOP-DAL d.o.o. za trgovinu i proizvodnju papirnate ambalaže Vrazova 14,Split,CAPRICORNO, društvo s ograničenom odgovornošću za trgovinu Hercegovačka 57/A,Split,BRENNTAG HRVATSKA društvo s ograničenom odgovornošću za trgovinu Radnička cesta/173p,10000 Zagreb,BETEX PROIZVODNJA društvo s ograničenom odgovornošću za proizvodnju, trgovinu i usluge Braće Radića 48,40319 Belica,ECOLAB društvo s ograničenom odgovornošću za trgovinu Zavrtnica 17,10000 Zagreb,MILOŠ ŠERBO Sredmanuška 11,21000 Split,SOCIETE GENERALE-SPLITSKA BANKA dioničko društvo Ruđera Boškovića 16,Split,SLOBODNA DALMACIJA - TRGOVINA d.o.o. za trgovinu Dugopoljska 17,Dugopolje,PARTNER BANKA d.d. Vončinina 2,10000 Zagreb,CESTAR društvo s ograničenom odgovornošću za građevinarstvo Tršćanska 1,Split,M.L.H. MARTINI d.o.o. za trgovinu i usluge Miroslava Krleže 26,Split,HIPERMARKETI COOP društvo s ograničenom odgovornošću za proizvodnju i trgovinu Škorpikova 34/2,10000 Zagreb,STEGA TISAK društvo s ograničenom odgovornošću za grafičku proizvodnju Zavrtnica 17,10000 Zagreb,B1 PLAKATI d.o.o. za marketing i poslovne usluge Gorjanovićeva 25,10000 Zagreb,Središnja agencija za financiranje i ugovaranje programa i projekata Europske unije Ulica grada Vukovara 284, objekt C,10000 Zagreb,CROATIA BANKA, dioničko društvo Kvaternikov Trg 9,10000 Zagreb,SUMAN d.o.o. za proizvodnju i promet Karlovačka cesta 32/F,10000 Zagreb,TANGAR, d.o.o. za trgovinu i poslovne usluge Cesta dr. Franje Tuđmana 177,Kaštel Sućurac,LUXOR, d.o.o. za proizvodnju i trgovinu Put Majdana 43/A,Solin,REVOLUCIJA dizajna d.o.o. za promidžbu i dizajn Haćimovićeva 22,10000 Zagreb,PRAEVENIRE za reviziju i računovodstvene poslove, društvo s ograničenom odgovornošću Mosećka 78,Split,PAN - papirna industrija - Tvornica kartona i kartonske ambalaže, d. o. o. Miramarska cesta 11 B,10000 Zagreb,HRVATSKE ŠUME društvo s ograničenom odgovornošću Ul.Ljudevita Farkaša Vukotinovića 2,10000 Zagreb,VODOVOD I ČISTOĆA - SINJ, društvo s ograničenom odgovornošću za obavljanje djelatnosti vodoopskrbe i ostalih komunalnih dj Put Pazara 3,Sinj,PODRAVKA prehrambena industrija, d.d. A.Starčevića 32,Koprivnica,KROLO DOM, društvo s ograničenom odgovornošću za gradjevinarstvo Bana Jelačića 40,Kaštel Stari,HRVATSKA IZVJEŠTAJNA NOVINSKA AGENCIJA Marulićev trg 16,10000 Zagreb,Željko Katić Sućidar 8,21000 Split,CROATIA osiguranje d.d. Miramarska 22,10000 Zagreb,LIDER PRESS dioničko društvo za novinsko izdavačku djelatnost Savska cesta 41,10000 Zagreb,PLUTO d.d. za proizvodnju metalnih zatvarača i plutenih proizvoda Zastavnice 25/b,10257 Hrvatski Leskovac,ROTERM d.o.o. za projektiranje, nadzor i izvođenje termo instalacija, zastupanje i promet robom Marina Držića 8,21000 Split,Konica Minolta Hrvatska - poslovna rješenja, d.o.o. za trgovinu i usluge Horvatova 82,10000 Zagreb,MEMRB PULS PANEL TRGOVINA društvo s ograničenom odgovornošću za istraživanje tržišta, medija i javnog mnijenja "u likvida Črnomerec 3/1,10000 Zagreb,AUTOCOMMERCE HRVATSKA d.o.o. za promet robe na vanjskom i unutrašnjem tržištu Kovinska 22,10000 Zagreb,KUNATEKS društvo s ograničenom odgovornošću za proizvodnju, trgovinu i usluge Janka Leskovara/bb,49218 Pregrada,Vetropack Straža tvornica stakla d.d. Hum na Sutli Hum na Sutli, Hum na Sutli 203,49231 Hum Na Sutli,ISTRACOMMERCE društvo s ograničenom odgovornošću za unutarnju i vanjsku trgovinu Trg Slobode 2,52000 Pazin,HEP-Operator distribucijskog sustava d.o.o. za distribuciju i opskrbu električne energije Ulica grada Vukovara 37,10000 Zagreb,Unijapapir, skupljanje i primarna prerada otpada, društvo s ograničenom odgovornošću Radnička Cesta 22,10000 Zagreb,STIO d.o.o. za trgovinu i usluge Čučerska cesta 117/b,10000 Zagreb,PHD media d.o.o. za medijske usluge Šoštarićeva 10,10000 Zagreb,BBDO ZAGREB d.o.o. za tržišne komunikacije Šoštarićeva 10,10000 Zagreb,OTISAK d.o.o. za trgovinu i usluge Matice Hrvatske 58,21000 Split,Hrvatski Telekom d.d. Roberta Frangeša Mihanovića 9,10000 Zagreb,HRVATSKA BANKA ZA OBNOVU I RAZVITAK Strossmayerov trg 9,10000 Zagreb,POSLOVNO - INOVACIJSKI CENTAR HRVATSKE - BICRO, društvo s ograničenom odgovornošću - u likvidaciji Planinska 1,10000 Zagreb,MAKSIMA KOMUNIKACIJE  društvo s ograničenom odgovornošću za medijske djelatnosti Franje Račkoga 11,10000 Zagreb,VIPnet, društvo s ograničenom odgovornošću za usluge javnih telekomunikacija Vrtni put 1,10000 Zagreb,Financijska agencija Vrtni put 3,10000 Zagreb,Hrvatska radiotelevizija Prisavlje 3,10000 Zagreb,HOSPITALIJA TRGOVINA d.o.o. za trgovinu i usluge Vojvodići 25,10431 Sveta Nedelja,KONZUM, trgovina na veliko i malo d.d. Marijana Čavića 1/a,10000 Zagreb,ETI TRADE društvo s ograničenom odgovornošću za proizvodnju, promet roba i usluga Jakova Volčića 2,52000 Pazin,HELIOS Vienna Insurance Group dioničko društvo za osiguranje Poljička ulica 5,Zagreb,Denis Vojnović Gaženička b.b.,23000 Zadar,ZADRUŽNI SAVEZ DALMACIJE Kamila Tončića 4,21000 Split,LABUD tvornica sredstava za pranje, kozmetičkih i kemijskih proizvoda d.o.o. Radnička cesta 173/r,Zagreb,Metropolis tourist društvo s ograničenom odgovornošću za trgovinu, ugostiteljstvo, turizam i putničke agencije Ulica Ive Robića 2,Zagreb,ČATEKS, dioničko društvo za proizvodnju tkanine, umjetne kože, kućanskog rublja i proizvoda za šport i rekreaciju Ulica Zrinsko-Frankopanska 25,40000 Čakovec,VITIS d.o.o. za trgovinu i usluge Kustošijski venec 48,Zagreb,JAŠKAPACK d.o.o. tvornica valovitog kartona i ambalaže Savska Cesta 1,10360 Sesvete,QIQO informatička djelatnost i trgovina, d. o. o. Voltićeva 1,52100 Pula,TEHGRAD društvo s ograničenom odgovornošću za inženjering, građevinarstvo, proizvodnju i trgovinu Riva Boduli 7,51000 Rijeka,FRIGOMOTORS, društvo s ograničenom odgovornošću za proizvodnju, montažu i servis klima opreme Dugopoljska 35,21204 Dugopolje,VB LEASING d.o.o. za leasing Horvatova 82,Zagreb,RHEA d.o.o. za usluge Vukovarska 229/c,31000 Osijek,TRAST međunarodno otpremništvo, dioničko društvo  Gat Sv.Duje 4,21000 Split,INFINITIV d.o.o. za trgovinu i usluge Maksimirska 118,Zagreb,STUDIO D I M d.o.o. za grafički i web dizajn, izdavaštvo i medije Kamaufova 22,Zagreb,AD PLASTIK dioničko društvo za proizvodnju dijelova i pribora za motorna vozila i proizvoda iz plastičnih masa Matoševa Ulica 8,21210 Solin,CROATIA osiguranje d.d. Trg Hrvatske bratske zajednice 8,21000 Split</izvorni_sadrzaj>
    <derivirana_varijabla naziv="DomainObject.Predmet.StrankaWithAdress_1">SMS, d.o.o. za proizvodnju prirodne hrane "u stečaju" Kopilica 5,Split,ABC TISAK društvo s ograničenom odgovornošću za grafičku proizvodnju, usluge i trgovinu Kralja Zvonimira 104/D,Solin,TRANSPORT-commerce dioničko društvo za unutarnji i međunarodni prijevoz putnika i robe, popravak i održavanje motornih vozil Put Majdana 53/A,Mravince,KOP-DAL d.o.o. za trgovinu i proizvodnju papirnate ambalaže Vrazova 14,Split,CAPRICORNO, društvo s ograničenom odgovornošću za trgovinu Hercegovačka 57/A,Split,BRENNTAG HRVATSKA društvo s ograničenom odgovornošću za trgovinu Radnička cesta/173p,10000 Zagreb,BETEX PROIZVODNJA društvo s ograničenom odgovornošću za proizvodnju, trgovinu i usluge Braće Radića 48,40319 Belica,ECOLAB društvo s ograničenom odgovornošću za trgovinu Zavrtnica 17,10000 Zagreb,MILOŠ ŠERBO Sredmanuška 11,21000 Split,SOCIETE GENERALE-SPLITSKA BANKA dioničko društvo Ruđera Boškovića 16,Split,SLOBODNA DALMACIJA - TRGOVINA d.o.o. za trgovinu Dugopoljska 17,Dugopolje,PARTNER BANKA d.d. Vončinina 2,10000 Zagreb,CESTAR društvo s ograničenom odgovornošću za građevinarstvo Tršćanska 1,Split,M.L.H. MARTINI d.o.o. za trgovinu i usluge Miroslava Krleže 26,Split,HIPERMARKETI COOP društvo s ograničenom odgovornošću za proizvodnju i trgovinu Škorpikova 34/2,10000 Zagreb,STEGA TISAK društvo s ograničenom odgovornošću za grafičku proizvodnju Zavrtnica 17,10000 Zagreb,B1 PLAKATI d.o.o. za marketing i poslovne usluge Gorjanovićeva 25,10000 Zagreb,Središnja agencija za financiranje i ugovaranje programa i projekata Europske unije Ulica grada Vukovara 284, objekt C,10000 Zagreb,CROATIA BANKA, dioničko društvo Kvaternikov Trg 9,10000 Zagreb,SUMAN d.o.o. za proizvodnju i promet Karlovačka cesta 32/F,10000 Zagreb,TANGAR, d.o.o. za trgovinu i poslovne usluge Cesta dr. Franje Tuđmana 177,Kaštel Sućurac,LUXOR, d.o.o. za proizvodnju i trgovinu Put Majdana 43/A,Solin,REVOLUCIJA dizajna d.o.o. za promidžbu i dizajn Haćimovićeva 22,10000 Zagreb,PRAEVENIRE za reviziju i računovodstvene poslove, društvo s ograničenom odgovornošću Mosećka 78,Split,PAN - papirna industrija - Tvornica kartona i kartonske ambalaže, d. o. o. Miramarska cesta 11 B,10000 Zagreb,HRVATSKE ŠUME društvo s ograničenom odgovornošću Ul.Ljudevita Farkaša Vukotinovića 2,10000 Zagreb,VODOVOD I ČISTOĆA - SINJ, društvo s ograničenom odgovornošću za obavljanje djelatnosti vodoopskrbe i ostalih komunalnih dj Put Pazara 3,Sinj,PODRAVKA prehrambena industrija, d.d. A.Starčevića 32,Koprivnica,KROLO DOM, društvo s ograničenom odgovornošću za gradjevinarstvo Bana Jelačića 40,Kaštel Stari,HRVATSKA IZVJEŠTAJNA NOVINSKA AGENCIJA Marulićev trg 16,10000 Zagreb,Željko Katić Sućidar 8,21000 Split,CROATIA osiguranje d.d. Miramarska 22,10000 Zagreb,LIDER PRESS dioničko društvo za novinsko izdavačku djelatnost Savska cesta 41,10000 Zagreb,PLUTO d.d. za proizvodnju metalnih zatvarača i plutenih proizvoda Zastavnice 25/b,10257 Hrvatski Leskovac,ROTERM d.o.o. za projektiranje, nadzor i izvođenje termo instalacija, zastupanje i promet robom Marina Držića 8,21000 Split,Konica Minolta Hrvatska - poslovna rješenja, d.o.o. za trgovinu i usluge Horvatova 82,10000 Zagreb,MEMRB PULS PANEL TRGOVINA društvo s ograničenom odgovornošću za istraživanje tržišta, medija i javnog mnijenja "u likvida Črnomerec 3/1,10000 Zagreb,AUTOCOMMERCE HRVATSKA d.o.o. za promet robe na vanjskom i unutrašnjem tržištu Kovinska 22,10000 Zagreb,KUNATEKS društvo s ograničenom odgovornošću za proizvodnju, trgovinu i usluge Janka Leskovara/bb,49218 Pregrada,Vetropack Straža tvornica stakla d.d. Hum na Sutli Hum na Sutli, Hum na Sutli 203,49231 Hum Na Sutli,ISTRACOMMERCE društvo s ograničenom odgovornošću za unutarnju i vanjsku trgovinu Trg Slobode 2,52000 Pazin,HEP-Operator distribucijskog sustava d.o.o. za distribuciju i opskrbu električne energije Ulica grada Vukovara 37,10000 Zagreb,Unijapapir, skupljanje i primarna prerada otpada, društvo s ograničenom odgovornošću Radnička Cesta 22,10000 Zagreb,STIO d.o.o. za trgovinu i usluge Čučerska cesta 117/b,10000 Zagreb,PHD media d.o.o. za medijske usluge Šoštarićeva 10,10000 Zagreb,BBDO ZAGREB d.o.o. za tržišne komunikacije Šoštarićeva 10,10000 Zagreb,OTISAK d.o.o. za trgovinu i usluge Matice Hrvatske 58,21000 Split,Hrvatski Telekom d.d. Roberta Frangeša Mihanovića 9,10000 Zagreb,HRVATSKA BANKA ZA OBNOVU I RAZVITAK Strossmayerov trg 9,10000 Zagreb,POSLOVNO - INOVACIJSKI CENTAR HRVATSKE - BICRO, društvo s ograničenom odgovornošću - u likvidaciji Planinska 1,10000 Zagreb,MAKSIMA KOMUNIKACIJE  društvo s ograničenom odgovornošću za medijske djelatnosti Franje Račkoga 11,10000 Zagreb,VIPnet, društvo s ograničenom odgovornošću za usluge javnih telekomunikacija Vrtni put 1,10000 Zagreb,Financijska agencija Vrtni put 3,10000 Zagreb,Hrvatska radiotelevizija Prisavlje 3,10000 Zagreb,HOSPITALIJA TRGOVINA d.o.o. za trgovinu i usluge Vojvodići 25,10431 Sveta Nedelja,KONZUM, trgovina na veliko i malo d.d. Marijana Čavića 1/a,10000 Zagreb,ETI TRADE društvo s ograničenom odgovornošću za proizvodnju, promet roba i usluga Jakova Volčića 2,52000 Pazin,HELIOS Vienna Insurance Group dioničko društvo za osiguranje Poljička ulica 5,Zagreb,Denis Vojnović Gaženička b.b.,23000 Zadar,ZADRUŽNI SAVEZ DALMACIJE Kamila Tončića 4,21000 Split,LABUD tvornica sredstava za pranje, kozmetičkih i kemijskih proizvoda d.o.o. Radnička cesta 173/r,Zagreb,Metropolis tourist društvo s ograničenom odgovornošću za trgovinu, ugostiteljstvo, turizam i putničke agencije Ulica Ive Robića 2,Zagreb,ČATEKS, dioničko društvo za proizvodnju tkanine, umjetne kože, kućanskog rublja i proizvoda za šport i rekreaciju Ulica Zrinsko-Frankopanska 25,40000 Čakovec,VITIS d.o.o. za trgovinu i usluge Kustošijski venec 48,Zagreb,JAŠKAPACK d.o.o. tvornica valovitog kartona i ambalaže Savska Cesta 1,10360 Sesvete,QIQO informatička djelatnost i trgovina, d. o. o. Voltićeva 1,52100 Pula,TEHGRAD društvo s ograničenom odgovornošću za inženjering, građevinarstvo, proizvodnju i trgovinu Riva Boduli 7,51000 Rijeka,FRIGOMOTORS, društvo s ograničenom odgovornošću za proizvodnju, montažu i servis klima opreme Dugopoljska 35,21204 Dugopolje,VB LEASING d.o.o. za leasing Horvatova 82,Zagreb,RHEA d.o.o. za usluge Vukovarska 229/c,31000 Osijek,TRAST međunarodno otpremništvo, dioničko društvo  Gat Sv.Duje 4,21000 Split,INFINITIV d.o.o. za trgovinu i usluge Maksimirska 118,Zagreb,STUDIO D I M d.o.o. za grafički i web dizajn, izdavaštvo i medije Kamaufova 22,Zagreb,AD PLASTIK dioničko društvo za proizvodnju dijelova i pribora za motorna vozila i proizvoda iz plastičnih masa Matoševa Ulica 8,21210 Solin,CROATIA osiguranje d.d. Trg Hrvatske bratske zajednice 8,21000 Split</derivirana_varijabla>
  </DomainObject.Predmet.StrankaWithAdress>
  <DomainObject.Predmet.StrankaWithAdressOIB>
    <izvorni_sadrzaj>SMS, d.o.o. za proizvodnju prirodne hrane "u stečaju", OIB 88679107711, Kopilica 5,Split,ABC TISAK društvo s ograničenom odgovornošću za grafičku proizvodnju, usluge i trgovinu, OIB 68699724742, Kralja Zvonimira 104/D,Solin,TRANSPORT-commerce dioničko društvo za unutarnji i međunarodni prijevoz putnika i robe, popravak i održavanje motornih vozil, OIB 07188635273, Put Majdana 53/A,Mravince,KOP-DAL d.o.o. za trgovinu i proizvodnju papirnate ambalaže, OIB 63498750379, Vrazova 14,Split,CAPRICORNO, društvo s ograničenom odgovornošću za trgovinu, OIB 09517317411, Hercegovačka 57/A,Split,BRENNTAG HRVATSKA društvo s ograničenom odgovornošću za trgovinu, OIB 27086065829, Radnička cesta/173p,10000 Zagreb,BETEX PROIZVODNJA društvo s ograničenom odgovornošću za proizvodnju, trgovinu i usluge, OIB 55721990887, Braće Radića 48,40319 Belica,ECOLAB društvo s ograničenom odgovornošću za trgovinu, OIB 82868069039, Zavrtnica 17,10000 Zagreb,MILOŠ ŠERBO, OIB 67112824191, Sredmanuška 11,21000 Split,SOCIETE GENERALE-SPLITSKA BANKA dioničko društvo, OIB 69326397242, Ruđera Boškovića 16,Split,SLOBODNA DALMACIJA - TRGOVINA d.o.o. za trgovinu, OIB 08227096233, Dugopoljska 17,Dugopolje,PARTNER BANKA d.d., OIB 71221608291, Vončinina 2,10000 Zagreb,CESTAR društvo s ograničenom odgovornošću za građevinarstvo, OIB 27471262195, Tršćanska 1,Split,M.L.H. MARTINI d.o.o. za trgovinu i usluge, OIB 37938922389, Miroslava Krleže 26,Split,HIPERMARKETI COOP društvo s ograničenom odgovornošću za proizvodnju i trgovinu, OIB 00365099972, Škorpikova 34/2,10000 Zagreb,STEGA TISAK društvo s ograničenom odgovornošću za grafičku proizvodnju, OIB 78043520516, Zavrtnica 17,10000 Zagreb,B1 PLAKATI d.o.o. za marketing i poslovne usluge, OIB 52846567786, Gorjanovićeva 25,10000 Zagreb,Središnja agencija za financiranje i ugovaranje programa i projekata Europske unije, OIB 11548277852, Ulica grada Vukovara 284, objekt C,10000 Zagreb,CROATIA BANKA, dioničko društvo, OIB 32247795989, Kvaternikov Trg 9,10000 Zagreb,SUMAN d.o.o. za proizvodnju i promet, OIB 85053522203, Karlovačka cesta 32/F,10000 Zagreb,TANGAR, d.o.o. za trgovinu i poslovne usluge, OIB 96658402770, Cesta dr. Franje Tuđmana 177,Kaštel Sućurac,LUXOR, d.o.o. za proizvodnju i trgovinu, OIB 25029423812, Put Majdana 43/A,Solin,REVOLUCIJA dizajna d.o.o. za promidžbu i dizajn, OIB 58685832104, Haćimovićeva 22,10000 Zagreb,PRAEVENIRE za reviziju i računovodstvene poslove, društvo s ograničenom odgovornošću, OIB 98008125662, Mosećka 78,Split,PAN - papirna industrija - Tvornica kartona i kartonske ambalaže, d. o. o., OIB 21056005908, Miramarska cesta 11 B,10000 Zagreb,HRVATSKE ŠUME društvo s ograničenom odgovornošću, OIB 69693144506, Ul.Ljudevita Farkaša Vukotinovića 2,10000 Zagreb,VODOVOD I ČISTOĆA - SINJ, društvo s ograničenom odgovornošću za obavljanje djelatnosti vodoopskrbe i ostalih komunalnih dj, OIB 81685682389, Put Pazara 3,Sinj,PODRAVKA prehrambena industrija, d.d., OIB 18928523252, A.Starčevića 32,Koprivnica,KROLO DOM, društvo s ograničenom odgovornošću za gradjevinarstvo, OIB 09337297267, Bana Jelačića 40,Kaštel Stari,HRVATSKA IZVJEŠTAJNA NOVINSKA AGENCIJA, OIB 41387373932, Marulićev trg 16,10000 Zagreb,Željko Katić, OIB 64141164422, Sućidar 8,21000 Split,CROATIA osiguranje d.d., OIB 26187994862, Miramarska 22,10000 Zagreb,LIDER PRESS dioničko društvo za novinsko izdavačku djelatnost, OIB 90034071582, Savska cesta 41,10000 Zagreb,PLUTO d.d. za proizvodnju metalnih zatvarača i plutenih proizvoda, OIB 91658541446, Zastavnice 25/b,10257 Hrvatski Leskovac,ROTERM d.o.o. za projektiranje, nadzor i izvođenje termo instalacija, zastupanje i promet robom, OIB 79948849024, Marina Držića 8,21000 Split,Konica Minolta Hrvatska - poslovna rješenja, d.o.o. za trgovinu i usluge, OIB 31697259786, Horvatova 82,10000 Zagreb,MEMRB PULS PANEL TRGOVINA društvo s ograničenom odgovornošću za istraživanje tržišta, medija i javnog mnijenja "u likvida, OIB 76048963150, Črnomerec 3/1,10000 Zagreb,AUTOCOMMERCE HRVATSKA d.o.o. za promet robe na vanjskom i unutrašnjem tržištu, OIB 36844439304, Kovinska 22,10000 Zagreb,KUNATEKS društvo s ograničenom odgovornošću za proizvodnju, trgovinu i usluge, OIB 46382522119, Janka Leskovara/bb,49218 Pregrada,Vetropack Straža tvornica stakla d.d. Hum na Sutli, OIB 74210066591, Hum na Sutli, Hum na Sutli 203,49231 Hum Na Sutli,ISTRACOMMERCE društvo s ograničenom odgovornošću za unutarnju i vanjsku trgovinu, OIB 03666747905, Trg Slobode 2,52000 Pazin,HEP-Operator distribucijskog sustava d.o.o. za distribuciju i opskrbu električne energije, OIB 46830600751, Ulica grada Vukovara 37,10000 Zagreb,Unijapapir, skupljanje i primarna prerada otpada, društvo s ograničenom odgovornošću, OIB 99467758764, Radnička Cesta 22,10000 Zagreb,STIO d.o.o. za trgovinu i usluge, OIB 15363604813, Čučerska cesta 117/b,10000 Zagreb,PHD media d.o.o. za medijske usluge, OIB 35754508254, Šoštarićeva 10,10000 Zagreb,BBDO ZAGREB d.o.o. za tržišne komunikacije, OIB 39157666333, Šoštarićeva 10,10000 Zagreb,OTISAK d.o.o. za trgovinu i usluge, OIB 72348426200, Matice Hrvatske 58,21000 Split,Hrvatski Telekom d.d., OIB 81793146560, Roberta Frangeša Mihanovića 9,10000 Zagreb,HRVATSKA BANKA ZA OBNOVU I RAZVITAK, OIB 26702280390, Strossmayerov trg 9,10000 Zagreb,POSLOVNO - INOVACIJSKI CENTAR HRVATSKE - BICRO, društvo s ograničenom odgovornošću - u likvidaciji, OIB 22940012051, Planinska 1,10000 Zagreb,MAKSIMA KOMUNIKACIJE  društvo s ograničenom odgovornošću za medijske djelatnosti, OIB 61296146737, Franje Račkoga 11,10000 Zagreb,VIPnet, društvo s ograničenom odgovornošću za usluge javnih telekomunikacija, OIB 29524210204, Vrtni put 1,10000 Zagreb,Financijska agencija, OIB 85821130368, Vrtni put 3,10000 Zagreb,Hrvatska radiotelevizija, OIB 68419124305, Prisavlje 3,10000 Zagreb,HOSPITALIJA TRGOVINA d.o.o. za trgovinu i usluge, OIB 40457591383, Vojvodići 25,10431 Sveta Nedelja,KONZUM, trgovina na veliko i malo d.d., OIB 29955634590, Marijana Čavića 1/a,10000 Zagreb,ETI TRADE društvo s ograničenom odgovornošću za proizvodnju, promet roba i usluga, OIB 41122391100, Jakova Volčića 2,52000 Pazin,HELIOS Vienna Insurance Group dioničko društvo za osiguranje, OIB 59369087232, Poljička ulica 5,Zagreb,Denis Vojnović, OIB 96816863360, Gaženička b.b.,23000 Zadar,ZADRUŽNI SAVEZ DALMACIJE, OIB 97059868731, Kamila Tončića 4,21000 Split,LABUD tvornica sredstava za pranje, kozmetičkih i kemijskih proizvoda d.o.o., OIB 23359164583, Radnička cesta 173/r,Zagreb,Metropolis tourist društvo s ograničenom odgovornošću za trgovinu, ugostiteljstvo, turizam i putničke agencije, OIB 83429785183, Ulica Ive Robića 2,Zagreb,ČATEKS, dioničko društvo za proizvodnju tkanine, umjetne kože, kućanskog rublja i proizvoda za šport i rekreaciju, OIB 16536095427, Ulica Zrinsko-Frankopanska 25,40000 Čakovec,VITIS d.o.o. za trgovinu i usluge, OIB 96887244333, Kustošijski venec 48,Zagreb,JAŠKAPACK d.o.o. tvornica valovitog kartona i ambalaže, OIB 53994275676, Savska Cesta 1,10360 Sesvete,QIQO informatička djelatnost i trgovina, d. o. o., OIB 70752453049, Voltićeva 1,52100 Pula,TEHGRAD društvo s ograničenom odgovornošću za inženjering, građevinarstvo, proizvodnju i trgovinu, OIB 77895024069, Riva Boduli 7,51000 Rijeka,FRIGOMOTORS, društvo s ograničenom odgovornošću za proizvodnju, montažu i servis klima opreme, OIB 09191580513, Dugopoljska 35,21204 Dugopolje,VB LEASING d.o.o. za leasing, OIB 55525619967, Horvatova 82,Zagreb,RHEA d.o.o. za usluge, OIB 38577928372, Vukovarska 229/c,31000 Osijek,TRAST međunarodno otpremništvo, dioničko društvo, OIB 93225891495,  Gat Sv.Duje 4,21000 Split,INFINITIV d.o.o. za trgovinu i usluge, OIB 72730052968, Maksimirska 118,Zagreb,STUDIO D I M d.o.o. za grafički i web dizajn, izdavaštvo i medije, OIB 60033582626, Kamaufova 22,Zagreb,AD PLASTIK dioničko društvo za proizvodnju dijelova i pribora za motorna vozila i proizvoda iz plastičnih masa, OIB 48351740621, Matoševa Ulica 8,21210 Solin,CROATIA osiguranje d.d., OIB 26187994862, Trg Hrvatske bratske zajednice 8,21000 Split</izvorni_sadrzaj>
    <derivirana_varijabla naziv="DomainObject.Predmet.StrankaWithAdressOIB_1">SMS, d.o.o. za proizvodnju prirodne hrane "u stečaju", OIB 88679107711, Kopilica 5,Split,ABC TISAK društvo s ograničenom odgovornošću za grafičku proizvodnju, usluge i trgovinu, OIB 68699724742, Kralja Zvonimira 104/D,Solin,TRANSPORT-commerce dioničko društvo za unutarnji i međunarodni prijevoz putnika i robe, popravak i održavanje motornih vozil, OIB 07188635273, Put Majdana 53/A,Mravince,KOP-DAL d.o.o. za trgovinu i proizvodnju papirnate ambalaže, OIB 63498750379, Vrazova 14,Split,CAPRICORNO, društvo s ograničenom odgovornošću za trgovinu, OIB 09517317411, Hercegovačka 57/A,Split,BRENNTAG HRVATSKA društvo s ograničenom odgovornošću za trgovinu, OIB 27086065829, Radnička cesta/173p,10000 Zagreb,BETEX PROIZVODNJA društvo s ograničenom odgovornošću za proizvodnju, trgovinu i usluge, OIB 55721990887, Braće Radića 48,40319 Belica,ECOLAB društvo s ograničenom odgovornošću za trgovinu, OIB 82868069039, Zavrtnica 17,10000 Zagreb,MILOŠ ŠERBO, OIB 67112824191, Sredmanuška 11,21000 Split,SOCIETE GENERALE-SPLITSKA BANKA dioničko društvo, OIB 69326397242, Ruđera Boškovića 16,Split,SLOBODNA DALMACIJA - TRGOVINA d.o.o. za trgovinu, OIB 08227096233, Dugopoljska 17,Dugopolje,PARTNER BANKA d.d., OIB 71221608291, Vončinina 2,10000 Zagreb,CESTAR društvo s ograničenom odgovornošću za građevinarstvo, OIB 27471262195, Tršćanska 1,Split,M.L.H. MARTINI d.o.o. za trgovinu i usluge, OIB 37938922389, Miroslava Krleže 26,Split,HIPERMARKETI COOP društvo s ograničenom odgovornošću za proizvodnju i trgovinu, OIB 00365099972, Škorpikova 34/2,10000 Zagreb,STEGA TISAK društvo s ograničenom odgovornošću za grafičku proizvodnju, OIB 78043520516, Zavrtnica 17,10000 Zagreb,B1 PLAKATI d.o.o. za marketing i poslovne usluge, OIB 52846567786, Gorjanovićeva 25,10000 Zagreb,Središnja agencija za financiranje i ugovaranje programa i projekata Europske unije, OIB 11548277852, Ulica grada Vukovara 284, objekt C,10000 Zagreb,CROATIA BANKA, dioničko društvo, OIB 32247795989, Kvaternikov Trg 9,10000 Zagreb,SUMAN d.o.o. za proizvodnju i promet, OIB 85053522203, Karlovačka cesta 32/F,10000 Zagreb,TANGAR, d.o.o. za trgovinu i poslovne usluge, OIB 96658402770, Cesta dr. Franje Tuđmana 177,Kaštel Sućurac,LUXOR, d.o.o. za proizvodnju i trgovinu, OIB 25029423812, Put Majdana 43/A,Solin,REVOLUCIJA dizajna d.o.o. za promidžbu i dizajn, OIB 58685832104, Haćimovićeva 22,10000 Zagreb,PRAEVENIRE za reviziju i računovodstvene poslove, društvo s ograničenom odgovornošću, OIB 98008125662, Mosećka 78,Split,PAN - papirna industrija - Tvornica kartona i kartonske ambalaže, d. o. o., OIB 21056005908, Miramarska cesta 11 B,10000 Zagreb,HRVATSKE ŠUME društvo s ograničenom odgovornošću, OIB 69693144506, Ul.Ljudevita Farkaša Vukotinovića 2,10000 Zagreb,VODOVOD I ČISTOĆA - SINJ, društvo s ograničenom odgovornošću za obavljanje djelatnosti vodoopskrbe i ostalih komunalnih dj, OIB 81685682389, Put Pazara 3,Sinj,PODRAVKA prehrambena industrija, d.d., OIB 18928523252, A.Starčevića 32,Koprivnica,KROLO DOM, društvo s ograničenom odgovornošću za gradjevinarstvo, OIB 09337297267, Bana Jelačića 40,Kaštel Stari,HRVATSKA IZVJEŠTAJNA NOVINSKA AGENCIJA, OIB 41387373932, Marulićev trg 16,10000 Zagreb,Željko Katić, OIB 64141164422, Sućidar 8,21000 Split,CROATIA osiguranje d.d., OIB 26187994862, Miramarska 22,10000 Zagreb,LIDER PRESS dioničko društvo za novinsko izdavačku djelatnost, OIB 90034071582, Savska cesta 41,10000 Zagreb,PLUTO d.d. za proizvodnju metalnih zatvarača i plutenih proizvoda, OIB 91658541446, Zastavnice 25/b,10257 Hrvatski Leskovac,ROTERM d.o.o. za projektiranje, nadzor i izvođenje termo instalacija, zastupanje i promet robom, OIB 79948849024, Marina Držića 8,21000 Split,Konica Minolta Hrvatska - poslovna rješenja, d.o.o. za trgovinu i usluge, OIB 31697259786, Horvatova 82,10000 Zagreb,MEMRB PULS PANEL TRGOVINA društvo s ograničenom odgovornošću za istraživanje tržišta, medija i javnog mnijenja "u likvida, OIB 76048963150, Črnomerec 3/1,10000 Zagreb,AUTOCOMMERCE HRVATSKA d.o.o. za promet robe na vanjskom i unutrašnjem tržištu, OIB 36844439304, Kovinska 22,10000 Zagreb,KUNATEKS društvo s ograničenom odgovornošću za proizvodnju, trgovinu i usluge, OIB 46382522119, Janka Leskovara/bb,49218 Pregrada,Vetropack Straža tvornica stakla d.d. Hum na Sutli, OIB 74210066591, Hum na Sutli, Hum na Sutli 203,49231 Hum Na Sutli,ISTRACOMMERCE društvo s ograničenom odgovornošću za unutarnju i vanjsku trgovinu, OIB 03666747905, Trg Slobode 2,52000 Pazin,HEP-Operator distribucijskog sustava d.o.o. za distribuciju i opskrbu električne energije, OIB 46830600751, Ulica grada Vukovara 37,10000 Zagreb,Unijapapir, skupljanje i primarna prerada otpada, društvo s ograničenom odgovornošću, OIB 99467758764, Radnička Cesta 22,10000 Zagreb,STIO d.o.o. za trgovinu i usluge, OIB 15363604813, Čučerska cesta 117/b,10000 Zagreb,PHD media d.o.o. za medijske usluge, OIB 35754508254, Šoštarićeva 10,10000 Zagreb,BBDO ZAGREB d.o.o. za tržišne komunikacije, OIB 39157666333, Šoštarićeva 10,10000 Zagreb,OTISAK d.o.o. za trgovinu i usluge, OIB 72348426200, Matice Hrvatske 58,21000 Split,Hrvatski Telekom d.d., OIB 81793146560, Roberta Frangeša Mihanovića 9,10000 Zagreb,HRVATSKA BANKA ZA OBNOVU I RAZVITAK, OIB 26702280390, Strossmayerov trg 9,10000 Zagreb,POSLOVNO - INOVACIJSKI CENTAR HRVATSKE - BICRO, društvo s ograničenom odgovornošću - u likvidaciji, OIB 22940012051, Planinska 1,10000 Zagreb,MAKSIMA KOMUNIKACIJE  društvo s ograničenom odgovornošću za medijske djelatnosti, OIB 61296146737, Franje Račkoga 11,10000 Zagreb,VIPnet, društvo s ograničenom odgovornošću za usluge javnih telekomunikacija, OIB 29524210204, Vrtni put 1,10000 Zagreb,Financijska agencija, OIB 85821130368, Vrtni put 3,10000 Zagreb,Hrvatska radiotelevizija, OIB 68419124305, Prisavlje 3,10000 Zagreb,HOSPITALIJA TRGOVINA d.o.o. za trgovinu i usluge, OIB 40457591383, Vojvodići 25,10431 Sveta Nedelja,KONZUM, trgovina na veliko i malo d.d., OIB 29955634590, Marijana Čavića 1/a,10000 Zagreb,ETI TRADE društvo s ograničenom odgovornošću za proizvodnju, promet roba i usluga, OIB 41122391100, Jakova Volčića 2,52000 Pazin,HELIOS Vienna Insurance Group dioničko društvo za osiguranje, OIB 59369087232, Poljička ulica 5,Zagreb,Denis Vojnović, OIB 96816863360, Gaženička b.b.,23000 Zadar,ZADRUŽNI SAVEZ DALMACIJE, OIB 97059868731, Kamila Tončića 4,21000 Split,LABUD tvornica sredstava za pranje, kozmetičkih i kemijskih proizvoda d.o.o., OIB 23359164583, Radnička cesta 173/r,Zagreb,Metropolis tourist društvo s ograničenom odgovornošću za trgovinu, ugostiteljstvo, turizam i putničke agencije, OIB 83429785183, Ulica Ive Robića 2,Zagreb,ČATEKS, dioničko društvo za proizvodnju tkanine, umjetne kože, kućanskog rublja i proizvoda za šport i rekreaciju, OIB 16536095427, Ulica Zrinsko-Frankopanska 25,40000 Čakovec,VITIS d.o.o. za trgovinu i usluge, OIB 96887244333, Kustošijski venec 48,Zagreb,JAŠKAPACK d.o.o. tvornica valovitog kartona i ambalaže, OIB 53994275676, Savska Cesta 1,10360 Sesvete,QIQO informatička djelatnost i trgovina, d. o. o., OIB 70752453049, Voltićeva 1,52100 Pula,TEHGRAD društvo s ograničenom odgovornošću za inženjering, građevinarstvo, proizvodnju i trgovinu, OIB 77895024069, Riva Boduli 7,51000 Rijeka,FRIGOMOTORS, društvo s ograničenom odgovornošću za proizvodnju, montažu i servis klima opreme, OIB 09191580513, Dugopoljska 35,21204 Dugopolje,VB LEASING d.o.o. za leasing, OIB 55525619967, Horvatova 82,Zagreb,RHEA d.o.o. za usluge, OIB 38577928372, Vukovarska 229/c,31000 Osijek,TRAST međunarodno otpremništvo, dioničko društvo, OIB 93225891495,  Gat Sv.Duje 4,21000 Split,INFINITIV d.o.o. za trgovinu i usluge, OIB 72730052968, Maksimirska 118,Zagreb,STUDIO D I M d.o.o. za grafički i web dizajn, izdavaštvo i medije, OIB 60033582626, Kamaufova 22,Zagreb,AD PLASTIK dioničko društvo za proizvodnju dijelova i pribora za motorna vozila i proizvoda iz plastičnih masa, OIB 48351740621, Matoševa Ulica 8,21210 Solin,CROATIA osiguranje d.d., OIB 26187994862, Trg Hrvatske bratske zajednice 8,21000 Split</derivirana_varijabla>
  </DomainObject.Predmet.StrankaWithAdressOIB>
  <DomainObject.Predmet.StrankaNazivFormated>
    <izvorni_sadrzaj>SMS, d.o.o. za proizvodnju prirodne hrane "u stečaju",ABC TISAK društvo s ograničenom odgovornošću za grafičku proizvodnju, usluge i trgovinu,TRANSPORT-commerce dioničko društvo za unutarnji i međunarodni prijevoz putnika i robe, popravak i održavanje motornih vozil,KOP-DAL d.o.o. za trgovinu i proizvodnju papirnate ambalaže,CAPRICORNO, društvo s ograničenom odgovornošću za trgovinu,BRENNTAG HRVATSKA društvo s ograničenom odgovornošću za trgovinu,BETEX PROIZVODNJA društvo s ograničenom odgovornošću za proizvodnju, trgovinu i usluge,ECOLAB društvo s ograničenom odgovornošću za trgovinu,MILOŠ ŠERBO,SOCIETE GENERALE-SPLITSKA BANKA dioničko društvo,SLOBODNA DALMACIJA - TRGOVINA d.o.o. za trgovinu,PARTNER BANKA d.d.,CESTAR društvo s ograničenom odgovornošću za građevinarstvo,M.L.H. MARTINI d.o.o. za trgovinu i usluge,HIPERMARKETI COOP društvo s ograničenom odgovornošću za proizvodnju i trgovinu,STEGA TISAK društvo s ograničenom odgovornošću za grafičku proizvodnju,B1 PLAKATI d.o.o. za marketing i poslovne usluge,Središnja agencija za financiranje i ugovaranje programa i projekata Europske unije,CROATIA BANKA, dioničko društvo,SUMAN d.o.o. za proizvodnju i promet,TANGAR, d.o.o. za trgovinu i poslovne usluge,LUXOR, d.o.o. za proizvodnju i trgovinu,REVOLUCIJA dizajna d.o.o. za promidžbu i dizajn,PRAEVENIRE za reviziju i računovodstvene poslove, društvo s ograničenom odgovornošću,PAN - papirna industrija - Tvornica kartona i kartonske ambalaže, d. o. o.,HRVATSKE ŠUME društvo s ograničenom odgovornošću,VODOVOD I ČISTOĆA - SINJ, društvo s ograničenom odgovornošću za obavljanje djelatnosti vodoopskrbe i ostalih komunalnih dj,PODRAVKA prehrambena industrija, d.d.,KROLO DOM, društvo s ograničenom odgovornošću za gradjevinarstvo,HRVATSKA IZVJEŠTAJNA NOVINSKA AGENCIJA,Željko Katić,CROATIA osiguranje d.d.,LIDER PRESS dioničko društvo za novinsko izdavačku djelatnost,PLUTO d.d. za proizvodnju metalnih zatvarača i plutenih proizvoda,ROTERM d.o.o. za projektiranje, nadzor i izvođenje termo instalacija, zastupanje i promet robom,Konica Minolta Hrvatska - poslovna rješenja, d.o.o. za trgovinu i usluge,MEMRB PULS PANEL TRGOVINA društvo s ograničenom odgovornošću za istraživanje tržišta, medija i javnog mnijenja "u likvida,AUTOCOMMERCE HRVATSKA d.o.o. za promet robe na vanjskom i unutrašnjem tržištu,KUNATEKS društvo s ograničenom odgovornošću za proizvodnju, trgovinu i usluge,Vetropack Straža tvornica stakla d.d. Hum na Sutli,ISTRACOMMERCE društvo s ograničenom odgovornošću za unutarnju i vanjsku trgovinu,HEP-Operator distribucijskog sustava d.o.o. za distribuciju i opskrbu električne energije,Unijapapir, skupljanje i primarna prerada otpada, društvo s ograničenom odgovornošću,STIO d.o.o. za trgovinu i usluge,PHD media d.o.o. za medijske usluge,BBDO ZAGREB d.o.o. za tržišne komunikacije,OTISAK d.o.o. za trgovinu i usluge,Hrvatski Telekom d.d.,HRVATSKA BANKA ZA OBNOVU I RAZVITAK,POSLOVNO - INOVACIJSKI CENTAR HRVATSKE - BICRO, društvo s ograničenom odgovornošću - u likvidaciji,MAKSIMA KOMUNIKACIJE  društvo s ograničenom odgovornošću za medijske djelatnosti,VIPnet, društvo s ograničenom odgovornošću za usluge javnih telekomunikacija,Financijska agencija,Hrvatska radiotelevizija,HOSPITALIJA TRGOVINA d.o.o. za trgovinu i usluge,KONZUM, trgovina na veliko i malo d.d.,ETI TRADE društvo s ograničenom odgovornošću za proizvodnju, promet roba i usluga,HELIOS Vienna Insurance Group dioničko društvo za osiguranje,Denis Vojnović,ZADRUŽNI SAVEZ DALMACIJE,LABUD tvornica sredstava za pranje, kozmetičkih i kemijskih proizvoda d.o.o.,Metropolis tourist društvo s ograničenom odgovornošću za trgovinu, ugostiteljstvo, turizam i putničke agencije,ČATEKS, dioničko društvo za proizvodnju tkanine, umjetne kože, kućanskog rublja i proizvoda za šport i rekreaciju,VITIS d.o.o. za trgovinu i usluge,JAŠKAPACK d.o.o. tvornica valovitog kartona i ambalaže,QIQO informatička djelatnost i trgovina, d. o. o.,TEHGRAD društvo s ograničenom odgovornošću za inženjering, građevinarstvo, proizvodnju i trgovinu,FRIGOMOTORS, društvo s ograničenom odgovornošću za proizvodnju, montažu i servis klima opreme,VB LEASING d.o.o. za leasing,RHEA d.o.o. za usluge,TRAST međunarodno otpremništvo, dioničko društvo,INFINITIV d.o.o. za trgovinu i usluge,STUDIO D I M d.o.o. za grafički i web dizajn, izdavaštvo i medije,AD PLASTIK dioničko društvo za proizvodnju dijelova i pribora za motorna vozila i proizvoda iz plastičnih masa,CROATIA osiguranje d.d.</izvorni_sadrzaj>
    <derivirana_varijabla naziv="DomainObject.Predmet.StrankaNazivFormated_1">SMS, d.o.o. za proizvodnju prirodne hrane "u stečaju",ABC TISAK društvo s ograničenom odgovornošću za grafičku proizvodnju, usluge i trgovinu,TRANSPORT-commerce dioničko društvo za unutarnji i međunarodni prijevoz putnika i robe, popravak i održavanje motornih vozil,KOP-DAL d.o.o. za trgovinu i proizvodnju papirnate ambalaže,CAPRICORNO, društvo s ograničenom odgovornošću za trgovinu,BRENNTAG HRVATSKA društvo s ograničenom odgovornošću za trgovinu,BETEX PROIZVODNJA društvo s ograničenom odgovornošću za proizvodnju, trgovinu i usluge,ECOLAB društvo s ograničenom odgovornošću za trgovinu,MILOŠ ŠERBO,SOCIETE GENERALE-SPLITSKA BANKA dioničko društvo,SLOBODNA DALMACIJA - TRGOVINA d.o.o. za trgovinu,PARTNER BANKA d.d.,CESTAR društvo s ograničenom odgovornošću za građevinarstvo,M.L.H. MARTINI d.o.o. za trgovinu i usluge,HIPERMARKETI COOP društvo s ograničenom odgovornošću za proizvodnju i trgovinu,STEGA TISAK društvo s ograničenom odgovornošću za grafičku proizvodnju,B1 PLAKATI d.o.o. za marketing i poslovne usluge,Središnja agencija za financiranje i ugovaranje programa i projekata Europske unije,CROATIA BANKA, dioničko društvo,SUMAN d.o.o. za proizvodnju i promet,TANGAR, d.o.o. za trgovinu i poslovne usluge,LUXOR, d.o.o. za proizvodnju i trgovinu,REVOLUCIJA dizajna d.o.o. za promidžbu i dizajn,PRAEVENIRE za reviziju i računovodstvene poslove, društvo s ograničenom odgovornošću,PAN - papirna industrija - Tvornica kartona i kartonske ambalaže, d. o. o.,HRVATSKE ŠUME društvo s ograničenom odgovornošću,VODOVOD I ČISTOĆA - SINJ, društvo s ograničenom odgovornošću za obavljanje djelatnosti vodoopskrbe i ostalih komunalnih dj,PODRAVKA prehrambena industrija, d.d.,KROLO DOM, društvo s ograničenom odgovornošću za gradjevinarstvo,HRVATSKA IZVJEŠTAJNA NOVINSKA AGENCIJA,Željko Katić,CROATIA osiguranje d.d.,LIDER PRESS dioničko društvo za novinsko izdavačku djelatnost,PLUTO d.d. za proizvodnju metalnih zatvarača i plutenih proizvoda,ROTERM d.o.o. za projektiranje, nadzor i izvođenje termo instalacija, zastupanje i promet robom,Konica Minolta Hrvatska - poslovna rješenja, d.o.o. za trgovinu i usluge,MEMRB PULS PANEL TRGOVINA društvo s ograničenom odgovornošću za istraživanje tržišta, medija i javnog mnijenja "u likvida,AUTOCOMMERCE HRVATSKA d.o.o. za promet robe na vanjskom i unutrašnjem tržištu,KUNATEKS društvo s ograničenom odgovornošću za proizvodnju, trgovinu i usluge,Vetropack Straža tvornica stakla d.d. Hum na Sutli,ISTRACOMMERCE društvo s ograničenom odgovornošću za unutarnju i vanjsku trgovinu,HEP-Operator distribucijskog sustava d.o.o. za distribuciju i opskrbu električne energije,Unijapapir, skupljanje i primarna prerada otpada, društvo s ograničenom odgovornošću,STIO d.o.o. za trgovinu i usluge,PHD media d.o.o. za medijske usluge,BBDO ZAGREB d.o.o. za tržišne komunikacije,OTISAK d.o.o. za trgovinu i usluge,Hrvatski Telekom d.d.,HRVATSKA BANKA ZA OBNOVU I RAZVITAK,POSLOVNO - INOVACIJSKI CENTAR HRVATSKE - BICRO, društvo s ograničenom odgovornošću - u likvidaciji,MAKSIMA KOMUNIKACIJE  društvo s ograničenom odgovornošću za medijske djelatnosti,VIPnet, društvo s ograničenom odgovornošću za usluge javnih telekomunikacija,Financijska agencija,Hrvatska radiotelevizija,HOSPITALIJA TRGOVINA d.o.o. za trgovinu i usluge,KONZUM, trgovina na veliko i malo d.d.,ETI TRADE društvo s ograničenom odgovornošću za proizvodnju, promet roba i usluga,HELIOS Vienna Insurance Group dioničko društvo za osiguranje,Denis Vojnović,ZADRUŽNI SAVEZ DALMACIJE,LABUD tvornica sredstava za pranje, kozmetičkih i kemijskih proizvoda d.o.o.,Metropolis tourist društvo s ograničenom odgovornošću za trgovinu, ugostiteljstvo, turizam i putničke agencije,ČATEKS, dioničko društvo za proizvodnju tkanine, umjetne kože, kućanskog rublja i proizvoda za šport i rekreaciju,VITIS d.o.o. za trgovinu i usluge,JAŠKAPACK d.o.o. tvornica valovitog kartona i ambalaže,QIQO informatička djelatnost i trgovina, d. o. o.,TEHGRAD društvo s ograničenom odgovornošću za inženjering, građevinarstvo, proizvodnju i trgovinu,FRIGOMOTORS, društvo s ograničenom odgovornošću za proizvodnju, montažu i servis klima opreme,VB LEASING d.o.o. za leasing,RHEA d.o.o. za usluge,TRAST međunarodno otpremništvo, dioničko društvo,INFINITIV d.o.o. za trgovinu i usluge,STUDIO D I M d.o.o. za grafički i web dizajn, izdavaštvo i medije,AD PLASTIK dioničko društvo za proizvodnju dijelova i pribora za motorna vozila i proizvoda iz plastičnih masa,CROATIA osiguranje d.d.</derivirana_varijabla>
  </DomainObject.Predmet.StrankaNazivFormated>
  <DomainObject.Predmet.StrankaNazivFormatedOIB>
    <izvorni_sadrzaj>SMS, d.o.o. za proizvodnju prirodne hrane "u stečaju", OIB 88679107711,ABC TISAK društvo s ograničenom odgovornošću za grafičku proizvodnju, usluge i trgovinu, OIB 68699724742,TRANSPORT-commerce dioničko društvo za unutarnji i međunarodni prijevoz putnika i robe, popravak i održavanje motornih vozil, OIB 07188635273,KOP-DAL d.o.o. za trgovinu i proizvodnju papirnate ambalaže, OIB 63498750379,CAPRICORNO, društvo s ograničenom odgovornošću za trgovinu, OIB 09517317411,BRENNTAG HRVATSKA društvo s ograničenom odgovornošću za trgovinu, OIB 27086065829,BETEX PROIZVODNJA društvo s ograničenom odgovornošću za proizvodnju, trgovinu i usluge, OIB 55721990887,ECOLAB društvo s ograničenom odgovornošću za trgovinu, OIB 82868069039,MILOŠ ŠERBO, OIB 67112824191,SOCIETE GENERALE-SPLITSKA BANKA dioničko društvo, OIB 69326397242,SLOBODNA DALMACIJA - TRGOVINA d.o.o. za trgovinu, OIB 08227096233,PARTNER BANKA d.d., OIB 71221608291,CESTAR društvo s ograničenom odgovornošću za građevinarstvo, OIB 27471262195,M.L.H. MARTINI d.o.o. za trgovinu i usluge, OIB 37938922389,HIPERMARKETI COOP društvo s ograničenom odgovornošću za proizvodnju i trgovinu, OIB 00365099972,STEGA TISAK društvo s ograničenom odgovornošću za grafičku proizvodnju, OIB 78043520516,B1 PLAKATI d.o.o. za marketing i poslovne usluge, OIB 52846567786,Središnja agencija za financiranje i ugovaranje programa i projekata Europske unije, OIB 11548277852,CROATIA BANKA, dioničko društvo, OIB 32247795989,SUMAN d.o.o. za proizvodnju i promet, OIB 85053522203,TANGAR, d.o.o. za trgovinu i poslovne usluge, OIB 96658402770,LUXOR, d.o.o. za proizvodnju i trgovinu, OIB 25029423812,REVOLUCIJA dizajna d.o.o. za promidžbu i dizajn, OIB 58685832104,PRAEVENIRE za reviziju i računovodstvene poslove, društvo s ograničenom odgovornošću, OIB 98008125662,PAN - papirna industrija - Tvornica kartona i kartonske ambalaže, d. o. o., OIB 21056005908,HRVATSKE ŠUME društvo s ograničenom odgovornošću, OIB 69693144506,VODOVOD I ČISTOĆA - SINJ, društvo s ograničenom odgovornošću za obavljanje djelatnosti vodoopskrbe i ostalih komunalnih dj, OIB 81685682389,PODRAVKA prehrambena industrija, d.d., OIB 18928523252,KROLO DOM, društvo s ograničenom odgovornošću za gradjevinarstvo, OIB 09337297267,HRVATSKA IZVJEŠTAJNA NOVINSKA AGENCIJA, OIB 41387373932,Željko Katić, OIB 64141164422,CROATIA osiguranje d.d., OIB 26187994862,LIDER PRESS dioničko društvo za novinsko izdavačku djelatnost, OIB 90034071582,PLUTO d.d. za proizvodnju metalnih zatvarača i plutenih proizvoda, OIB 91658541446,ROTERM d.o.o. za projektiranje, nadzor i izvođenje termo instalacija, zastupanje i promet robom, OIB 79948849024,Konica Minolta Hrvatska - poslovna rješenja, d.o.o. za trgovinu i usluge, OIB 31697259786,MEMRB PULS PANEL TRGOVINA društvo s ograničenom odgovornošću za istraživanje tržišta, medija i javnog mnijenja "u likvida, OIB 76048963150,AUTOCOMMERCE HRVATSKA d.o.o. za promet robe na vanjskom i unutrašnjem tržištu, OIB 36844439304,KUNATEKS društvo s ograničenom odgovornošću za proizvodnju, trgovinu i usluge, OIB 46382522119,Vetropack Straža tvornica stakla d.d. Hum na Sutli, OIB 74210066591,ISTRACOMMERCE društvo s ograničenom odgovornošću za unutarnju i vanjsku trgovinu, OIB 03666747905,HEP-Operator distribucijskog sustava d.o.o. za distribuciju i opskrbu električne energije, OIB 46830600751,Unijapapir, skupljanje i primarna prerada otpada, društvo s ograničenom odgovornošću, OIB 99467758764,STIO d.o.o. za trgovinu i usluge, OIB 15363604813,PHD media d.o.o. za medijske usluge, OIB 35754508254,BBDO ZAGREB d.o.o. za tržišne komunikacije, OIB 39157666333,OTISAK d.o.o. za trgovinu i usluge, OIB 72348426200,Hrvatski Telekom d.d., OIB 81793146560,HRVATSKA BANKA ZA OBNOVU I RAZVITAK, OIB 26702280390,POSLOVNO - INOVACIJSKI CENTAR HRVATSKE - BICRO, društvo s ograničenom odgovornošću - u likvidaciji, OIB 22940012051,MAKSIMA KOMUNIKACIJE  društvo s ograničenom odgovornošću za medijske djelatnosti, OIB 61296146737,VIPnet, društvo s ograničenom odgovornošću za usluge javnih telekomunikacija, OIB 29524210204,Financijska agencija, OIB 85821130368,Hrvatska radiotelevizija, OIB 68419124305,HOSPITALIJA TRGOVINA d.o.o. za trgovinu i usluge, OIB 40457591383,KONZUM, trgovina na veliko i malo d.d., OIB 29955634590,ETI TRADE društvo s ograničenom odgovornošću za proizvodnju, promet roba i usluga, OIB 41122391100,HELIOS Vienna Insurance Group dioničko društvo za osiguranje, OIB 59369087232,Denis Vojnović, OIB 96816863360,ZADRUŽNI SAVEZ DALMACIJE, OIB 97059868731,LABUD tvornica sredstava za pranje, kozmetičkih i kemijskih proizvoda d.o.o., OIB 23359164583,Metropolis tourist društvo s ograničenom odgovornošću za trgovinu, ugostiteljstvo, turizam i putničke agencije, OIB 83429785183,ČATEKS, dioničko društvo za proizvodnju tkanine, umjetne kože, kućanskog rublja i proizvoda za šport i rekreaciju, OIB 16536095427,VITIS d.o.o. za trgovinu i usluge, OIB 96887244333,JAŠKAPACK d.o.o. tvornica valovitog kartona i ambalaže, OIB 53994275676,QIQO informatička djelatnost i trgovina, d. o. o., OIB 70752453049,TEHGRAD društvo s ograničenom odgovornošću za inženjering, građevinarstvo, proizvodnju i trgovinu, OIB 77895024069,FRIGOMOTORS, društvo s ograničenom odgovornošću za proizvodnju, montažu i servis klima opreme, OIB 09191580513,VB LEASING d.o.o. za leasing, OIB 55525619967,RHEA d.o.o. za usluge, OIB 38577928372,TRAST međunarodno otpremništvo, dioničko društvo, OIB 93225891495,INFINITIV d.o.o. za trgovinu i usluge, OIB 72730052968,STUDIO D I M d.o.o. za grafički i web dizajn, izdavaštvo i medije, OIB 60033582626,AD PLASTIK dioničko društvo za proizvodnju dijelova i pribora za motorna vozila i proizvoda iz plastičnih masa, OIB 48351740621,CROATIA osiguranje d.d., OIB 26187994862</izvorni_sadrzaj>
    <derivirana_varijabla naziv="DomainObject.Predmet.StrankaNazivFormatedOIB_1">SMS, d.o.o. za proizvodnju prirodne hrane "u stečaju", OIB 88679107711,ABC TISAK društvo s ograničenom odgovornošću za grafičku proizvodnju, usluge i trgovinu, OIB 68699724742,TRANSPORT-commerce dioničko društvo za unutarnji i međunarodni prijevoz putnika i robe, popravak i održavanje motornih vozil, OIB 07188635273,KOP-DAL d.o.o. za trgovinu i proizvodnju papirnate ambalaže, OIB 63498750379,CAPRICORNO, društvo s ograničenom odgovornošću za trgovinu, OIB 09517317411,BRENNTAG HRVATSKA društvo s ograničenom odgovornošću za trgovinu, OIB 27086065829,BETEX PROIZVODNJA društvo s ograničenom odgovornošću za proizvodnju, trgovinu i usluge, OIB 55721990887,ECOLAB društvo s ograničenom odgovornošću za trgovinu, OIB 82868069039,MILOŠ ŠERBO, OIB 67112824191,SOCIETE GENERALE-SPLITSKA BANKA dioničko društvo, OIB 69326397242,SLOBODNA DALMACIJA - TRGOVINA d.o.o. za trgovinu, OIB 08227096233,PARTNER BANKA d.d., OIB 71221608291,CESTAR društvo s ograničenom odgovornošću za građevinarstvo, OIB 27471262195,M.L.H. MARTINI d.o.o. za trgovinu i usluge, OIB 37938922389,HIPERMARKETI COOP društvo s ograničenom odgovornošću za proizvodnju i trgovinu, OIB 00365099972,STEGA TISAK društvo s ograničenom odgovornošću za grafičku proizvodnju, OIB 78043520516,B1 PLAKATI d.o.o. za marketing i poslovne usluge, OIB 52846567786,Središnja agencija za financiranje i ugovaranje programa i projekata Europske unije, OIB 11548277852,CROATIA BANKA, dioničko društvo, OIB 32247795989,SUMAN d.o.o. za proizvodnju i promet, OIB 85053522203,TANGAR, d.o.o. za trgovinu i poslovne usluge, OIB 96658402770,LUXOR, d.o.o. za proizvodnju i trgovinu, OIB 25029423812,REVOLUCIJA dizajna d.o.o. za promidžbu i dizajn, OIB 58685832104,PRAEVENIRE za reviziju i računovodstvene poslove, društvo s ograničenom odgovornošću, OIB 98008125662,PAN - papirna industrija - Tvornica kartona i kartonske ambalaže, d. o. o., OIB 21056005908,HRVATSKE ŠUME društvo s ograničenom odgovornošću, OIB 69693144506,VODOVOD I ČISTOĆA - SINJ, društvo s ograničenom odgovornošću za obavljanje djelatnosti vodoopskrbe i ostalih komunalnih dj, OIB 81685682389,PODRAVKA prehrambena industrija, d.d., OIB 18928523252,KROLO DOM, društvo s ograničenom odgovornošću za gradjevinarstvo, OIB 09337297267,HRVATSKA IZVJEŠTAJNA NOVINSKA AGENCIJA, OIB 41387373932,Željko Katić, OIB 64141164422,CROATIA osiguranje d.d., OIB 26187994862,LIDER PRESS dioničko društvo za novinsko izdavačku djelatnost, OIB 90034071582,PLUTO d.d. za proizvodnju metalnih zatvarača i plutenih proizvoda, OIB 91658541446,ROTERM d.o.o. za projektiranje, nadzor i izvođenje termo instalacija, zastupanje i promet robom, OIB 79948849024,Konica Minolta Hrvatska - poslovna rješenja, d.o.o. za trgovinu i usluge, OIB 31697259786,MEMRB PULS PANEL TRGOVINA društvo s ograničenom odgovornošću za istraživanje tržišta, medija i javnog mnijenja "u likvida, OIB 76048963150,AUTOCOMMERCE HRVATSKA d.o.o. za promet robe na vanjskom i unutrašnjem tržištu, OIB 36844439304,KUNATEKS društvo s ograničenom odgovornošću za proizvodnju, trgovinu i usluge, OIB 46382522119,Vetropack Straža tvornica stakla d.d. Hum na Sutli, OIB 74210066591,ISTRACOMMERCE društvo s ograničenom odgovornošću za unutarnju i vanjsku trgovinu, OIB 03666747905,HEP-Operator distribucijskog sustava d.o.o. za distribuciju i opskrbu električne energije, OIB 46830600751,Unijapapir, skupljanje i primarna prerada otpada, društvo s ograničenom odgovornošću, OIB 99467758764,STIO d.o.o. za trgovinu i usluge, OIB 15363604813,PHD media d.o.o. za medijske usluge, OIB 35754508254,BBDO ZAGREB d.o.o. za tržišne komunikacije, OIB 39157666333,OTISAK d.o.o. za trgovinu i usluge, OIB 72348426200,Hrvatski Telekom d.d., OIB 81793146560,HRVATSKA BANKA ZA OBNOVU I RAZVITAK, OIB 26702280390,POSLOVNO - INOVACIJSKI CENTAR HRVATSKE - BICRO, društvo s ograničenom odgovornošću - u likvidaciji, OIB 22940012051,MAKSIMA KOMUNIKACIJE  društvo s ograničenom odgovornošću za medijske djelatnosti, OIB 61296146737,VIPnet, društvo s ograničenom odgovornošću za usluge javnih telekomunikacija, OIB 29524210204,Financijska agencija, OIB 85821130368,Hrvatska radiotelevizija, OIB 68419124305,HOSPITALIJA TRGOVINA d.o.o. za trgovinu i usluge, OIB 40457591383,KONZUM, trgovina na veliko i malo d.d., OIB 29955634590,ETI TRADE društvo s ograničenom odgovornošću za proizvodnju, promet roba i usluga, OIB 41122391100,HELIOS Vienna Insurance Group dioničko društvo za osiguranje, OIB 59369087232,Denis Vojnović, OIB 96816863360,ZADRUŽNI SAVEZ DALMACIJE, OIB 97059868731,LABUD tvornica sredstava za pranje, kozmetičkih i kemijskih proizvoda d.o.o., OIB 23359164583,Metropolis tourist društvo s ograničenom odgovornošću za trgovinu, ugostiteljstvo, turizam i putničke agencije, OIB 83429785183,ČATEKS, dioničko društvo za proizvodnju tkanine, umjetne kože, kućanskog rublja i proizvoda za šport i rekreaciju, OIB 16536095427,VITIS d.o.o. za trgovinu i usluge, OIB 96887244333,JAŠKAPACK d.o.o. tvornica valovitog kartona i ambalaže, OIB 53994275676,QIQO informatička djelatnost i trgovina, d. o. o., OIB 70752453049,TEHGRAD društvo s ograničenom odgovornošću za inženjering, građevinarstvo, proizvodnju i trgovinu, OIB 77895024069,FRIGOMOTORS, društvo s ograničenom odgovornošću za proizvodnju, montažu i servis klima opreme, OIB 09191580513,VB LEASING d.o.o. za leasing, OIB 55525619967,RHEA d.o.o. za usluge, OIB 38577928372,TRAST međunarodno otpremništvo, dioničko društvo, OIB 93225891495,INFINITIV d.o.o. za trgovinu i usluge, OIB 72730052968,STUDIO D I M d.o.o. za grafički i web dizajn, izdavaštvo i medije, OIB 60033582626,AD PLASTIK dioničko društvo za proizvodnju dijelova i pribora za motorna vozila i proizvoda iz plastičnih masa, OIB 48351740621,CROATIA osiguranje d.d., OIB 26187994862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SMS, d.o.o. za proizvodnju prirodne hrane "u stečaju"</item>
      <item>ABC TISAK društvo s ograničenom odgovornošću za grafičku proizvodnju, usluge i trgovinu</item>
      <item>TRANSPORT-commerce dioničko društvo za unutarnji i međunarodni prijevoz putnika i robe, popravak i održavanje motornih vozil</item>
      <item>KOP-DAL d.o.o. za trgovinu i proizvodnju papirnate ambalaže</item>
      <item>CAPRICORNO, društvo s ograničenom odgovornošću za trgovinu</item>
      <item>BRENNTAG HRVATSKA društvo s ograničenom odgovornošću za trgovinu</item>
      <item>BETEX PROIZVODNJA društvo s ograničenom odgovornošću za proizvodnju, trgovinu i usluge</item>
      <item>ECOLAB društvo s ograničenom odgovornošću za trgovinu zastupanog po punomoćniku Bagarić &amp; Krajnović odvjetničko društvo - u likvidaciji</item>
      <item>MILOŠ ŠERBO</item>
      <item>SOCIETE GENERALE-SPLITSKA BANKA dioničko društvo</item>
      <item>SLOBODNA DALMACIJA - TRGOVINA d.o.o. za trgovinu</item>
      <item>PARTNER BANKA d.d.</item>
      <item>CESTAR društvo s ograničenom odgovornošću za građevinarstvo</item>
      <item>M.L.H. MARTINI d.o.o. za trgovinu i usluge</item>
      <item>HIPERMARKETI COOP društvo s ograničenom odgovornošću za proizvodnju i trgovinu</item>
      <item>STEGA TISAK društvo s ograničenom odgovornošću za grafičku proizvodnju zastupanog po punomoćniku Drakulić  i partneri odvjetničko društvo, j.t.d.</item>
      <item>B1 PLAKATI d.o.o. za marketing i poslovne usluge zastupanog po punomoćniku ŠAVORIĆ &amp; PARTNERI odvjetničko društvo, d.o.o.</item>
      <item>Središnja agencija za financiranje i ugovaranje programa i projekata Europske unije</item>
      <item>CROATIA BANKA, dioničko društvo</item>
      <item>SUMAN d.o.o. za proizvodnju i promet</item>
      <item>TANGAR, d.o.o. za trgovinu i poslovne usluge</item>
      <item>LUXOR, d.o.o. za proizvodnju i trgovinu</item>
      <item>REVOLUCIJA dizajna d.o.o. za promidžbu i dizajn</item>
      <item>PRAEVENIRE za reviziju i računovodstvene poslove, društvo s ograničenom odgovornošću</item>
      <item>PAN - papirna industrija - Tvornica kartona i kartonske ambalaže, d. o. o.</item>
      <item>HRVATSKE ŠUME društvo s ograničenom odgovornošću</item>
      <item>VODOVOD I ČISTOĆA - SINJ, društvo s ograničenom odgovornošću za obavljanje djelatnosti vodoopskrbe i ostalih komunalnih dj</item>
      <item>PODRAVKA prehrambena industrija, d.d.</item>
      <item>KROLO DOM, društvo s ograničenom odgovornošću za gradjevinarstvo</item>
      <item>HRVATSKA IZVJEŠTAJNA NOVINSKA AGENCIJA</item>
      <item>Željko Katić</item>
      <item>CROATIA osiguranje d.d.</item>
      <item>LIDER PRESS dioničko društvo za novinsko izdavačku djelatnost</item>
      <item>PLUTO d.d. za proizvodnju metalnih zatvarača i plutenih proizvoda</item>
      <item>ROTERM d.o.o. za projektiranje, nadzor i izvođenje termo instalacija, zastupanje i promet robom</item>
      <item>Konica Minolta Hrvatska - poslovna rješenja, d.o.o. za trgovinu i usluge</item>
      <item>MEMRB PULS PANEL TRGOVINA društvo s ograničenom odgovornošću za istraživanje tržišta, medija i javnog mnijenja "u likvida</item>
      <item>AUTOCOMMERCE HRVATSKA d.o.o. za promet robe na vanjskom i unutrašnjem tržištu</item>
      <item>KUNATEKS društvo s ograničenom odgovornošću za proizvodnju, trgovinu i usluge</item>
      <item>Vetropack Straža tvornica stakla d.d. Hum na Sutli</item>
      <item>ISTRACOMMERCE društvo s ograničenom odgovornošću za unutarnju i vanjsku trgovinu</item>
      <item>HEP-Operator distribucijskog sustava d.o.o. za distribuciju i opskrbu električne energije</item>
      <item>Unijapapir, skupljanje i primarna prerada otpada, društvo s ograničenom odgovornošću</item>
      <item>STIO d.o.o. za trgovinu i usluge</item>
      <item>PHD media d.o.o. za medijske usluge</item>
      <item>BBDO ZAGREB d.o.o. za tržišne komunikacije</item>
      <item>OTISAK d.o.o. za trgovinu i usluge</item>
      <item>Hrvatski Telekom d.d.</item>
      <item>HRVATSKA BANKA ZA OBNOVU I RAZVITAK</item>
      <item>POSLOVNO - INOVACIJSKI CENTAR HRVATSKE - BICRO, društvo s ograničenom odgovornošću - u likvidaciji</item>
      <item>MAKSIMA KOMUNIKACIJE  društvo s ograničenom odgovornošću za medijske djelatnosti</item>
      <item>VIPnet, društvo s ograničenom odgovornošću za usluge javnih telekomunikacija</item>
      <item>Financijska agencija</item>
      <item>Hrvatska radiotelevizija</item>
      <item>HOSPITALIJA TRGOVINA d.o.o. za trgovinu i usluge</item>
      <item>KONZUM, trgovina na veliko i malo d.d.</item>
      <item>ETI TRADE društvo s ograničenom odgovornošću za proizvodnju, promet roba i usluga</item>
      <item>HELIOS Vienna Insurance Group dioničko društvo za osiguranje</item>
      <item>Denis Vojnović</item>
      <item>ZADRUŽNI SAVEZ DALMACIJE</item>
      <item>LABUD tvornica sredstava za pranje, kozmetičkih i kemijskih proizvoda d.o.o.</item>
      <item>Metropolis tourist društvo s ograničenom odgovornošću za trgovinu, ugostiteljstvo, turizam i putničke agencije</item>
      <item>ČATEKS, dioničko društvo za proizvodnju tkanine, umjetne kože, kućanskog rublja i proizvoda za šport i rekreaciju</item>
      <item>VITIS d.o.o. za trgovinu i usluge</item>
      <item>JAŠKAPACK d.o.o. tvornica valovitog kartona i ambalaže</item>
      <item>QIQO informatička djelatnost i trgovina, d. o. o.</item>
      <item>TEHGRAD društvo s ograničenom odgovornošću za inženjering, građevinarstvo, proizvodnju i trgovinu</item>
      <item>FRIGOMOTORS, društvo s ograničenom odgovornošću za proizvodnju, montažu i servis klima opreme</item>
      <item>VB LEASING d.o.o. za leasing</item>
      <item>RHEA d.o.o. za usluge</item>
      <item>TRAST međunarodno otpremništvo, dioničko društvo</item>
      <item>INFINITIV d.o.o. za trgovinu i usluge</item>
      <item>STUDIO D I M d.o.o. za grafički i web dizajn, izdavaštvo i medije</item>
      <item>AD PLASTIK dioničko društvo za proizvodnju dijelova i pribora za motorna vozila i proizvoda iz plastičnih masa</item>
      <item>CROATIA osiguranje d.d.</item>
    </izvorni_sadrzaj>
    <derivirana_varijabla naziv="DomainObject.Predmet.StrankaListFormated_1">
      <item>SMS, d.o.o. za proizvodnju prirodne hrane "u stečaju"</item>
      <item>ABC TISAK društvo s ograničenom odgovornošću za grafičku proizvodnju, usluge i trgovinu</item>
      <item>TRANSPORT-commerce dioničko društvo za unutarnji i međunarodni prijevoz putnika i robe, popravak i održavanje motornih vozil</item>
      <item>KOP-DAL d.o.o. za trgovinu i proizvodnju papirnate ambalaže</item>
      <item>CAPRICORNO, društvo s ograničenom odgovornošću za trgovinu</item>
      <item>BRENNTAG HRVATSKA društvo s ograničenom odgovornošću za trgovinu</item>
      <item>BETEX PROIZVODNJA društvo s ograničenom odgovornošću za proizvodnju, trgovinu i usluge</item>
      <item>ECOLAB društvo s ograničenom odgovornošću za trgovinu zastupanog po punomoćniku Bagarić &amp; Krajnović odvjetničko društvo - u likvidaciji</item>
      <item>MILOŠ ŠERBO</item>
      <item>SOCIETE GENERALE-SPLITSKA BANKA dioničko društvo</item>
      <item>SLOBODNA DALMACIJA - TRGOVINA d.o.o. za trgovinu</item>
      <item>PARTNER BANKA d.d.</item>
      <item>CESTAR društvo s ograničenom odgovornošću za građevinarstvo</item>
      <item>M.L.H. MARTINI d.o.o. za trgovinu i usluge</item>
      <item>HIPERMARKETI COOP društvo s ograničenom odgovornošću za proizvodnju i trgovinu</item>
      <item>STEGA TISAK društvo s ograničenom odgovornošću za grafičku proizvodnju zastupanog po punomoćniku Drakulić  i partneri odvjetničko društvo, j.t.d.</item>
      <item>B1 PLAKATI d.o.o. za marketing i poslovne usluge zastupanog po punomoćniku ŠAVORIĆ &amp; PARTNERI odvjetničko društvo, d.o.o.</item>
      <item>Središnja agencija za financiranje i ugovaranje programa i projekata Europske unije</item>
      <item>CROATIA BANKA, dioničko društvo</item>
      <item>SUMAN d.o.o. za proizvodnju i promet</item>
      <item>TANGAR, d.o.o. za trgovinu i poslovne usluge</item>
      <item>LUXOR, d.o.o. za proizvodnju i trgovinu</item>
      <item>REVOLUCIJA dizajna d.o.o. za promidžbu i dizajn</item>
      <item>PRAEVENIRE za reviziju i računovodstvene poslove, društvo s ograničenom odgovornošću</item>
      <item>PAN - papirna industrija - Tvornica kartona i kartonske ambalaže, d. o. o.</item>
      <item>HRVATSKE ŠUME društvo s ograničenom odgovornošću</item>
      <item>VODOVOD I ČISTOĆA - SINJ, društvo s ograničenom odgovornošću za obavljanje djelatnosti vodoopskrbe i ostalih komunalnih dj</item>
      <item>PODRAVKA prehrambena industrija, d.d.</item>
      <item>KROLO DOM, društvo s ograničenom odgovornošću za gradjevinarstvo</item>
      <item>HRVATSKA IZVJEŠTAJNA NOVINSKA AGENCIJA</item>
      <item>Željko Katić</item>
      <item>CROATIA osiguranje d.d.</item>
      <item>LIDER PRESS dioničko društvo za novinsko izdavačku djelatnost</item>
      <item>PLUTO d.d. za proizvodnju metalnih zatvarača i plutenih proizvoda</item>
      <item>ROTERM d.o.o. za projektiranje, nadzor i izvođenje termo instalacija, zastupanje i promet robom</item>
      <item>Konica Minolta Hrvatska - poslovna rješenja, d.o.o. za trgovinu i usluge</item>
      <item>MEMRB PULS PANEL TRGOVINA društvo s ograničenom odgovornošću za istraživanje tržišta, medija i javnog mnijenja "u likvida</item>
      <item>AUTOCOMMERCE HRVATSKA d.o.o. za promet robe na vanjskom i unutrašnjem tržištu</item>
      <item>KUNATEKS društvo s ograničenom odgovornošću za proizvodnju, trgovinu i usluge</item>
      <item>Vetropack Straža tvornica stakla d.d. Hum na Sutli</item>
      <item>ISTRACOMMERCE društvo s ograničenom odgovornošću za unutarnju i vanjsku trgovinu</item>
      <item>HEP-Operator distribucijskog sustava d.o.o. za distribuciju i opskrbu električne energije</item>
      <item>Unijapapir, skupljanje i primarna prerada otpada, društvo s ograničenom odgovornošću</item>
      <item>STIO d.o.o. za trgovinu i usluge</item>
      <item>PHD media d.o.o. za medijske usluge</item>
      <item>BBDO ZAGREB d.o.o. za tržišne komunikacije</item>
      <item>OTISAK d.o.o. za trgovinu i usluge</item>
      <item>Hrvatski Telekom d.d.</item>
      <item>HRVATSKA BANKA ZA OBNOVU I RAZVITAK</item>
      <item>POSLOVNO - INOVACIJSKI CENTAR HRVATSKE - BICRO, društvo s ograničenom odgovornošću - u likvidaciji</item>
      <item>MAKSIMA KOMUNIKACIJE  društvo s ograničenom odgovornošću za medijske djelatnosti</item>
      <item>VIPnet, društvo s ograničenom odgovornošću za usluge javnih telekomunikacija</item>
      <item>Financijska agencija</item>
      <item>Hrvatska radiotelevizija</item>
      <item>HOSPITALIJA TRGOVINA d.o.o. za trgovinu i usluge</item>
      <item>KONZUM, trgovina na veliko i malo d.d.</item>
      <item>ETI TRADE društvo s ograničenom odgovornošću za proizvodnju, promet roba i usluga</item>
      <item>HELIOS Vienna Insurance Group dioničko društvo za osiguranje</item>
      <item>Denis Vojnović</item>
      <item>ZADRUŽNI SAVEZ DALMACIJE</item>
      <item>LABUD tvornica sredstava za pranje, kozmetičkih i kemijskih proizvoda d.o.o.</item>
      <item>Metropolis tourist društvo s ograničenom odgovornošću za trgovinu, ugostiteljstvo, turizam i putničke agencije</item>
      <item>ČATEKS, dioničko društvo za proizvodnju tkanine, umjetne kože, kućanskog rublja i proizvoda za šport i rekreaciju</item>
      <item>VITIS d.o.o. za trgovinu i usluge</item>
      <item>JAŠKAPACK d.o.o. tvornica valovitog kartona i ambalaže</item>
      <item>QIQO informatička djelatnost i trgovina, d. o. o.</item>
      <item>TEHGRAD društvo s ograničenom odgovornošću za inženjering, građevinarstvo, proizvodnju i trgovinu</item>
      <item>FRIGOMOTORS, društvo s ograničenom odgovornošću za proizvodnju, montažu i servis klima opreme</item>
      <item>VB LEASING d.o.o. za leasing</item>
      <item>RHEA d.o.o. za usluge</item>
      <item>TRAST međunarodno otpremništvo, dioničko društvo</item>
      <item>INFINITIV d.o.o. za trgovinu i usluge</item>
      <item>STUDIO D I M d.o.o. za grafički i web dizajn, izdavaštvo i medije</item>
      <item>AD PLASTIK dioničko društvo za proizvodnju dijelova i pribora za motorna vozila i proizvoda iz plastičnih masa</item>
      <item>CROATIA osiguranje d.d.</item>
    </derivirana_varijabla>
  </DomainObject.Predmet.StrankaListFormated>
  <DomainObject.Predmet.StrankaListFormatedOIB>
    <izvorni_sadrzaj>
      <item>SMS, d.o.o. za proizvodnju prirodne hrane "u stečaju", OIB 88679107711</item>
      <item>ABC TISAK društvo s ograničenom odgovornošću za grafičku proizvodnju, usluge i trgovinu, OIB 68699724742</item>
      <item>TRANSPORT-commerce dioničko društvo za unutarnji i međunarodni prijevoz putnika i robe, popravak i održavanje motornih vozil, OIB 07188635273</item>
      <item>KOP-DAL d.o.o. za trgovinu i proizvodnju papirnate ambalaže, OIB 63498750379</item>
      <item>CAPRICORNO, društvo s ograničenom odgovornošću za trgovinu, OIB 09517317411</item>
      <item>BRENNTAG HRVATSKA društvo s ograničenom odgovornošću za trgovinu, OIB 27086065829</item>
      <item>BETEX PROIZVODNJA društvo s ograničenom odgovornošću za proizvodnju, trgovinu i usluge, OIB 55721990887</item>
      <item>ECOLAB društvo s ograničenom odgovornošću za trgovinu, OIB 82868069039 zastupanog po punomoćniku Bagarić &amp; Krajnović odvjetničko društvo - u likvidaciji</item>
      <item>MILOŠ ŠERBO, OIB 67112824191</item>
      <item>SOCIETE GENERALE-SPLITSKA BANKA dioničko društvo, OIB 69326397242</item>
      <item>SLOBODNA DALMACIJA - TRGOVINA d.o.o. za trgovinu, OIB 08227096233</item>
      <item>PARTNER BANKA d.d., OIB 71221608291</item>
      <item>CESTAR društvo s ograničenom odgovornošću za građevinarstvo, OIB 27471262195</item>
      <item>M.L.H. MARTINI d.o.o. za trgovinu i usluge, OIB 37938922389</item>
      <item>HIPERMARKETI COOP društvo s ograničenom odgovornošću za proizvodnju i trgovinu, OIB 00365099972</item>
      <item>STEGA TISAK društvo s ograničenom odgovornošću za grafičku proizvodnju, OIB 78043520516 zastupanog po punomoćniku Drakulić  i partneri odvjetničko društvo, j.t.d.</item>
      <item>B1 PLAKATI d.o.o. za marketing i poslovne usluge, OIB 52846567786 zastupanog po punomoćniku ŠAVORIĆ &amp; PARTNERI odvjetničko društvo, d.o.o.</item>
      <item>Središnja agencija za financiranje i ugovaranje programa i projekata Europske unije, OIB 11548277852</item>
      <item>CROATIA BANKA, dioničko društvo, OIB 32247795989</item>
      <item>SUMAN d.o.o. za proizvodnju i promet, OIB 85053522203</item>
      <item>TANGAR, d.o.o. za trgovinu i poslovne usluge, OIB 96658402770</item>
      <item>LUXOR, d.o.o. za proizvodnju i trgovinu, OIB 25029423812</item>
      <item>REVOLUCIJA dizajna d.o.o. za promidžbu i dizajn, OIB 58685832104</item>
      <item>PRAEVENIRE za reviziju i računovodstvene poslove, društvo s ograničenom odgovornošću, OIB 98008125662</item>
      <item>PAN - papirna industrija - Tvornica kartona i kartonske ambalaže, d. o. o., OIB 21056005908</item>
      <item>HRVATSKE ŠUME društvo s ograničenom odgovornošću, OIB 69693144506</item>
      <item>VODOVOD I ČISTOĆA - SINJ, društvo s ograničenom odgovornošću za obavljanje djelatnosti vodoopskrbe i ostalih komunalnih dj, OIB 81685682389</item>
      <item>PODRAVKA prehrambena industrija, d.d., OIB 18928523252</item>
      <item>KROLO DOM, društvo s ograničenom odgovornošću za gradjevinarstvo, OIB 09337297267</item>
      <item>HRVATSKA IZVJEŠTAJNA NOVINSKA AGENCIJA, OIB 41387373932</item>
      <item>Željko Katić, OIB 64141164422</item>
      <item>CROATIA osiguranje d.d., OIB 26187994862</item>
      <item>LIDER PRESS dioničko društvo za novinsko izdavačku djelatnost, OIB 90034071582</item>
      <item>PLUTO d.d. za proizvodnju metalnih zatvarača i plutenih proizvoda, OIB 91658541446</item>
      <item>ROTERM d.o.o. za projektiranje, nadzor i izvođenje termo instalacija, zastupanje i promet robom, OIB 79948849024</item>
      <item>Konica Minolta Hrvatska - poslovna rješenja, d.o.o. za trgovinu i usluge, OIB 31697259786</item>
      <item>MEMRB PULS PANEL TRGOVINA društvo s ograničenom odgovornošću za istraživanje tržišta, medija i javnog mnijenja "u likvida, OIB 76048963150</item>
      <item>AUTOCOMMERCE HRVATSKA d.o.o. za promet robe na vanjskom i unutrašnjem tržištu, OIB 36844439304</item>
      <item>KUNATEKS društvo s ograničenom odgovornošću za proizvodnju, trgovinu i usluge, OIB 46382522119</item>
      <item>Vetropack Straža tvornica stakla d.d. Hum na Sutli, OIB 74210066591</item>
      <item>ISTRACOMMERCE društvo s ograničenom odgovornošću za unutarnju i vanjsku trgovinu, OIB 03666747905</item>
      <item>HEP-Operator distribucijskog sustava d.o.o. za distribuciju i opskrbu električne energije, OIB 46830600751</item>
      <item>Unijapapir, skupljanje i primarna prerada otpada, društvo s ograničenom odgovornošću, OIB 99467758764</item>
      <item>STIO d.o.o. za trgovinu i usluge, OIB 15363604813</item>
      <item>PHD media d.o.o. za medijske usluge, OIB 35754508254</item>
      <item>BBDO ZAGREB d.o.o. za tržišne komunikacije, OIB 39157666333</item>
      <item>OTISAK d.o.o. za trgovinu i usluge, OIB 72348426200</item>
      <item>Hrvatski Telekom d.d., OIB 81793146560</item>
      <item>HRVATSKA BANKA ZA OBNOVU I RAZVITAK, OIB 26702280390</item>
      <item>POSLOVNO - INOVACIJSKI CENTAR HRVATSKE - BICRO, društvo s ograničenom odgovornošću - u likvidaciji, OIB 22940012051</item>
      <item>MAKSIMA KOMUNIKACIJE  društvo s ograničenom odgovornošću za medijske djelatnosti, OIB 61296146737</item>
      <item>VIPnet, društvo s ograničenom odgovornošću za usluge javnih telekomunikacija, OIB 29524210204</item>
      <item>Financijska agencija, OIB 85821130368</item>
      <item>Hrvatska radiotelevizija, OIB 68419124305</item>
      <item>HOSPITALIJA TRGOVINA d.o.o. za trgovinu i usluge, OIB 40457591383</item>
      <item>KONZUM, trgovina na veliko i malo d.d., OIB 29955634590</item>
      <item>ETI TRADE društvo s ograničenom odgovornošću za proizvodnju, promet roba i usluga, OIB 41122391100</item>
      <item>HELIOS Vienna Insurance Group dioničko društvo za osiguranje, OIB 59369087232</item>
      <item>Denis Vojnović, OIB 96816863360</item>
      <item>ZADRUŽNI SAVEZ DALMACIJE, OIB 97059868731</item>
      <item>LABUD tvornica sredstava za pranje, kozmetičkih i kemijskih proizvoda d.o.o., OIB 23359164583</item>
      <item>Metropolis tourist društvo s ograničenom odgovornošću za trgovinu, ugostiteljstvo, turizam i putničke agencije, OIB 83429785183</item>
      <item>ČATEKS, dioničko društvo za proizvodnju tkanine, umjetne kože, kućanskog rublja i proizvoda za šport i rekreaciju, OIB 16536095427</item>
      <item>VITIS d.o.o. za trgovinu i usluge, OIB 96887244333</item>
      <item>JAŠKAPACK d.o.o. tvornica valovitog kartona i ambalaže, OIB 53994275676</item>
      <item>QIQO informatička djelatnost i trgovina, d. o. o., OIB 70752453049</item>
      <item>TEHGRAD društvo s ograničenom odgovornošću za inženjering, građevinarstvo, proizvodnju i trgovinu, OIB 77895024069</item>
      <item>FRIGOMOTORS, društvo s ograničenom odgovornošću za proizvodnju, montažu i servis klima opreme, OIB 09191580513</item>
      <item>VB LEASING d.o.o. za leasing, OIB 55525619967</item>
      <item>RHEA d.o.o. za usluge, OIB 38577928372</item>
      <item>TRAST međunarodno otpremništvo, dioničko društvo, OIB 93225891495</item>
      <item>INFINITIV d.o.o. za trgovinu i usluge, OIB 72730052968</item>
      <item>STUDIO D I M d.o.o. za grafički i web dizajn, izdavaštvo i medije, OIB 60033582626</item>
      <item>AD PLASTIK dioničko društvo za proizvodnju dijelova i pribora za motorna vozila i proizvoda iz plastičnih masa, OIB 48351740621</item>
      <item>CROATIA osiguranje d.d., OIB 26187994862</item>
    </izvorni_sadrzaj>
    <derivirana_varijabla naziv="DomainObject.Predmet.StrankaListFormatedOIB_1">
      <item>SMS, d.o.o. za proizvodnju prirodne hrane "u stečaju", OIB 88679107711</item>
      <item>ABC TISAK društvo s ograničenom odgovornošću za grafičku proizvodnju, usluge i trgovinu, OIB 68699724742</item>
      <item>TRANSPORT-commerce dioničko društvo za unutarnji i međunarodni prijevoz putnika i robe, popravak i održavanje motornih vozil, OIB 07188635273</item>
      <item>KOP-DAL d.o.o. za trgovinu i proizvodnju papirnate ambalaže, OIB 63498750379</item>
      <item>CAPRICORNO, društvo s ograničenom odgovornošću za trgovinu, OIB 09517317411</item>
      <item>BRENNTAG HRVATSKA društvo s ograničenom odgovornošću za trgovinu, OIB 27086065829</item>
      <item>BETEX PROIZVODNJA društvo s ograničenom odgovornošću za proizvodnju, trgovinu i usluge, OIB 55721990887</item>
      <item>ECOLAB društvo s ograničenom odgovornošću za trgovinu, OIB 82868069039 zastupanog po punomoćniku Bagarić &amp; Krajnović odvjetničko društvo - u likvidaciji</item>
      <item>MILOŠ ŠERBO, OIB 67112824191</item>
      <item>SOCIETE GENERALE-SPLITSKA BANKA dioničko društvo, OIB 69326397242</item>
      <item>SLOBODNA DALMACIJA - TRGOVINA d.o.o. za trgovinu, OIB 08227096233</item>
      <item>PARTNER BANKA d.d., OIB 71221608291</item>
      <item>CESTAR društvo s ograničenom odgovornošću za građevinarstvo, OIB 27471262195</item>
      <item>M.L.H. MARTINI d.o.o. za trgovinu i usluge, OIB 37938922389</item>
      <item>HIPERMARKETI COOP društvo s ograničenom odgovornošću za proizvodnju i trgovinu, OIB 00365099972</item>
      <item>STEGA TISAK društvo s ograničenom odgovornošću za grafičku proizvodnju, OIB 78043520516 zastupanog po punomoćniku Drakulić  i partneri odvjetničko društvo, j.t.d.</item>
      <item>B1 PLAKATI d.o.o. za marketing i poslovne usluge, OIB 52846567786 zastupanog po punomoćniku ŠAVORIĆ &amp; PARTNERI odvjetničko društvo, d.o.o.</item>
      <item>Središnja agencija za financiranje i ugovaranje programa i projekata Europske unije, OIB 11548277852</item>
      <item>CROATIA BANKA, dioničko društvo, OIB 32247795989</item>
      <item>SUMAN d.o.o. za proizvodnju i promet, OIB 85053522203</item>
      <item>TANGAR, d.o.o. za trgovinu i poslovne usluge, OIB 96658402770</item>
      <item>LUXOR, d.o.o. za proizvodnju i trgovinu, OIB 25029423812</item>
      <item>REVOLUCIJA dizajna d.o.o. za promidžbu i dizajn, OIB 58685832104</item>
      <item>PRAEVENIRE za reviziju i računovodstvene poslove, društvo s ograničenom odgovornošću, OIB 98008125662</item>
      <item>PAN - papirna industrija - Tvornica kartona i kartonske ambalaže, d. o. o., OIB 21056005908</item>
      <item>HRVATSKE ŠUME društvo s ograničenom odgovornošću, OIB 69693144506</item>
      <item>VODOVOD I ČISTOĆA - SINJ, društvo s ograničenom odgovornošću za obavljanje djelatnosti vodoopskrbe i ostalih komunalnih dj, OIB 81685682389</item>
      <item>PODRAVKA prehrambena industrija, d.d., OIB 18928523252</item>
      <item>KROLO DOM, društvo s ograničenom odgovornošću za gradjevinarstvo, OIB 09337297267</item>
      <item>HRVATSKA IZVJEŠTAJNA NOVINSKA AGENCIJA, OIB 41387373932</item>
      <item>Željko Katić, OIB 64141164422</item>
      <item>CROATIA osiguranje d.d., OIB 26187994862</item>
      <item>LIDER PRESS dioničko društvo za novinsko izdavačku djelatnost, OIB 90034071582</item>
      <item>PLUTO d.d. za proizvodnju metalnih zatvarača i plutenih proizvoda, OIB 91658541446</item>
      <item>ROTERM d.o.o. za projektiranje, nadzor i izvođenje termo instalacija, zastupanje i promet robom, OIB 79948849024</item>
      <item>Konica Minolta Hrvatska - poslovna rješenja, d.o.o. za trgovinu i usluge, OIB 31697259786</item>
      <item>MEMRB PULS PANEL TRGOVINA društvo s ograničenom odgovornošću za istraživanje tržišta, medija i javnog mnijenja "u likvida, OIB 76048963150</item>
      <item>AUTOCOMMERCE HRVATSKA d.o.o. za promet robe na vanjskom i unutrašnjem tržištu, OIB 36844439304</item>
      <item>KUNATEKS društvo s ograničenom odgovornošću za proizvodnju, trgovinu i usluge, OIB 46382522119</item>
      <item>Vetropack Straža tvornica stakla d.d. Hum na Sutli, OIB 74210066591</item>
      <item>ISTRACOMMERCE društvo s ograničenom odgovornošću za unutarnju i vanjsku trgovinu, OIB 03666747905</item>
      <item>HEP-Operator distribucijskog sustava d.o.o. za distribuciju i opskrbu električne energije, OIB 46830600751</item>
      <item>Unijapapir, skupljanje i primarna prerada otpada, društvo s ograničenom odgovornošću, OIB 99467758764</item>
      <item>STIO d.o.o. za trgovinu i usluge, OIB 15363604813</item>
      <item>PHD media d.o.o. za medijske usluge, OIB 35754508254</item>
      <item>BBDO ZAGREB d.o.o. za tržišne komunikacije, OIB 39157666333</item>
      <item>OTISAK d.o.o. za trgovinu i usluge, OIB 72348426200</item>
      <item>Hrvatski Telekom d.d., OIB 81793146560</item>
      <item>HRVATSKA BANKA ZA OBNOVU I RAZVITAK, OIB 26702280390</item>
      <item>POSLOVNO - INOVACIJSKI CENTAR HRVATSKE - BICRO, društvo s ograničenom odgovornošću - u likvidaciji, OIB 22940012051</item>
      <item>MAKSIMA KOMUNIKACIJE  društvo s ograničenom odgovornošću za medijske djelatnosti, OIB 61296146737</item>
      <item>VIPnet, društvo s ograničenom odgovornošću za usluge javnih telekomunikacija, OIB 29524210204</item>
      <item>Financijska agencija, OIB 85821130368</item>
      <item>Hrvatska radiotelevizija, OIB 68419124305</item>
      <item>HOSPITALIJA TRGOVINA d.o.o. za trgovinu i usluge, OIB 40457591383</item>
      <item>KONZUM, trgovina na veliko i malo d.d., OIB 29955634590</item>
      <item>ETI TRADE društvo s ograničenom odgovornošću za proizvodnju, promet roba i usluga, OIB 41122391100</item>
      <item>HELIOS Vienna Insurance Group dioničko društvo za osiguranje, OIB 59369087232</item>
      <item>Denis Vojnović, OIB 96816863360</item>
      <item>ZADRUŽNI SAVEZ DALMACIJE, OIB 97059868731</item>
      <item>LABUD tvornica sredstava za pranje, kozmetičkih i kemijskih proizvoda d.o.o., OIB 23359164583</item>
      <item>Metropolis tourist društvo s ograničenom odgovornošću za trgovinu, ugostiteljstvo, turizam i putničke agencije, OIB 83429785183</item>
      <item>ČATEKS, dioničko društvo za proizvodnju tkanine, umjetne kože, kućanskog rublja i proizvoda za šport i rekreaciju, OIB 16536095427</item>
      <item>VITIS d.o.o. za trgovinu i usluge, OIB 96887244333</item>
      <item>JAŠKAPACK d.o.o. tvornica valovitog kartona i ambalaže, OIB 53994275676</item>
      <item>QIQO informatička djelatnost i trgovina, d. o. o., OIB 70752453049</item>
      <item>TEHGRAD društvo s ograničenom odgovornošću za inženjering, građevinarstvo, proizvodnju i trgovinu, OIB 77895024069</item>
      <item>FRIGOMOTORS, društvo s ograničenom odgovornošću za proizvodnju, montažu i servis klima opreme, OIB 09191580513</item>
      <item>VB LEASING d.o.o. za leasing, OIB 55525619967</item>
      <item>RHEA d.o.o. za usluge, OIB 38577928372</item>
      <item>TRAST međunarodno otpremništvo, dioničko društvo, OIB 93225891495</item>
      <item>INFINITIV d.o.o. za trgovinu i usluge, OIB 72730052968</item>
      <item>STUDIO D I M d.o.o. za grafički i web dizajn, izdavaštvo i medije, OIB 60033582626</item>
      <item>AD PLASTIK dioničko društvo za proizvodnju dijelova i pribora za motorna vozila i proizvoda iz plastičnih masa, OIB 48351740621</item>
      <item>CROATIA osiguranje d.d., OIB 26187994862</item>
    </derivirana_varijabla>
  </DomainObject.Predmet.StrankaListFormatedOIB>
  <DomainObject.Predmet.StrankaListFormatedWithAdress>
    <izvorni_sadrzaj>
      <item>SMS, d.o.o. za proizvodnju prirodne hrane "u stečaju", Kopilica 5, Split</item>
      <item>ABC TISAK društvo s ograničenom odgovornošću za grafičku proizvodnju, usluge i trgovinu, Kralja Zvonimira 104/D, Solin</item>
      <item>TRANSPORT-commerce dioničko društvo za unutarnji i međunarodni prijevoz putnika i robe, popravak i održavanje motornih vozil, Put Majdana 53/A, Mravince</item>
      <item>KOP-DAL d.o.o. za trgovinu i proizvodnju papirnate ambalaže, Vrazova 14, Split</item>
      <item>CAPRICORNO, društvo s ograničenom odgovornošću za trgovinu, Hercegovačka 57/A, Split</item>
      <item>BRENNTAG HRVATSKA društvo s ograničenom odgovornošću za trgovinu, Radnička cesta/173p, 10000 Zagreb</item>
      <item>BETEX PROIZVODNJA društvo s ograničenom odgovornošću za proizvodnju, trgovinu i usluge, Braće Radića 48, 40319 Belica</item>
      <item>ECOLAB društvo s ograničenom odgovornošću za trgovinu, Zavrtnica 17, 10000 Zagreb zastupanog po punomoćniku Bagarić &amp; Krajnović odvjetničko društvo - u likvidaciji</item>
      <item>MILOŠ ŠERBO, Sredmanuška 11, 21000 Split</item>
      <item>SOCIETE GENERALE-SPLITSKA BANKA dioničko društvo, Ruđera Boškovića 16, Split</item>
      <item>SLOBODNA DALMACIJA - TRGOVINA d.o.o. za trgovinu, Dugopoljska 17, Dugopolje</item>
      <item>PARTNER BANKA d.d., Vončinina 2, 10000 Zagreb</item>
      <item>CESTAR društvo s ograničenom odgovornošću za građevinarstvo, Tršćanska 1, Split</item>
      <item>M.L.H. MARTINI d.o.o. za trgovinu i usluge, Miroslava Krleže 26, Split</item>
      <item>HIPERMARKETI COOP društvo s ograničenom odgovornošću za proizvodnju i trgovinu, Škorpikova 34/2, 10000 Zagreb</item>
      <item>STEGA TISAK društvo s ograničenom odgovornošću za grafičku proizvodnju, Zavrtnica 17, 10000 Zagreb zastupanog po punomoćniku Drakulić  i partneri odvjetničko društvo, j.t.d.</item>
      <item>B1 PLAKATI d.o.o. za marketing i poslovne usluge, Gorjanovićeva 25, 10000 Zagreb zastupanog po punomoćniku ŠAVORIĆ &amp; PARTNERI odvjetničko društvo, d.o.o.</item>
      <item>Središnja agencija za financiranje i ugovaranje programa i projekata Europske unije, Ulica grada Vukovara 284, objekt C, 10000 Zagreb</item>
      <item>CROATIA BANKA, dioničko društvo, Kvaternikov Trg 9, 10000 Zagreb</item>
      <item>SUMAN d.o.o. za proizvodnju i promet, Karlovačka cesta 32/F, 10000 Zagreb</item>
      <item>TANGAR, d.o.o. za trgovinu i poslovne usluge, Cesta dr. Franje Tuđmana 177, Kaštel Sućurac</item>
      <item>LUXOR, d.o.o. za proizvodnju i trgovinu, Put Majdana 43/A, Solin</item>
      <item>REVOLUCIJA dizajna d.o.o. za promidžbu i dizajn, Haćimovićeva 22, 10000 Zagreb</item>
      <item>PRAEVENIRE za reviziju i računovodstvene poslove, društvo s ograničenom odgovornošću, Mosećka 78, Split</item>
      <item>PAN - papirna industrija - Tvornica kartona i kartonske ambalaže, d. o. o., Miramarska cesta 11 B, 10000 Zagreb</item>
      <item>HRVATSKE ŠUME društvo s ograničenom odgovornošću, Ul.Ljudevita Farkaša Vukotinovića 2, 10000 Zagreb</item>
      <item>VODOVOD I ČISTOĆA - SINJ, društvo s ograničenom odgovornošću za obavljanje djelatnosti vodoopskrbe i ostalih komunalnih dj, Put Pazara 3, Sinj</item>
      <item>PODRAVKA prehrambena industrija, d.d., A.Starčevića 32, Koprivnica</item>
      <item>KROLO DOM, društvo s ograničenom odgovornošću za gradjevinarstvo, Bana Jelačića 40, Kaštel Stari</item>
      <item>HRVATSKA IZVJEŠTAJNA NOVINSKA AGENCIJA, Marulićev trg 16, 10000 Zagreb</item>
      <item>Željko Katić, Sućidar 8, 21000 Split</item>
      <item>CROATIA osiguranje d.d., Miramarska 22, 10000 Zagreb</item>
      <item>LIDER PRESS dioničko društvo za novinsko izdavačku djelatnost, Savska cesta 41, 10000 Zagreb</item>
      <item>PLUTO d.d. za proizvodnju metalnih zatvarača i plutenih proizvoda, Zastavnice 25/b, 10257 Hrvatski Leskovac</item>
      <item>ROTERM d.o.o. za projektiranje, nadzor i izvođenje termo instalacija, zastupanje i promet robom, Marina Držića 8, 21000 Split</item>
      <item>Konica Minolta Hrvatska - poslovna rješenja, d.o.o. za trgovinu i usluge, Horvatova 82, 10000 Zagreb</item>
      <item>MEMRB PULS PANEL TRGOVINA društvo s ograničenom odgovornošću za istraživanje tržišta, medija i javnog mnijenja "u likvida, Črnomerec 3/1, 10000 Zagreb</item>
      <item>AUTOCOMMERCE HRVATSKA d.o.o. za promet robe na vanjskom i unutrašnjem tržištu, Kovinska 22, 10000 Zagreb</item>
      <item>KUNATEKS društvo s ograničenom odgovornošću za proizvodnju, trgovinu i usluge, Janka Leskovara/bb, 49218 Pregrada</item>
      <item>Vetropack Straža tvornica stakla d.d. Hum na Sutli, Hum na Sutli, Hum na Sutli 203, 49231 Hum Na Sutli</item>
      <item>ISTRACOMMERCE društvo s ograničenom odgovornošću za unutarnju i vanjsku trgovinu, Trg Slobode 2, 52000 Pazin</item>
      <item>HEP-Operator distribucijskog sustava d.o.o. za distribuciju i opskrbu električne energije, Ulica grada Vukovara 37, 10000 Zagreb</item>
      <item>Unijapapir, skupljanje i primarna prerada otpada, društvo s ograničenom odgovornošću, Radnička Cesta 22, 10000 Zagreb</item>
      <item>STIO d.o.o. za trgovinu i usluge, Čučerska cesta 117/b, 10000 Zagreb</item>
      <item>PHD media d.o.o. za medijske usluge, Šoštarićeva 10, 10000 Zagreb</item>
      <item>BBDO ZAGREB d.o.o. za tržišne komunikacije, Šoštarićeva 10, 10000 Zagreb</item>
      <item>OTISAK d.o.o. za trgovinu i usluge, Matice Hrvatske 58, 21000 Split</item>
      <item>Hrvatski Telekom d.d., Roberta Frangeša Mihanovića 9, 10000 Zagreb</item>
      <item>HRVATSKA BANKA ZA OBNOVU I RAZVITAK, Strossmayerov trg 9, 10000 Zagreb</item>
      <item>POSLOVNO - INOVACIJSKI CENTAR HRVATSKE - BICRO, društvo s ograničenom odgovornošću - u likvidaciji, Planinska 1, 10000 Zagreb</item>
      <item>MAKSIMA KOMUNIKACIJE  društvo s ograničenom odgovornošću za medijske djelatnosti, Franje Račkoga 11, 10000 Zagreb</item>
      <item>VIPnet, društvo s ograničenom odgovornošću za usluge javnih telekomunikacija, Vrtni put 1, 10000 Zagreb</item>
      <item>Financijska agencija, Vrtni put 3, 10000 Zagreb</item>
      <item>Hrvatska radiotelevizija, Prisavlje 3, 10000 Zagreb</item>
      <item>HOSPITALIJA TRGOVINA d.o.o. za trgovinu i usluge, Vojvodići 25, 10431 Sveta Nedelja</item>
      <item>KONZUM, trgovina na veliko i malo d.d., Marijana Čavića 1/a, 10000 Zagreb</item>
      <item>ETI TRADE društvo s ograničenom odgovornošću za proizvodnju, promet roba i usluga, Jakova Volčića 2, 52000 Pazin</item>
      <item>HELIOS Vienna Insurance Group dioničko društvo za osiguranje, Poljička ulica 5, Zagreb</item>
      <item>Denis Vojnović, Gaženička b.b., 23000 Zadar</item>
      <item>ZADRUŽNI SAVEZ DALMACIJE, Kamila Tončića 4, 21000 Split</item>
      <item>LABUD tvornica sredstava za pranje, kozmetičkih i kemijskih proizvoda d.o.o., Radnička cesta 173/r, Zagreb</item>
      <item>Metropolis tourist društvo s ograničenom odgovornošću za trgovinu, ugostiteljstvo, turizam i putničke agencije, Ulica Ive Robića 2, Zagreb</item>
      <item>ČATEKS, dioničko društvo za proizvodnju tkanine, umjetne kože, kućanskog rublja i proizvoda za šport i rekreaciju, Ulica Zrinsko-Frankopanska 25, 40000 Čakovec</item>
      <item>VITIS d.o.o. za trgovinu i usluge, Kustošijski venec 48, Zagreb</item>
      <item>JAŠKAPACK d.o.o. tvornica valovitog kartona i ambalaže, Savska Cesta 1, 10360 Sesvete</item>
      <item>QIQO informatička djelatnost i trgovina, d. o. o., Voltićeva 1, 52100 Pula</item>
      <item>TEHGRAD društvo s ograničenom odgovornošću za inženjering, građevinarstvo, proizvodnju i trgovinu, Riva Boduli 7, 51000 Rijeka</item>
      <item>FRIGOMOTORS, društvo s ograničenom odgovornošću za proizvodnju, montažu i servis klima opreme, Dugopoljska 35, 21204 Dugopolje</item>
      <item>VB LEASING d.o.o. za leasing, Horvatova 82, Zagreb</item>
      <item>RHEA d.o.o. za usluge, Vukovarska 229/c, 31000 Osijek</item>
      <item>TRAST međunarodno otpremništvo, dioničko društvo,  Gat Sv.Duje 4, 21000 Split</item>
      <item>INFINITIV d.o.o. za trgovinu i usluge, Maksimirska 118, Zagreb</item>
      <item>STUDIO D I M d.o.o. za grafički i web dizajn, izdavaštvo i medije, Kamaufova 22, Zagreb</item>
      <item>AD PLASTIK dioničko društvo za proizvodnju dijelova i pribora za motorna vozila i proizvoda iz plastičnih masa, Matoševa Ulica 8, 21210 Solin</item>
      <item>CROATIA osiguranje d.d., Trg Hrvatske bratske zajednice 8, 21000 Split</item>
    </izvorni_sadrzaj>
    <derivirana_varijabla naziv="DomainObject.Predmet.StrankaListFormatedWithAdress_1">
      <item>SMS, d.o.o. za proizvodnju prirodne hrane "u stečaju", Kopilica 5, Split</item>
      <item>ABC TISAK društvo s ograničenom odgovornošću za grafičku proizvodnju, usluge i trgovinu, Kralja Zvonimira 104/D, Solin</item>
      <item>TRANSPORT-commerce dioničko društvo za unutarnji i međunarodni prijevoz putnika i robe, popravak i održavanje motornih vozil, Put Majdana 53/A, Mravince</item>
      <item>KOP-DAL d.o.o. za trgovinu i proizvodnju papirnate ambalaže, Vrazova 14, Split</item>
      <item>CAPRICORNO, društvo s ograničenom odgovornošću za trgovinu, Hercegovačka 57/A, Split</item>
      <item>BRENNTAG HRVATSKA društvo s ograničenom odgovornošću za trgovinu, Radnička cesta/173p, 10000 Zagreb</item>
      <item>BETEX PROIZVODNJA društvo s ograničenom odgovornošću za proizvodnju, trgovinu i usluge, Braće Radića 48, 40319 Belica</item>
      <item>ECOLAB društvo s ograničenom odgovornošću za trgovinu, Zavrtnica 17, 10000 Zagreb zastupanog po punomoćniku Bagarić &amp; Krajnović odvjetničko društvo - u likvidaciji</item>
      <item>MILOŠ ŠERBO, Sredmanuška 11, 21000 Split</item>
      <item>SOCIETE GENERALE-SPLITSKA BANKA dioničko društvo, Ruđera Boškovića 16, Split</item>
      <item>SLOBODNA DALMACIJA - TRGOVINA d.o.o. za trgovinu, Dugopoljska 17, Dugopolje</item>
      <item>PARTNER BANKA d.d., Vončinina 2, 10000 Zagreb</item>
      <item>CESTAR društvo s ograničenom odgovornošću za građevinarstvo, Tršćanska 1, Split</item>
      <item>M.L.H. MARTINI d.o.o. za trgovinu i usluge, Miroslava Krleže 26, Split</item>
      <item>HIPERMARKETI COOP društvo s ograničenom odgovornošću za proizvodnju i trgovinu, Škorpikova 34/2, 10000 Zagreb</item>
      <item>STEGA TISAK društvo s ograničenom odgovornošću za grafičku proizvodnju, Zavrtnica 17, 10000 Zagreb zastupanog po punomoćniku Drakulić  i partneri odvjetničko društvo, j.t.d.</item>
      <item>B1 PLAKATI d.o.o. za marketing i poslovne usluge, Gorjanovićeva 25, 10000 Zagreb zastupanog po punomoćniku ŠAVORIĆ &amp; PARTNERI odvjetničko društvo, d.o.o.</item>
      <item>Središnja agencija za financiranje i ugovaranje programa i projekata Europske unije, Ulica grada Vukovara 284, objekt C, 10000 Zagreb</item>
      <item>CROATIA BANKA, dioničko društvo, Kvaternikov Trg 9, 10000 Zagreb</item>
      <item>SUMAN d.o.o. za proizvodnju i promet, Karlovačka cesta 32/F, 10000 Zagreb</item>
      <item>TANGAR, d.o.o. za trgovinu i poslovne usluge, Cesta dr. Franje Tuđmana 177, Kaštel Sućurac</item>
      <item>LUXOR, d.o.o. za proizvodnju i trgovinu, Put Majdana 43/A, Solin</item>
      <item>REVOLUCIJA dizajna d.o.o. za promidžbu i dizajn, Haćimovićeva 22, 10000 Zagreb</item>
      <item>PRAEVENIRE za reviziju i računovodstvene poslove, društvo s ograničenom odgovornošću, Mosećka 78, Split</item>
      <item>PAN - papirna industrija - Tvornica kartona i kartonske ambalaže, d. o. o., Miramarska cesta 11 B, 10000 Zagreb</item>
      <item>HRVATSKE ŠUME društvo s ograničenom odgovornošću, Ul.Ljudevita Farkaša Vukotinovića 2, 10000 Zagreb</item>
      <item>VODOVOD I ČISTOĆA - SINJ, društvo s ograničenom odgovornošću za obavljanje djelatnosti vodoopskrbe i ostalih komunalnih dj, Put Pazara 3, Sinj</item>
      <item>PODRAVKA prehrambena industrija, d.d., A.Starčevića 32, Koprivnica</item>
      <item>KROLO DOM, društvo s ograničenom odgovornošću za gradjevinarstvo, Bana Jelačića 40, Kaštel Stari</item>
      <item>HRVATSKA IZVJEŠTAJNA NOVINSKA AGENCIJA, Marulićev trg 16, 10000 Zagreb</item>
      <item>Željko Katić, Sućidar 8, 21000 Split</item>
      <item>CROATIA osiguranje d.d., Miramarska 22, 10000 Zagreb</item>
      <item>LIDER PRESS dioničko društvo za novinsko izdavačku djelatnost, Savska cesta 41, 10000 Zagreb</item>
      <item>PLUTO d.d. za proizvodnju metalnih zatvarača i plutenih proizvoda, Zastavnice 25/b, 10257 Hrvatski Leskovac</item>
      <item>ROTERM d.o.o. za projektiranje, nadzor i izvođenje termo instalacija, zastupanje i promet robom, Marina Držića 8, 21000 Split</item>
      <item>Konica Minolta Hrvatska - poslovna rješenja, d.o.o. za trgovinu i usluge, Horvatova 82, 10000 Zagreb</item>
      <item>MEMRB PULS PANEL TRGOVINA društvo s ograničenom odgovornošću za istraživanje tržišta, medija i javnog mnijenja "u likvida, Črnomerec 3/1, 10000 Zagreb</item>
      <item>AUTOCOMMERCE HRVATSKA d.o.o. za promet robe na vanjskom i unutrašnjem tržištu, Kovinska 22, 10000 Zagreb</item>
      <item>KUNATEKS društvo s ograničenom odgovornošću za proizvodnju, trgovinu i usluge, Janka Leskovara/bb, 49218 Pregrada</item>
      <item>Vetropack Straža tvornica stakla d.d. Hum na Sutli, Hum na Sutli, Hum na Sutli 203, 49231 Hum Na Sutli</item>
      <item>ISTRACOMMERCE društvo s ograničenom odgovornošću za unutarnju i vanjsku trgovinu, Trg Slobode 2, 52000 Pazin</item>
      <item>HEP-Operator distribucijskog sustava d.o.o. za distribuciju i opskrbu električne energije, Ulica grada Vukovara 37, 10000 Zagreb</item>
      <item>Unijapapir, skupljanje i primarna prerada otpada, društvo s ograničenom odgovornošću, Radnička Cesta 22, 10000 Zagreb</item>
      <item>STIO d.o.o. za trgovinu i usluge, Čučerska cesta 117/b, 10000 Zagreb</item>
      <item>PHD media d.o.o. za medijske usluge, Šoštarićeva 10, 10000 Zagreb</item>
      <item>BBDO ZAGREB d.o.o. za tržišne komunikacije, Šoštarićeva 10, 10000 Zagreb</item>
      <item>OTISAK d.o.o. za trgovinu i usluge, Matice Hrvatske 58, 21000 Split</item>
      <item>Hrvatski Telekom d.d., Roberta Frangeša Mihanovića 9, 10000 Zagreb</item>
      <item>HRVATSKA BANKA ZA OBNOVU I RAZVITAK, Strossmayerov trg 9, 10000 Zagreb</item>
      <item>POSLOVNO - INOVACIJSKI CENTAR HRVATSKE - BICRO, društvo s ograničenom odgovornošću - u likvidaciji, Planinska 1, 10000 Zagreb</item>
      <item>MAKSIMA KOMUNIKACIJE  društvo s ograničenom odgovornošću za medijske djelatnosti, Franje Račkoga 11, 10000 Zagreb</item>
      <item>VIPnet, društvo s ograničenom odgovornošću za usluge javnih telekomunikacija, Vrtni put 1, 10000 Zagreb</item>
      <item>Financijska agencija, Vrtni put 3, 10000 Zagreb</item>
      <item>Hrvatska radiotelevizija, Prisavlje 3, 10000 Zagreb</item>
      <item>HOSPITALIJA TRGOVINA d.o.o. za trgovinu i usluge, Vojvodići 25, 10431 Sveta Nedelja</item>
      <item>KONZUM, trgovina na veliko i malo d.d., Marijana Čavića 1/a, 10000 Zagreb</item>
      <item>ETI TRADE društvo s ograničenom odgovornošću za proizvodnju, promet roba i usluga, Jakova Volčića 2, 52000 Pazin</item>
      <item>HELIOS Vienna Insurance Group dioničko društvo za osiguranje, Poljička ulica 5, Zagreb</item>
      <item>Denis Vojnović, Gaženička b.b., 23000 Zadar</item>
      <item>ZADRUŽNI SAVEZ DALMACIJE, Kamila Tončića 4, 21000 Split</item>
      <item>LABUD tvornica sredstava za pranje, kozmetičkih i kemijskih proizvoda d.o.o., Radnička cesta 173/r, Zagreb</item>
      <item>Metropolis tourist društvo s ograničenom odgovornošću za trgovinu, ugostiteljstvo, turizam i putničke agencije, Ulica Ive Robića 2, Zagreb</item>
      <item>ČATEKS, dioničko društvo za proizvodnju tkanine, umjetne kože, kućanskog rublja i proizvoda za šport i rekreaciju, Ulica Zrinsko-Frankopanska 25, 40000 Čakovec</item>
      <item>VITIS d.o.o. za trgovinu i usluge, Kustošijski venec 48, Zagreb</item>
      <item>JAŠKAPACK d.o.o. tvornica valovitog kartona i ambalaže, Savska Cesta 1, 10360 Sesvete</item>
      <item>QIQO informatička djelatnost i trgovina, d. o. o., Voltićeva 1, 52100 Pula</item>
      <item>TEHGRAD društvo s ograničenom odgovornošću za inženjering, građevinarstvo, proizvodnju i trgovinu, Riva Boduli 7, 51000 Rijeka</item>
      <item>FRIGOMOTORS, društvo s ograničenom odgovornošću za proizvodnju, montažu i servis klima opreme, Dugopoljska 35, 21204 Dugopolje</item>
      <item>VB LEASING d.o.o. za leasing, Horvatova 82, Zagreb</item>
      <item>RHEA d.o.o. za usluge, Vukovarska 229/c, 31000 Osijek</item>
      <item>TRAST međunarodno otpremništvo, dioničko društvo,  Gat Sv.Duje 4, 21000 Split</item>
      <item>INFINITIV d.o.o. za trgovinu i usluge, Maksimirska 118, Zagreb</item>
      <item>STUDIO D I M d.o.o. za grafički i web dizajn, izdavaštvo i medije, Kamaufova 22, Zagreb</item>
      <item>AD PLASTIK dioničko društvo za proizvodnju dijelova i pribora za motorna vozila i proizvoda iz plastičnih masa, Matoševa Ulica 8, 21210 Solin</item>
      <item>CROATIA osiguranje d.d., Trg Hrvatske bratske zajednice 8, 21000 Split</item>
    </derivirana_varijabla>
  </DomainObject.Predmet.StrankaListFormatedWithAdress>
  <DomainObject.Predmet.StrankaListFormatedWithAdressOIB>
    <izvorni_sadrzaj>
      <item>SMS, d.o.o. za proizvodnju prirodne hrane "u stečaju", OIB 88679107711, Kopilica 5, Split</item>
      <item>ABC TISAK društvo s ograničenom odgovornošću za grafičku proizvodnju, usluge i trgovinu, OIB 68699724742, Kralja Zvonimira 104/D, Solin</item>
      <item>TRANSPORT-commerce dioničko društvo za unutarnji i međunarodni prijevoz putnika i robe, popravak i održavanje motornih vozil, OIB 07188635273, Put Majdana 53/A, Mravince</item>
      <item>KOP-DAL d.o.o. za trgovinu i proizvodnju papirnate ambalaže, OIB 63498750379, Vrazova 14, Split</item>
      <item>CAPRICORNO, društvo s ograničenom odgovornošću za trgovinu, OIB 09517317411, Hercegovačka 57/A, Split</item>
      <item>BRENNTAG HRVATSKA društvo s ograničenom odgovornošću za trgovinu, OIB 27086065829, Radnička cesta/173p, 10000 Zagreb</item>
      <item>BETEX PROIZVODNJA društvo s ograničenom odgovornošću za proizvodnju, trgovinu i usluge, OIB 55721990887, Braće Radića 48, 40319 Belica</item>
      <item>ECOLAB društvo s ograničenom odgovornošću za trgovinu, OIB 82868069039, Zavrtnica 17, 10000 Zagreb zastupanog po punomoćniku Bagarić &amp; Krajnović odvjetničko društvo - u likvidaciji</item>
      <item>MILOŠ ŠERBO, OIB 67112824191, Sredmanuška 11, 21000 Split</item>
      <item>SOCIETE GENERALE-SPLITSKA BANKA dioničko društvo, OIB 69326397242, Ruđera Boškovića 16, Split</item>
      <item>SLOBODNA DALMACIJA - TRGOVINA d.o.o. za trgovinu, OIB 08227096233, Dugopoljska 17, Dugopolje</item>
      <item>PARTNER BANKA d.d., OIB 71221608291, Vončinina 2, 10000 Zagreb</item>
      <item>CESTAR društvo s ograničenom odgovornošću za građevinarstvo, OIB 27471262195, Tršćanska 1, Split</item>
      <item>M.L.H. MARTINI d.o.o. za trgovinu i usluge, OIB 37938922389, Miroslava Krleže 26, Split</item>
      <item>HIPERMARKETI COOP društvo s ograničenom odgovornošću za proizvodnju i trgovinu, OIB 00365099972, Škorpikova 34/2, 10000 Zagreb</item>
      <item>STEGA TISAK društvo s ograničenom odgovornošću za grafičku proizvodnju, OIB 78043520516, Zavrtnica 17, 10000 Zagreb zastupanog po punomoćniku Drakulić  i partneri odvjetničko društvo, j.t.d.</item>
      <item>B1 PLAKATI d.o.o. za marketing i poslovne usluge, OIB 52846567786, Gorjanovićeva 25, 10000 Zagreb zastupanog po punomoćniku ŠAVORIĆ &amp; PARTNERI odvjetničko društvo, d.o.o.</item>
      <item>Središnja agencija za financiranje i ugovaranje programa i projekata Europske unije, OIB 11548277852, Ulica grada Vukovara 284, objekt C, 10000 Zagreb</item>
      <item>CROATIA BANKA, dioničko društvo, OIB 32247795989, Kvaternikov Trg 9, 10000 Zagreb</item>
      <item>SUMAN d.o.o. za proizvodnju i promet, OIB 85053522203, Karlovačka cesta 32/F, 10000 Zagreb</item>
      <item>TANGAR, d.o.o. za trgovinu i poslovne usluge, OIB 96658402770, Cesta dr. Franje Tuđmana 177, Kaštel Sućurac</item>
      <item>LUXOR, d.o.o. za proizvodnju i trgovinu, OIB 25029423812, Put Majdana 43/A, Solin</item>
      <item>REVOLUCIJA dizajna d.o.o. za promidžbu i dizajn, OIB 58685832104, Haćimovićeva 22, 10000 Zagreb</item>
      <item>PRAEVENIRE za reviziju i računovodstvene poslove, društvo s ograničenom odgovornošću, OIB 98008125662, Mosećka 78, Split</item>
      <item>PAN - papirna industrija - Tvornica kartona i kartonske ambalaže, d. o. o., OIB 21056005908, Miramarska cesta 11 B, 10000 Zagreb</item>
      <item>HRVATSKE ŠUME društvo s ograničenom odgovornošću, OIB 69693144506, Ul.Ljudevita Farkaša Vukotinovića 2, 10000 Zagreb</item>
      <item>VODOVOD I ČISTOĆA - SINJ, društvo s ograničenom odgovornošću za obavljanje djelatnosti vodoopskrbe i ostalih komunalnih dj, OIB 81685682389, Put Pazara 3, Sinj</item>
      <item>PODRAVKA prehrambena industrija, d.d., OIB 18928523252, A.Starčevića 32, Koprivnica</item>
      <item>KROLO DOM, društvo s ograničenom odgovornošću za gradjevinarstvo, OIB 09337297267, Bana Jelačića 40, Kaštel Stari</item>
      <item>HRVATSKA IZVJEŠTAJNA NOVINSKA AGENCIJA, OIB 41387373932, Marulićev trg 16, 10000 Zagreb</item>
      <item>Željko Katić, OIB 64141164422, Sućidar 8, 21000 Split</item>
      <item>CROATIA osiguranje d.d., OIB 26187994862, Miramarska 22, 10000 Zagreb</item>
      <item>LIDER PRESS dioničko društvo za novinsko izdavačku djelatnost, OIB 90034071582, Savska cesta 41, 10000 Zagreb</item>
      <item>PLUTO d.d. za proizvodnju metalnih zatvarača i plutenih proizvoda, OIB 91658541446, Zastavnice 25/b, 10257 Hrvatski Leskovac</item>
      <item>ROTERM d.o.o. za projektiranje, nadzor i izvođenje termo instalacija, zastupanje i promet robom, OIB 79948849024, Marina Držića 8, 21000 Split</item>
      <item>Konica Minolta Hrvatska - poslovna rješenja, d.o.o. za trgovinu i usluge, OIB 31697259786, Horvatova 82, 10000 Zagreb</item>
      <item>MEMRB PULS PANEL TRGOVINA društvo s ograničenom odgovornošću za istraživanje tržišta, medija i javnog mnijenja "u likvida, OIB 76048963150, Črnomerec 3/1, 10000 Zagreb</item>
      <item>AUTOCOMMERCE HRVATSKA d.o.o. za promet robe na vanjskom i unutrašnjem tržištu, OIB 36844439304, Kovinska 22, 10000 Zagreb</item>
      <item>KUNATEKS društvo s ograničenom odgovornošću za proizvodnju, trgovinu i usluge, OIB 46382522119, Janka Leskovara/bb, 49218 Pregrada</item>
      <item>Vetropack Straža tvornica stakla d.d. Hum na Sutli, OIB 74210066591, Hum na Sutli, Hum na Sutli 203, 49231 Hum Na Sutli</item>
      <item>ISTRACOMMERCE društvo s ograničenom odgovornošću za unutarnju i vanjsku trgovinu, OIB 03666747905, Trg Slobode 2, 52000 Pazin</item>
      <item>HEP-Operator distribucijskog sustava d.o.o. za distribuciju i opskrbu električne energije, OIB 46830600751, Ulica grada Vukovara 37, 10000 Zagreb</item>
      <item>Unijapapir, skupljanje i primarna prerada otpada, društvo s ograničenom odgovornošću, OIB 99467758764, Radnička Cesta 22, 10000 Zagreb</item>
      <item>STIO d.o.o. za trgovinu i usluge, OIB 15363604813, Čučerska cesta 117/b, 10000 Zagreb</item>
      <item>PHD media d.o.o. za medijske usluge, OIB 35754508254, Šoštarićeva 10, 10000 Zagreb</item>
      <item>BBDO ZAGREB d.o.o. za tržišne komunikacije, OIB 39157666333, Šoštarićeva 10, 10000 Zagreb</item>
      <item>OTISAK d.o.o. za trgovinu i usluge, OIB 72348426200, Matice Hrvatske 58, 21000 Split</item>
      <item>Hrvatski Telekom d.d., OIB 81793146560, Roberta Frangeša Mihanovića 9, 10000 Zagreb</item>
      <item>HRVATSKA BANKA ZA OBNOVU I RAZVITAK, OIB 26702280390, Strossmayerov trg 9, 10000 Zagreb</item>
      <item>POSLOVNO - INOVACIJSKI CENTAR HRVATSKE - BICRO, društvo s ograničenom odgovornošću - u likvidaciji, OIB 22940012051, Planinska 1, 10000 Zagreb</item>
      <item>MAKSIMA KOMUNIKACIJE  društvo s ograničenom odgovornošću za medijske djelatnosti, OIB 61296146737, Franje Račkoga 11, 10000 Zagreb</item>
      <item>VIPnet, društvo s ograničenom odgovornošću za usluge javnih telekomunikacija, OIB 29524210204, Vrtni put 1, 10000 Zagreb</item>
      <item>Financijska agencija, OIB 85821130368, Vrtni put 3, 10000 Zagreb</item>
      <item>Hrvatska radiotelevizija, OIB 68419124305, Prisavlje 3, 10000 Zagreb</item>
      <item>HOSPITALIJA TRGOVINA d.o.o. za trgovinu i usluge, OIB 40457591383, Vojvodići 25, 10431 Sveta Nedelja</item>
      <item>KONZUM, trgovina na veliko i malo d.d., OIB 29955634590, Marijana Čavića 1/a, 10000 Zagreb</item>
      <item>ETI TRADE društvo s ograničenom odgovornošću za proizvodnju, promet roba i usluga, OIB 41122391100, Jakova Volčića 2, 52000 Pazin</item>
      <item>HELIOS Vienna Insurance Group dioničko društvo za osiguranje, OIB 59369087232, Poljička ulica 5, Zagreb</item>
      <item>Denis Vojnović, OIB 96816863360, Gaženička b.b., 23000 Zadar</item>
      <item>ZADRUŽNI SAVEZ DALMACIJE, OIB 97059868731, Kamila Tončića 4, 21000 Split</item>
      <item>LABUD tvornica sredstava za pranje, kozmetičkih i kemijskih proizvoda d.o.o., OIB 23359164583, Radnička cesta 173/r, Zagreb</item>
      <item>Metropolis tourist društvo s ograničenom odgovornošću za trgovinu, ugostiteljstvo, turizam i putničke agencije, OIB 83429785183, Ulica Ive Robića 2, Zagreb</item>
      <item>ČATEKS, dioničko društvo za proizvodnju tkanine, umjetne kože, kućanskog rublja i proizvoda za šport i rekreaciju, OIB 16536095427, Ulica Zrinsko-Frankopanska 25, 40000 Čakovec</item>
      <item>VITIS d.o.o. za trgovinu i usluge, OIB 96887244333, Kustošijski venec 48, Zagreb</item>
      <item>JAŠKAPACK d.o.o. tvornica valovitog kartona i ambalaže, OIB 53994275676, Savska Cesta 1, 10360 Sesvete</item>
      <item>QIQO informatička djelatnost i trgovina, d. o. o., OIB 70752453049, Voltićeva 1, 52100 Pula</item>
      <item>TEHGRAD društvo s ograničenom odgovornošću za inženjering, građevinarstvo, proizvodnju i trgovinu, OIB 77895024069, Riva Boduli 7, 51000 Rijeka</item>
      <item>FRIGOMOTORS, društvo s ograničenom odgovornošću za proizvodnju, montažu i servis klima opreme, OIB 09191580513, Dugopoljska 35, 21204 Dugopolje</item>
      <item>VB LEASING d.o.o. za leasing, OIB 55525619967, Horvatova 82, Zagreb</item>
      <item>RHEA d.o.o. za usluge, OIB 38577928372, Vukovarska 229/c, 31000 Osijek</item>
      <item>TRAST međunarodno otpremništvo, dioničko društvo, OIB 93225891495,  Gat Sv.Duje 4, 21000 Split</item>
      <item>INFINITIV d.o.o. za trgovinu i usluge, OIB 72730052968, Maksimirska 118, Zagreb</item>
      <item>STUDIO D I M d.o.o. za grafički i web dizajn, izdavaštvo i medije, OIB 60033582626, Kamaufova 22, Zagreb</item>
      <item>AD PLASTIK dioničko društvo za proizvodnju dijelova i pribora za motorna vozila i proizvoda iz plastičnih masa, OIB 48351740621, Matoševa Ulica 8, 21210 Solin</item>
      <item>CROATIA osiguranje d.d., OIB 26187994862, Trg Hrvatske bratske zajednice 8, 21000 Split</item>
    </izvorni_sadrzaj>
    <derivirana_varijabla naziv="DomainObject.Predmet.StrankaListFormatedWithAdressOIB_1">
      <item>SMS, d.o.o. za proizvodnju prirodne hrane "u stečaju", OIB 88679107711, Kopilica 5, Split</item>
      <item>ABC TISAK društvo s ograničenom odgovornošću za grafičku proizvodnju, usluge i trgovinu, OIB 68699724742, Kralja Zvonimira 104/D, Solin</item>
      <item>TRANSPORT-commerce dioničko društvo za unutarnji i međunarodni prijevoz putnika i robe, popravak i održavanje motornih vozil, OIB 07188635273, Put Majdana 53/A, Mravince</item>
      <item>KOP-DAL d.o.o. za trgovinu i proizvodnju papirnate ambalaže, OIB 63498750379, Vrazova 14, Split</item>
      <item>CAPRICORNO, društvo s ograničenom odgovornošću za trgovinu, OIB 09517317411, Hercegovačka 57/A, Split</item>
      <item>BRENNTAG HRVATSKA društvo s ograničenom odgovornošću za trgovinu, OIB 27086065829, Radnička cesta/173p, 10000 Zagreb</item>
      <item>BETEX PROIZVODNJA društvo s ograničenom odgovornošću za proizvodnju, trgovinu i usluge, OIB 55721990887, Braće Radića 48, 40319 Belica</item>
      <item>ECOLAB društvo s ograničenom odgovornošću za trgovinu, OIB 82868069039, Zavrtnica 17, 10000 Zagreb zastupanog po punomoćniku Bagarić &amp; Krajnović odvjetničko društvo - u likvidaciji</item>
      <item>MILOŠ ŠERBO, OIB 67112824191, Sredmanuška 11, 21000 Split</item>
      <item>SOCIETE GENERALE-SPLITSKA BANKA dioničko društvo, OIB 69326397242, Ruđera Boškovića 16, Split</item>
      <item>SLOBODNA DALMACIJA - TRGOVINA d.o.o. za trgovinu, OIB 08227096233, Dugopoljska 17, Dugopolje</item>
      <item>PARTNER BANKA d.d., OIB 71221608291, Vončinina 2, 10000 Zagreb</item>
      <item>CESTAR društvo s ograničenom odgovornošću za građevinarstvo, OIB 27471262195, Tršćanska 1, Split</item>
      <item>M.L.H. MARTINI d.o.o. za trgovinu i usluge, OIB 37938922389, Miroslava Krleže 26, Split</item>
      <item>HIPERMARKETI COOP društvo s ograničenom odgovornošću za proizvodnju i trgovinu, OIB 00365099972, Škorpikova 34/2, 10000 Zagreb</item>
      <item>STEGA TISAK društvo s ograničenom odgovornošću za grafičku proizvodnju, OIB 78043520516, Zavrtnica 17, 10000 Zagreb zastupanog po punomoćniku Drakulić  i partneri odvjetničko društvo, j.t.d.</item>
      <item>B1 PLAKATI d.o.o. za marketing i poslovne usluge, OIB 52846567786, Gorjanovićeva 25, 10000 Zagreb zastupanog po punomoćniku ŠAVORIĆ &amp; PARTNERI odvjetničko društvo, d.o.o.</item>
      <item>Središnja agencija za financiranje i ugovaranje programa i projekata Europske unije, OIB 11548277852, Ulica grada Vukovara 284, objekt C, 10000 Zagreb</item>
      <item>CROATIA BANKA, dioničko društvo, OIB 32247795989, Kvaternikov Trg 9, 10000 Zagreb</item>
      <item>SUMAN d.o.o. za proizvodnju i promet, OIB 85053522203, Karlovačka cesta 32/F, 10000 Zagreb</item>
      <item>TANGAR, d.o.o. za trgovinu i poslovne usluge, OIB 96658402770, Cesta dr. Franje Tuđmana 177, Kaštel Sućurac</item>
      <item>LUXOR, d.o.o. za proizvodnju i trgovinu, OIB 25029423812, Put Majdana 43/A, Solin</item>
      <item>REVOLUCIJA dizajna d.o.o. za promidžbu i dizajn, OIB 58685832104, Haćimovićeva 22, 10000 Zagreb</item>
      <item>PRAEVENIRE za reviziju i računovodstvene poslove, društvo s ograničenom odgovornošću, OIB 98008125662, Mosećka 78, Split</item>
      <item>PAN - papirna industrija - Tvornica kartona i kartonske ambalaže, d. o. o., OIB 21056005908, Miramarska cesta 11 B, 10000 Zagreb</item>
      <item>HRVATSKE ŠUME društvo s ograničenom odgovornošću, OIB 69693144506, Ul.Ljudevita Farkaša Vukotinovića 2, 10000 Zagreb</item>
      <item>VODOVOD I ČISTOĆA - SINJ, društvo s ograničenom odgovornošću za obavljanje djelatnosti vodoopskrbe i ostalih komunalnih dj, OIB 81685682389, Put Pazara 3, Sinj</item>
      <item>PODRAVKA prehrambena industrija, d.d., OIB 18928523252, A.Starčevića 32, Koprivnica</item>
      <item>KROLO DOM, društvo s ograničenom odgovornošću za gradjevinarstvo, OIB 09337297267, Bana Jelačića 40, Kaštel Stari</item>
      <item>HRVATSKA IZVJEŠTAJNA NOVINSKA AGENCIJA, OIB 41387373932, Marulićev trg 16, 10000 Zagreb</item>
      <item>Željko Katić, OIB 64141164422, Sućidar 8, 21000 Split</item>
      <item>CROATIA osiguranje d.d., OIB 26187994862, Miramarska 22, 10000 Zagreb</item>
      <item>LIDER PRESS dioničko društvo za novinsko izdavačku djelatnost, OIB 90034071582, Savska cesta 41, 10000 Zagreb</item>
      <item>PLUTO d.d. za proizvodnju metalnih zatvarača i plutenih proizvoda, OIB 91658541446, Zastavnice 25/b, 10257 Hrvatski Leskovac</item>
      <item>ROTERM d.o.o. za projektiranje, nadzor i izvođenje termo instalacija, zastupanje i promet robom, OIB 79948849024, Marina Držića 8, 21000 Split</item>
      <item>Konica Minolta Hrvatska - poslovna rješenja, d.o.o. za trgovinu i usluge, OIB 31697259786, Horvatova 82, 10000 Zagreb</item>
      <item>MEMRB PULS PANEL TRGOVINA društvo s ograničenom odgovornošću za istraživanje tržišta, medija i javnog mnijenja "u likvida, OIB 76048963150, Črnomerec 3/1, 10000 Zagreb</item>
      <item>AUTOCOMMERCE HRVATSKA d.o.o. za promet robe na vanjskom i unutrašnjem tržištu, OIB 36844439304, Kovinska 22, 10000 Zagreb</item>
      <item>KUNATEKS društvo s ograničenom odgovornošću za proizvodnju, trgovinu i usluge, OIB 46382522119, Janka Leskovara/bb, 49218 Pregrada</item>
      <item>Vetropack Straža tvornica stakla d.d. Hum na Sutli, OIB 74210066591, Hum na Sutli, Hum na Sutli 203, 49231 Hum Na Sutli</item>
      <item>ISTRACOMMERCE društvo s ograničenom odgovornošću za unutarnju i vanjsku trgovinu, OIB 03666747905, Trg Slobode 2, 52000 Pazin</item>
      <item>HEP-Operator distribucijskog sustava d.o.o. za distribuciju i opskrbu električne energije, OIB 46830600751, Ulica grada Vukovara 37, 10000 Zagreb</item>
      <item>Unijapapir, skupljanje i primarna prerada otpada, društvo s ograničenom odgovornošću, OIB 99467758764, Radnička Cesta 22, 10000 Zagreb</item>
      <item>STIO d.o.o. za trgovinu i usluge, OIB 15363604813, Čučerska cesta 117/b, 10000 Zagreb</item>
      <item>PHD media d.o.o. za medijske usluge, OIB 35754508254, Šoštarićeva 10, 10000 Zagreb</item>
      <item>BBDO ZAGREB d.o.o. za tržišne komunikacije, OIB 39157666333, Šoštarićeva 10, 10000 Zagreb</item>
      <item>OTISAK d.o.o. za trgovinu i usluge, OIB 72348426200, Matice Hrvatske 58, 21000 Split</item>
      <item>Hrvatski Telekom d.d., OIB 81793146560, Roberta Frangeša Mihanovića 9, 10000 Zagreb</item>
      <item>HRVATSKA BANKA ZA OBNOVU I RAZVITAK, OIB 26702280390, Strossmayerov trg 9, 10000 Zagreb</item>
      <item>POSLOVNO - INOVACIJSKI CENTAR HRVATSKE - BICRO, društvo s ograničenom odgovornošću - u likvidaciji, OIB 22940012051, Planinska 1, 10000 Zagreb</item>
      <item>MAKSIMA KOMUNIKACIJE  društvo s ograničenom odgovornošću za medijske djelatnosti, OIB 61296146737, Franje Račkoga 11, 10000 Zagreb</item>
      <item>VIPnet, društvo s ograničenom odgovornošću za usluge javnih telekomunikacija, OIB 29524210204, Vrtni put 1, 10000 Zagreb</item>
      <item>Financijska agencija, OIB 85821130368, Vrtni put 3, 10000 Zagreb</item>
      <item>Hrvatska radiotelevizija, OIB 68419124305, Prisavlje 3, 10000 Zagreb</item>
      <item>HOSPITALIJA TRGOVINA d.o.o. za trgovinu i usluge, OIB 40457591383, Vojvodići 25, 10431 Sveta Nedelja</item>
      <item>KONZUM, trgovina na veliko i malo d.d., OIB 29955634590, Marijana Čavića 1/a, 10000 Zagreb</item>
      <item>ETI TRADE društvo s ograničenom odgovornošću za proizvodnju, promet roba i usluga, OIB 41122391100, Jakova Volčića 2, 52000 Pazin</item>
      <item>HELIOS Vienna Insurance Group dioničko društvo za osiguranje, OIB 59369087232, Poljička ulica 5, Zagreb</item>
      <item>Denis Vojnović, OIB 96816863360, Gaženička b.b., 23000 Zadar</item>
      <item>ZADRUŽNI SAVEZ DALMACIJE, OIB 97059868731, Kamila Tončića 4, 21000 Split</item>
      <item>LABUD tvornica sredstava za pranje, kozmetičkih i kemijskih proizvoda d.o.o., OIB 23359164583, Radnička cesta 173/r, Zagreb</item>
      <item>Metropolis tourist društvo s ograničenom odgovornošću za trgovinu, ugostiteljstvo, turizam i putničke agencije, OIB 83429785183, Ulica Ive Robića 2, Zagreb</item>
      <item>ČATEKS, dioničko društvo za proizvodnju tkanine, umjetne kože, kućanskog rublja i proizvoda za šport i rekreaciju, OIB 16536095427, Ulica Zrinsko-Frankopanska 25, 40000 Čakovec</item>
      <item>VITIS d.o.o. za trgovinu i usluge, OIB 96887244333, Kustošijski venec 48, Zagreb</item>
      <item>JAŠKAPACK d.o.o. tvornica valovitog kartona i ambalaže, OIB 53994275676, Savska Cesta 1, 10360 Sesvete</item>
      <item>QIQO informatička djelatnost i trgovina, d. o. o., OIB 70752453049, Voltićeva 1, 52100 Pula</item>
      <item>TEHGRAD društvo s ograničenom odgovornošću za inženjering, građevinarstvo, proizvodnju i trgovinu, OIB 77895024069, Riva Boduli 7, 51000 Rijeka</item>
      <item>FRIGOMOTORS, društvo s ograničenom odgovornošću za proizvodnju, montažu i servis klima opreme, OIB 09191580513, Dugopoljska 35, 21204 Dugopolje</item>
      <item>VB LEASING d.o.o. za leasing, OIB 55525619967, Horvatova 82, Zagreb</item>
      <item>RHEA d.o.o. za usluge, OIB 38577928372, Vukovarska 229/c, 31000 Osijek</item>
      <item>TRAST međunarodno otpremništvo, dioničko društvo, OIB 93225891495,  Gat Sv.Duje 4, 21000 Split</item>
      <item>INFINITIV d.o.o. za trgovinu i usluge, OIB 72730052968, Maksimirska 118, Zagreb</item>
      <item>STUDIO D I M d.o.o. za grafički i web dizajn, izdavaštvo i medije, OIB 60033582626, Kamaufova 22, Zagreb</item>
      <item>AD PLASTIK dioničko društvo za proizvodnju dijelova i pribora za motorna vozila i proizvoda iz plastičnih masa, OIB 48351740621, Matoševa Ulica 8, 21210 Solin</item>
      <item>CROATIA osiguranje d.d., OIB 26187994862, Trg Hrvatske bratske zajednice 8, 21000 Split</item>
    </derivirana_varijabla>
  </DomainObject.Predmet.StrankaListFormatedWithAdressOIB>
  <DomainObject.Predmet.StrankaListNazivFormated>
    <izvorni_sadrzaj>
      <item>SMS, d.o.o. za proizvodnju prirodne hrane "u stečaju"</item>
      <item>ABC TISAK društvo s ograničenom odgovornošću za grafičku proizvodnju, usluge i trgovinu</item>
      <item>TRANSPORT-commerce dioničko društvo za unutarnji i međunarodni prijevoz putnika i robe, popravak i održavanje motornih vozil</item>
      <item>KOP-DAL d.o.o. za trgovinu i proizvodnju papirnate ambalaže</item>
      <item>CAPRICORNO, društvo s ograničenom odgovornošću za trgovinu</item>
      <item>BRENNTAG HRVATSKA društvo s ograničenom odgovornošću za trgovinu</item>
      <item>BETEX PROIZVODNJA društvo s ograničenom odgovornošću za proizvodnju, trgovinu i usluge</item>
      <item>ECOLAB društvo s ograničenom odgovornošću za trgovinu</item>
      <item>MILOŠ ŠERBO</item>
      <item>SOCIETE GENERALE-SPLITSKA BANKA dioničko društvo</item>
      <item>SLOBODNA DALMACIJA - TRGOVINA d.o.o. za trgovinu</item>
      <item>PARTNER BANKA d.d.</item>
      <item>CESTAR društvo s ograničenom odgovornošću za građevinarstvo</item>
      <item>M.L.H. MARTINI d.o.o. za trgovinu i usluge</item>
      <item>HIPERMARKETI COOP društvo s ograničenom odgovornošću za proizvodnju i trgovinu</item>
      <item>STEGA TISAK društvo s ograničenom odgovornošću za grafičku proizvodnju</item>
      <item>B1 PLAKATI d.o.o. za marketing i poslovne usluge</item>
      <item>Središnja agencija za financiranje i ugovaranje programa i projekata Europske unije</item>
      <item>CROATIA BANKA, dioničko društvo</item>
      <item>SUMAN d.o.o. za proizvodnju i promet</item>
      <item>TANGAR, d.o.o. za trgovinu i poslovne usluge</item>
      <item>LUXOR, d.o.o. za proizvodnju i trgovinu</item>
      <item>REVOLUCIJA dizajna d.o.o. za promidžbu i dizajn</item>
      <item>PRAEVENIRE za reviziju i računovodstvene poslove, društvo s ograničenom odgovornošću</item>
      <item>PAN - papirna industrija - Tvornica kartona i kartonske ambalaže, d. o. o.</item>
      <item>HRVATSKE ŠUME društvo s ograničenom odgovornošću</item>
      <item>VODOVOD I ČISTOĆA - SINJ, društvo s ograničenom odgovornošću za obavljanje djelatnosti vodoopskrbe i ostalih komunalnih dj</item>
      <item>PODRAVKA prehrambena industrija, d.d.</item>
      <item>KROLO DOM, društvo s ograničenom odgovornošću za gradjevinarstvo</item>
      <item>HRVATSKA IZVJEŠTAJNA NOVINSKA AGENCIJA</item>
      <item>Željko Katić</item>
      <item>CROATIA osiguranje d.d.</item>
      <item>LIDER PRESS dioničko društvo za novinsko izdavačku djelatnost</item>
      <item>PLUTO d.d. za proizvodnju metalnih zatvarača i plutenih proizvoda</item>
      <item>ROTERM d.o.o. za projektiranje, nadzor i izvođenje termo instalacija, zastupanje i promet robom</item>
      <item>Konica Minolta Hrvatska - poslovna rješenja, d.o.o. za trgovinu i usluge</item>
      <item>MEMRB PULS PANEL TRGOVINA društvo s ograničenom odgovornošću za istraživanje tržišta, medija i javnog mnijenja "u likvida</item>
      <item>AUTOCOMMERCE HRVATSKA d.o.o. za promet robe na vanjskom i unutrašnjem tržištu</item>
      <item>KUNATEKS društvo s ograničenom odgovornošću za proizvodnju, trgovinu i usluge</item>
      <item>Vetropack Straža tvornica stakla d.d. Hum na Sutli</item>
      <item>ISTRACOMMERCE društvo s ograničenom odgovornošću za unutarnju i vanjsku trgovinu</item>
      <item>HEP-Operator distribucijskog sustava d.o.o. za distribuciju i opskrbu električne energije</item>
      <item>Unijapapir, skupljanje i primarna prerada otpada, društvo s ograničenom odgovornošću</item>
      <item>STIO d.o.o. za trgovinu i usluge</item>
      <item>PHD media d.o.o. za medijske usluge</item>
      <item>BBDO ZAGREB d.o.o. za tržišne komunikacije</item>
      <item>OTISAK d.o.o. za trgovinu i usluge</item>
      <item>Hrvatski Telekom d.d.</item>
      <item>HRVATSKA BANKA ZA OBNOVU I RAZVITAK</item>
      <item>POSLOVNO - INOVACIJSKI CENTAR HRVATSKE - BICRO, društvo s ograničenom odgovornošću - u likvidaciji</item>
      <item>MAKSIMA KOMUNIKACIJE  društvo s ograničenom odgovornošću za medijske djelatnosti</item>
      <item>VIPnet, društvo s ograničenom odgovornošću za usluge javnih telekomunikacija</item>
      <item>Financijska agencija</item>
      <item>Hrvatska radiotelevizija</item>
      <item>HOSPITALIJA TRGOVINA d.o.o. za trgovinu i usluge</item>
      <item>KONZUM, trgovina na veliko i malo d.d.</item>
      <item>ETI TRADE društvo s ograničenom odgovornošću za proizvodnju, promet roba i usluga</item>
      <item>HELIOS Vienna Insurance Group dioničko društvo za osiguranje</item>
      <item>Denis Vojnović</item>
      <item>ZADRUŽNI SAVEZ DALMACIJE</item>
      <item>LABUD tvornica sredstava za pranje, kozmetičkih i kemijskih proizvoda d.o.o.</item>
      <item>Metropolis tourist društvo s ograničenom odgovornošću za trgovinu, ugostiteljstvo, turizam i putničke agencije</item>
      <item>ČATEKS, dioničko društvo za proizvodnju tkanine, umjetne kože, kućanskog rublja i proizvoda za šport i rekreaciju</item>
      <item>VITIS d.o.o. za trgovinu i usluge</item>
      <item>JAŠKAPACK d.o.o. tvornica valovitog kartona i ambalaže</item>
      <item>QIQO informatička djelatnost i trgovina, d. o. o.</item>
      <item>TEHGRAD društvo s ograničenom odgovornošću za inženjering, građevinarstvo, proizvodnju i trgovinu</item>
      <item>FRIGOMOTORS, društvo s ograničenom odgovornošću za proizvodnju, montažu i servis klima opreme</item>
      <item>VB LEASING d.o.o. za leasing</item>
      <item>RHEA d.o.o. za usluge</item>
      <item>TRAST međunarodno otpremništvo, dioničko društvo</item>
      <item>INFINITIV d.o.o. za trgovinu i usluge</item>
      <item>STUDIO D I M d.o.o. za grafički i web dizajn, izdavaštvo i medije</item>
      <item>AD PLASTIK dioničko društvo za proizvodnju dijelova i pribora za motorna vozila i proizvoda iz plastičnih masa</item>
      <item>CROATIA osiguranje d.d.</item>
    </izvorni_sadrzaj>
    <derivirana_varijabla naziv="DomainObject.Predmet.StrankaListNazivFormated_1">
      <item>SMS, d.o.o. za proizvodnju prirodne hrane "u stečaju"</item>
      <item>ABC TISAK društvo s ograničenom odgovornošću za grafičku proizvodnju, usluge i trgovinu</item>
      <item>TRANSPORT-commerce dioničko društvo za unutarnji i međunarodni prijevoz putnika i robe, popravak i održavanje motornih vozil</item>
      <item>KOP-DAL d.o.o. za trgovinu i proizvodnju papirnate ambalaže</item>
      <item>CAPRICORNO, društvo s ograničenom odgovornošću za trgovinu</item>
      <item>BRENNTAG HRVATSKA društvo s ograničenom odgovornošću za trgovinu</item>
      <item>BETEX PROIZVODNJA društvo s ograničenom odgovornošću za proizvodnju, trgovinu i usluge</item>
      <item>ECOLAB društvo s ograničenom odgovornošću za trgovinu</item>
      <item>MILOŠ ŠERBO</item>
      <item>SOCIETE GENERALE-SPLITSKA BANKA dioničko društvo</item>
      <item>SLOBODNA DALMACIJA - TRGOVINA d.o.o. za trgovinu</item>
      <item>PARTNER BANKA d.d.</item>
      <item>CESTAR društvo s ograničenom odgovornošću za građevinarstvo</item>
      <item>M.L.H. MARTINI d.o.o. za trgovinu i usluge</item>
      <item>HIPERMARKETI COOP društvo s ograničenom odgovornošću za proizvodnju i trgovinu</item>
      <item>STEGA TISAK društvo s ograničenom odgovornošću za grafičku proizvodnju</item>
      <item>B1 PLAKATI d.o.o. za marketing i poslovne usluge</item>
      <item>Središnja agencija za financiranje i ugovaranje programa i projekata Europske unije</item>
      <item>CROATIA BANKA, dioničko društvo</item>
      <item>SUMAN d.o.o. za proizvodnju i promet</item>
      <item>TANGAR, d.o.o. za trgovinu i poslovne usluge</item>
      <item>LUXOR, d.o.o. za proizvodnju i trgovinu</item>
      <item>REVOLUCIJA dizajna d.o.o. za promidžbu i dizajn</item>
      <item>PRAEVENIRE za reviziju i računovodstvene poslove, društvo s ograničenom odgovornošću</item>
      <item>PAN - papirna industrija - Tvornica kartona i kartonske ambalaže, d. o. o.</item>
      <item>HRVATSKE ŠUME društvo s ograničenom odgovornošću</item>
      <item>VODOVOD I ČISTOĆA - SINJ, društvo s ograničenom odgovornošću za obavljanje djelatnosti vodoopskrbe i ostalih komunalnih dj</item>
      <item>PODRAVKA prehrambena industrija, d.d.</item>
      <item>KROLO DOM, društvo s ograničenom odgovornošću za gradjevinarstvo</item>
      <item>HRVATSKA IZVJEŠTAJNA NOVINSKA AGENCIJA</item>
      <item>Željko Katić</item>
      <item>CROATIA osiguranje d.d.</item>
      <item>LIDER PRESS dioničko društvo za novinsko izdavačku djelatnost</item>
      <item>PLUTO d.d. za proizvodnju metalnih zatvarača i plutenih proizvoda</item>
      <item>ROTERM d.o.o. za projektiranje, nadzor i izvođenje termo instalacija, zastupanje i promet robom</item>
      <item>Konica Minolta Hrvatska - poslovna rješenja, d.o.o. za trgovinu i usluge</item>
      <item>MEMRB PULS PANEL TRGOVINA društvo s ograničenom odgovornošću za istraživanje tržišta, medija i javnog mnijenja "u likvida</item>
      <item>AUTOCOMMERCE HRVATSKA d.o.o. za promet robe na vanjskom i unutrašnjem tržištu</item>
      <item>KUNATEKS društvo s ograničenom odgovornošću za proizvodnju, trgovinu i usluge</item>
      <item>Vetropack Straža tvornica stakla d.d. Hum na Sutli</item>
      <item>ISTRACOMMERCE društvo s ograničenom odgovornošću za unutarnju i vanjsku trgovinu</item>
      <item>HEP-Operator distribucijskog sustava d.o.o. za distribuciju i opskrbu električne energije</item>
      <item>Unijapapir, skupljanje i primarna prerada otpada, društvo s ograničenom odgovornošću</item>
      <item>STIO d.o.o. za trgovinu i usluge</item>
      <item>PHD media d.o.o. za medijske usluge</item>
      <item>BBDO ZAGREB d.o.o. za tržišne komunikacije</item>
      <item>OTISAK d.o.o. za trgovinu i usluge</item>
      <item>Hrvatski Telekom d.d.</item>
      <item>HRVATSKA BANKA ZA OBNOVU I RAZVITAK</item>
      <item>POSLOVNO - INOVACIJSKI CENTAR HRVATSKE - BICRO, društvo s ograničenom odgovornošću - u likvidaciji</item>
      <item>MAKSIMA KOMUNIKACIJE  društvo s ograničenom odgovornošću za medijske djelatnosti</item>
      <item>VIPnet, društvo s ograničenom odgovornošću za usluge javnih telekomunikacija</item>
      <item>Financijska agencija</item>
      <item>Hrvatska radiotelevizija</item>
      <item>HOSPITALIJA TRGOVINA d.o.o. za trgovinu i usluge</item>
      <item>KONZUM, trgovina na veliko i malo d.d.</item>
      <item>ETI TRADE društvo s ograničenom odgovornošću za proizvodnju, promet roba i usluga</item>
      <item>HELIOS Vienna Insurance Group dioničko društvo za osiguranje</item>
      <item>Denis Vojnović</item>
      <item>ZADRUŽNI SAVEZ DALMACIJE</item>
      <item>LABUD tvornica sredstava za pranje, kozmetičkih i kemijskih proizvoda d.o.o.</item>
      <item>Metropolis tourist društvo s ograničenom odgovornošću za trgovinu, ugostiteljstvo, turizam i putničke agencije</item>
      <item>ČATEKS, dioničko društvo za proizvodnju tkanine, umjetne kože, kućanskog rublja i proizvoda za šport i rekreaciju</item>
      <item>VITIS d.o.o. za trgovinu i usluge</item>
      <item>JAŠKAPACK d.o.o. tvornica valovitog kartona i ambalaže</item>
      <item>QIQO informatička djelatnost i trgovina, d. o. o.</item>
      <item>TEHGRAD društvo s ograničenom odgovornošću za inženjering, građevinarstvo, proizvodnju i trgovinu</item>
      <item>FRIGOMOTORS, društvo s ograničenom odgovornošću za proizvodnju, montažu i servis klima opreme</item>
      <item>VB LEASING d.o.o. za leasing</item>
      <item>RHEA d.o.o. za usluge</item>
      <item>TRAST međunarodno otpremništvo, dioničko društvo</item>
      <item>INFINITIV d.o.o. za trgovinu i usluge</item>
      <item>STUDIO D I M d.o.o. za grafički i web dizajn, izdavaštvo i medije</item>
      <item>AD PLASTIK dioničko društvo za proizvodnju dijelova i pribora za motorna vozila i proizvoda iz plastičnih masa</item>
      <item>CROATIA osiguranje d.d.</item>
    </derivirana_varijabla>
  </DomainObject.Predmet.StrankaListNazivFormated>
  <DomainObject.Predmet.StrankaListNazivFormatedOIB>
    <izvorni_sadrzaj>
      <item>SMS, d.o.o. za proizvodnju prirodne hrane "u stečaju", OIB 88679107711</item>
      <item>ABC TISAK društvo s ograničenom odgovornošću za grafičku proizvodnju, usluge i trgovinu, OIB 68699724742</item>
      <item>TRANSPORT-commerce dioničko društvo za unutarnji i međunarodni prijevoz putnika i robe, popravak i održavanje motornih vozil, OIB 07188635273</item>
      <item>KOP-DAL d.o.o. za trgovinu i proizvodnju papirnate ambalaže, OIB 63498750379</item>
      <item>CAPRICORNO, društvo s ograničenom odgovornošću za trgovinu, OIB 09517317411</item>
      <item>BRENNTAG HRVATSKA društvo s ograničenom odgovornošću za trgovinu, OIB 27086065829</item>
      <item>BETEX PROIZVODNJA društvo s ograničenom odgovornošću za proizvodnju, trgovinu i usluge, OIB 55721990887</item>
      <item>ECOLAB društvo s ograničenom odgovornošću za trgovinu, OIB 82868069039</item>
      <item>MILOŠ ŠERBO, OIB 67112824191</item>
      <item>SOCIETE GENERALE-SPLITSKA BANKA dioničko društvo, OIB 69326397242</item>
      <item>SLOBODNA DALMACIJA - TRGOVINA d.o.o. za trgovinu, OIB 08227096233</item>
      <item>PARTNER BANKA d.d., OIB 71221608291</item>
      <item>CESTAR društvo s ograničenom odgovornošću za građevinarstvo, OIB 27471262195</item>
      <item>M.L.H. MARTINI d.o.o. za trgovinu i usluge, OIB 37938922389</item>
      <item>HIPERMARKETI COOP društvo s ograničenom odgovornošću za proizvodnju i trgovinu, OIB 00365099972</item>
      <item>STEGA TISAK društvo s ograničenom odgovornošću za grafičku proizvodnju, OIB 78043520516</item>
      <item>B1 PLAKATI d.o.o. za marketing i poslovne usluge, OIB 52846567786</item>
      <item>Središnja agencija za financiranje i ugovaranje programa i projekata Europske unije, OIB 11548277852</item>
      <item>CROATIA BANKA, dioničko društvo, OIB 32247795989</item>
      <item>SUMAN d.o.o. za proizvodnju i promet, OIB 85053522203</item>
      <item>TANGAR, d.o.o. za trgovinu i poslovne usluge, OIB 96658402770</item>
      <item>LUXOR, d.o.o. za proizvodnju i trgovinu, OIB 25029423812</item>
      <item>REVOLUCIJA dizajna d.o.o. za promidžbu i dizajn, OIB 58685832104</item>
      <item>PRAEVENIRE za reviziju i računovodstvene poslove, društvo s ograničenom odgovornošću, OIB 98008125662</item>
      <item>PAN - papirna industrija - Tvornica kartona i kartonske ambalaže, d. o. o., OIB 21056005908</item>
      <item>HRVATSKE ŠUME društvo s ograničenom odgovornošću, OIB 69693144506</item>
      <item>VODOVOD I ČISTOĆA - SINJ, društvo s ograničenom odgovornošću za obavljanje djelatnosti vodoopskrbe i ostalih komunalnih dj, OIB 81685682389</item>
      <item>PODRAVKA prehrambena industrija, d.d., OIB 18928523252</item>
      <item>KROLO DOM, društvo s ograničenom odgovornošću za gradjevinarstvo, OIB 09337297267</item>
      <item>HRVATSKA IZVJEŠTAJNA NOVINSKA AGENCIJA, OIB 41387373932</item>
      <item>Željko Katić, OIB 64141164422</item>
      <item>CROATIA osiguranje d.d., OIB 26187994862</item>
      <item>LIDER PRESS dioničko društvo za novinsko izdavačku djelatnost, OIB 90034071582</item>
      <item>PLUTO d.d. za proizvodnju metalnih zatvarača i plutenih proizvoda, OIB 91658541446</item>
      <item>ROTERM d.o.o. za projektiranje, nadzor i izvođenje termo instalacija, zastupanje i promet robom, OIB 79948849024</item>
      <item>Konica Minolta Hrvatska - poslovna rješenja, d.o.o. za trgovinu i usluge, OIB 31697259786</item>
      <item>MEMRB PULS PANEL TRGOVINA društvo s ograničenom odgovornošću za istraživanje tržišta, medija i javnog mnijenja "u likvida, OIB 76048963150</item>
      <item>AUTOCOMMERCE HRVATSKA d.o.o. za promet robe na vanjskom i unutrašnjem tržištu, OIB 36844439304</item>
      <item>KUNATEKS društvo s ograničenom odgovornošću za proizvodnju, trgovinu i usluge, OIB 46382522119</item>
      <item>Vetropack Straža tvornica stakla d.d. Hum na Sutli, OIB 74210066591</item>
      <item>ISTRACOMMERCE društvo s ograničenom odgovornošću za unutarnju i vanjsku trgovinu, OIB 03666747905</item>
      <item>HEP-Operator distribucijskog sustava d.o.o. za distribuciju i opskrbu električne energije, OIB 46830600751</item>
      <item>Unijapapir, skupljanje i primarna prerada otpada, društvo s ograničenom odgovornošću, OIB 99467758764</item>
      <item>STIO d.o.o. za trgovinu i usluge, OIB 15363604813</item>
      <item>PHD media d.o.o. za medijske usluge, OIB 35754508254</item>
      <item>BBDO ZAGREB d.o.o. za tržišne komunikacije, OIB 39157666333</item>
      <item>OTISAK d.o.o. za trgovinu i usluge, OIB 72348426200</item>
      <item>Hrvatski Telekom d.d., OIB 81793146560</item>
      <item>HRVATSKA BANKA ZA OBNOVU I RAZVITAK, OIB 26702280390</item>
      <item>POSLOVNO - INOVACIJSKI CENTAR HRVATSKE - BICRO, društvo s ograničenom odgovornošću - u likvidaciji, OIB 22940012051</item>
      <item>MAKSIMA KOMUNIKACIJE  društvo s ograničenom odgovornošću za medijske djelatnosti, OIB 61296146737</item>
      <item>VIPnet, društvo s ograničenom odgovornošću za usluge javnih telekomunikacija, OIB 29524210204</item>
      <item>Financijska agencija, OIB 85821130368</item>
      <item>Hrvatska radiotelevizija, OIB 68419124305</item>
      <item>HOSPITALIJA TRGOVINA d.o.o. za trgovinu i usluge, OIB 40457591383</item>
      <item>KONZUM, trgovina na veliko i malo d.d., OIB 29955634590</item>
      <item>ETI TRADE društvo s ograničenom odgovornošću za proizvodnju, promet roba i usluga, OIB 41122391100</item>
      <item>HELIOS Vienna Insurance Group dioničko društvo za osiguranje, OIB 59369087232</item>
      <item>Denis Vojnović, OIB 96816863360</item>
      <item>ZADRUŽNI SAVEZ DALMACIJE, OIB 97059868731</item>
      <item>LABUD tvornica sredstava za pranje, kozmetičkih i kemijskih proizvoda d.o.o., OIB 23359164583</item>
      <item>Metropolis tourist društvo s ograničenom odgovornošću za trgovinu, ugostiteljstvo, turizam i putničke agencije, OIB 83429785183</item>
      <item>ČATEKS, dioničko društvo za proizvodnju tkanine, umjetne kože, kućanskog rublja i proizvoda za šport i rekreaciju, OIB 16536095427</item>
      <item>VITIS d.o.o. za trgovinu i usluge, OIB 96887244333</item>
      <item>JAŠKAPACK d.o.o. tvornica valovitog kartona i ambalaže, OIB 53994275676</item>
      <item>QIQO informatička djelatnost i trgovina, d. o. o., OIB 70752453049</item>
      <item>TEHGRAD društvo s ograničenom odgovornošću za inženjering, građevinarstvo, proizvodnju i trgovinu, OIB 77895024069</item>
      <item>FRIGOMOTORS, društvo s ograničenom odgovornošću za proizvodnju, montažu i servis klima opreme, OIB 09191580513</item>
      <item>VB LEASING d.o.o. za leasing, OIB 55525619967</item>
      <item>RHEA d.o.o. za usluge, OIB 38577928372</item>
      <item>TRAST međunarodno otpremništvo, dioničko društvo, OIB 93225891495</item>
      <item>INFINITIV d.o.o. za trgovinu i usluge, OIB 72730052968</item>
      <item>STUDIO D I M d.o.o. za grafički i web dizajn, izdavaštvo i medije, OIB 60033582626</item>
      <item>AD PLASTIK dioničko društvo za proizvodnju dijelova i pribora za motorna vozila i proizvoda iz plastičnih masa, OIB 48351740621</item>
      <item>CROATIA osiguranje d.d., OIB 26187994862</item>
    </izvorni_sadrzaj>
    <derivirana_varijabla naziv="DomainObject.Predmet.StrankaListNazivFormatedOIB_1">
      <item>SMS, d.o.o. za proizvodnju prirodne hrane "u stečaju", OIB 88679107711</item>
      <item>ABC TISAK društvo s ograničenom odgovornošću za grafičku proizvodnju, usluge i trgovinu, OIB 68699724742</item>
      <item>TRANSPORT-commerce dioničko društvo za unutarnji i međunarodni prijevoz putnika i robe, popravak i održavanje motornih vozil, OIB 07188635273</item>
      <item>KOP-DAL d.o.o. za trgovinu i proizvodnju papirnate ambalaže, OIB 63498750379</item>
      <item>CAPRICORNO, društvo s ograničenom odgovornošću za trgovinu, OIB 09517317411</item>
      <item>BRENNTAG HRVATSKA društvo s ograničenom odgovornošću za trgovinu, OIB 27086065829</item>
      <item>BETEX PROIZVODNJA društvo s ograničenom odgovornošću za proizvodnju, trgovinu i usluge, OIB 55721990887</item>
      <item>ECOLAB društvo s ograničenom odgovornošću za trgovinu, OIB 82868069039</item>
      <item>MILOŠ ŠERBO, OIB 67112824191</item>
      <item>SOCIETE GENERALE-SPLITSKA BANKA dioničko društvo, OIB 69326397242</item>
      <item>SLOBODNA DALMACIJA - TRGOVINA d.o.o. za trgovinu, OIB 08227096233</item>
      <item>PARTNER BANKA d.d., OIB 71221608291</item>
      <item>CESTAR društvo s ograničenom odgovornošću za građevinarstvo, OIB 27471262195</item>
      <item>M.L.H. MARTINI d.o.o. za trgovinu i usluge, OIB 37938922389</item>
      <item>HIPERMARKETI COOP društvo s ograničenom odgovornošću za proizvodnju i trgovinu, OIB 00365099972</item>
      <item>STEGA TISAK društvo s ograničenom odgovornošću za grafičku proizvodnju, OIB 78043520516</item>
      <item>B1 PLAKATI d.o.o. za marketing i poslovne usluge, OIB 52846567786</item>
      <item>Središnja agencija za financiranje i ugovaranje programa i projekata Europske unije, OIB 11548277852</item>
      <item>CROATIA BANKA, dioničko društvo, OIB 32247795989</item>
      <item>SUMAN d.o.o. za proizvodnju i promet, OIB 85053522203</item>
      <item>TANGAR, d.o.o. za trgovinu i poslovne usluge, OIB 96658402770</item>
      <item>LUXOR, d.o.o. za proizvodnju i trgovinu, OIB 25029423812</item>
      <item>REVOLUCIJA dizajna d.o.o. za promidžbu i dizajn, OIB 58685832104</item>
      <item>PRAEVENIRE za reviziju i računovodstvene poslove, društvo s ograničenom odgovornošću, OIB 98008125662</item>
      <item>PAN - papirna industrija - Tvornica kartona i kartonske ambalaže, d. o. o., OIB 21056005908</item>
      <item>HRVATSKE ŠUME društvo s ograničenom odgovornošću, OIB 69693144506</item>
      <item>VODOVOD I ČISTOĆA - SINJ, društvo s ograničenom odgovornošću za obavljanje djelatnosti vodoopskrbe i ostalih komunalnih dj, OIB 81685682389</item>
      <item>PODRAVKA prehrambena industrija, d.d., OIB 18928523252</item>
      <item>KROLO DOM, društvo s ograničenom odgovornošću za gradjevinarstvo, OIB 09337297267</item>
      <item>HRVATSKA IZVJEŠTAJNA NOVINSKA AGENCIJA, OIB 41387373932</item>
      <item>Željko Katić, OIB 64141164422</item>
      <item>CROATIA osiguranje d.d., OIB 26187994862</item>
      <item>LIDER PRESS dioničko društvo za novinsko izdavačku djelatnost, OIB 90034071582</item>
      <item>PLUTO d.d. za proizvodnju metalnih zatvarača i plutenih proizvoda, OIB 91658541446</item>
      <item>ROTERM d.o.o. za projektiranje, nadzor i izvođenje termo instalacija, zastupanje i promet robom, OIB 79948849024</item>
      <item>Konica Minolta Hrvatska - poslovna rješenja, d.o.o. za trgovinu i usluge, OIB 31697259786</item>
      <item>MEMRB PULS PANEL TRGOVINA društvo s ograničenom odgovornošću za istraživanje tržišta, medija i javnog mnijenja "u likvida, OIB 76048963150</item>
      <item>AUTOCOMMERCE HRVATSKA d.o.o. za promet robe na vanjskom i unutrašnjem tržištu, OIB 36844439304</item>
      <item>KUNATEKS društvo s ograničenom odgovornošću za proizvodnju, trgovinu i usluge, OIB 46382522119</item>
      <item>Vetropack Straža tvornica stakla d.d. Hum na Sutli, OIB 74210066591</item>
      <item>ISTRACOMMERCE društvo s ograničenom odgovornošću za unutarnju i vanjsku trgovinu, OIB 03666747905</item>
      <item>HEP-Operator distribucijskog sustava d.o.o. za distribuciju i opskrbu električne energije, OIB 46830600751</item>
      <item>Unijapapir, skupljanje i primarna prerada otpada, društvo s ograničenom odgovornošću, OIB 99467758764</item>
      <item>STIO d.o.o. za trgovinu i usluge, OIB 15363604813</item>
      <item>PHD media d.o.o. za medijske usluge, OIB 35754508254</item>
      <item>BBDO ZAGREB d.o.o. za tržišne komunikacije, OIB 39157666333</item>
      <item>OTISAK d.o.o. za trgovinu i usluge, OIB 72348426200</item>
      <item>Hrvatski Telekom d.d., OIB 81793146560</item>
      <item>HRVATSKA BANKA ZA OBNOVU I RAZVITAK, OIB 26702280390</item>
      <item>POSLOVNO - INOVACIJSKI CENTAR HRVATSKE - BICRO, društvo s ograničenom odgovornošću - u likvidaciji, OIB 22940012051</item>
      <item>MAKSIMA KOMUNIKACIJE  društvo s ograničenom odgovornošću za medijske djelatnosti, OIB 61296146737</item>
      <item>VIPnet, društvo s ograničenom odgovornošću za usluge javnih telekomunikacija, OIB 29524210204</item>
      <item>Financijska agencija, OIB 85821130368</item>
      <item>Hrvatska radiotelevizija, OIB 68419124305</item>
      <item>HOSPITALIJA TRGOVINA d.o.o. za trgovinu i usluge, OIB 40457591383</item>
      <item>KONZUM, trgovina na veliko i malo d.d., OIB 29955634590</item>
      <item>ETI TRADE društvo s ograničenom odgovornošću za proizvodnju, promet roba i usluga, OIB 41122391100</item>
      <item>HELIOS Vienna Insurance Group dioničko društvo za osiguranje, OIB 59369087232</item>
      <item>Denis Vojnović, OIB 96816863360</item>
      <item>ZADRUŽNI SAVEZ DALMACIJE, OIB 97059868731</item>
      <item>LABUD tvornica sredstava za pranje, kozmetičkih i kemijskih proizvoda d.o.o., OIB 23359164583</item>
      <item>Metropolis tourist društvo s ograničenom odgovornošću za trgovinu, ugostiteljstvo, turizam i putničke agencije, OIB 83429785183</item>
      <item>ČATEKS, dioničko društvo za proizvodnju tkanine, umjetne kože, kućanskog rublja i proizvoda za šport i rekreaciju, OIB 16536095427</item>
      <item>VITIS d.o.o. za trgovinu i usluge, OIB 96887244333</item>
      <item>JAŠKAPACK d.o.o. tvornica valovitog kartona i ambalaže, OIB 53994275676</item>
      <item>QIQO informatička djelatnost i trgovina, d. o. o., OIB 70752453049</item>
      <item>TEHGRAD društvo s ograničenom odgovornošću za inženjering, građevinarstvo, proizvodnju i trgovinu, OIB 77895024069</item>
      <item>FRIGOMOTORS, društvo s ograničenom odgovornošću za proizvodnju, montažu i servis klima opreme, OIB 09191580513</item>
      <item>VB LEASING d.o.o. za leasing, OIB 55525619967</item>
      <item>RHEA d.o.o. za usluge, OIB 38577928372</item>
      <item>TRAST međunarodno otpremništvo, dioničko društvo, OIB 93225891495</item>
      <item>INFINITIV d.o.o. za trgovinu i usluge, OIB 72730052968</item>
      <item>STUDIO D I M d.o.o. za grafički i web dizajn, izdavaštvo i medije, OIB 60033582626</item>
      <item>AD PLASTIK dioničko društvo za proizvodnju dijelova i pribora za motorna vozila i proizvoda iz plastičnih masa, OIB 48351740621</item>
      <item>CROATIA osiguranje d.d., OIB 26187994862</item>
    </derivirana_varijabla>
  </DomainObject.Predmet.StrankaListNazivFormatedOIB>
  <DomainObject.Predmet.ProtuStrankaListFormated>
    <izvorni_sadrzaj>
      <item>SMS, d.o.o. za proizvodnju prirodne hrane "u stečaju"</item>
    </izvorni_sadrzaj>
    <derivirana_varijabla naziv="DomainObject.Predmet.ProtuStrankaListFormated_1">
      <item>SMS, d.o.o. za proizvodnju prirodne hrane "u stečaju"</item>
    </derivirana_varijabla>
  </DomainObject.Predmet.ProtuStrankaListFormated>
  <DomainObject.Predmet.ProtuStrankaListFormatedOIB>
    <izvorni_sadrzaj>
      <item>SMS, d.o.o. za proizvodnju prirodne hrane "u stečaju", OIB 88679107711</item>
    </izvorni_sadrzaj>
    <derivirana_varijabla naziv="DomainObject.Predmet.ProtuStrankaListFormatedOIB_1">
      <item>SMS, d.o.o. za proizvodnju prirodne hrane "u stečaju", OIB 88679107711</item>
    </derivirana_varijabla>
  </DomainObject.Predmet.ProtuStrankaListFormatedOIB>
  <DomainObject.Predmet.ProtuStrankaListFormatedWithAdress>
    <izvorni_sadrzaj>
      <item>SMS, d.o.o. za proizvodnju prirodne hrane "u stečaju", Kopilica 5, Split</item>
    </izvorni_sadrzaj>
    <derivirana_varijabla naziv="DomainObject.Predmet.ProtuStrankaListFormatedWithAdress_1">
      <item>SMS, d.o.o. za proizvodnju prirodne hrane "u stečaju", Kopilica 5, Split</item>
    </derivirana_varijabla>
  </DomainObject.Predmet.ProtuStrankaListFormatedWithAdress>
  <DomainObject.Predmet.ProtuStrankaListFormatedWithAdressOIB>
    <izvorni_sadrzaj>
      <item>SMS, d.o.o. za proizvodnju prirodne hrane "u stečaju", OIB 88679107711, Kopilica 5, Split</item>
    </izvorni_sadrzaj>
    <derivirana_varijabla naziv="DomainObject.Predmet.ProtuStrankaListFormatedWithAdressOIB_1">
      <item>SMS, d.o.o. za proizvodnju prirodne hrane "u stečaju", OIB 88679107711, Kopilica 5, Split</item>
    </derivirana_varijabla>
  </DomainObject.Predmet.ProtuStrankaListFormatedWithAdressOIB>
  <DomainObject.Predmet.ProtuStrankaListNazivFormated>
    <izvorni_sadrzaj>
      <item>SMS, d.o.o. za proizvodnju prirodne hrane "u stečaju"</item>
    </izvorni_sadrzaj>
    <derivirana_varijabla naziv="DomainObject.Predmet.ProtuStrankaListNazivFormated_1">
      <item>SMS, d.o.o. za proizvodnju prirodne hrane "u stečaju"</item>
    </derivirana_varijabla>
  </DomainObject.Predmet.ProtuStrankaListNazivFormated>
  <DomainObject.Predmet.ProtuStrankaListNazivFormatedOIB>
    <izvorni_sadrzaj>
      <item>SMS, d.o.o. za proizvodnju prirodne hrane "u stečaju", OIB 88679107711</item>
    </izvorni_sadrzaj>
    <derivirana_varijabla naziv="DomainObject.Predmet.ProtuStrankaListNazivFormatedOIB_1">
      <item>SMS, d.o.o. za proizvodnju prirodne hrane "u stečaju", OIB 88679107711</item>
    </derivirana_varijabla>
  </DomainObject.Predmet.ProtuStrankaListNazivFormatedOIB>
  <DomainObject.Predmet.OstaliListFormated>
    <izvorni_sadrzaj>
      <item>CROATIA BANKA, dioničko društvo Podružnica Split</item>
      <item>Miloš Šerbo</item>
      <item>Ivo Bučan, dipl. oec.</item>
      <item>CROATIA BANKA, dioničko društvo</item>
      <item>NARODNE NOVINE, dioničko društvo za izdavanje i tiskanje Službenog lista Republike Hrvatske, službenih i drugih obrazaca te </item>
      <item>PALCO društvo s ograničenom odgovornošću za trgovinu i usluge</item>
      <item>Slavko Pavlović-Lučić</item>
      <item>Draška Krajina</item>
      <item>Bagarić &amp; Krajnović odvjetničko društvo - u likvidaciji punomoćnik sudionika u postupku ECOLAB društvo s ograničenom odgovornošću za trgovinu</item>
      <item>Odvjetničko društvo Hanžeković &amp; Partneri društvo s ograničenom odgovornošću</item>
      <item>Mijo Jeličić</item>
      <item>Drakulić  i partneri odvjetničko društvo, j.t.d. punomoćnik sudionika u postupku STEGA TISAK društvo s ograničenom odgovornošću za grafičku proizvodnju</item>
      <item>Grgić &amp; Partneri odvjetničko društvo j.t.d.</item>
      <item>ŠAVORIĆ &amp; PARTNERI odvjetničko društvo, d.o.o. punomoćnik sudionika u postupku B1 PLAKATI d.o.o. za marketing i poslovne usluge</item>
      <item>Odvjetničko društvo TOMIĆ &amp; ŠUŠNJAR j.t.d. u likvidaciji</item>
      <item>Joško Jurašin</item>
      <item>Lendi Pezzi, dipl. iur.</item>
      <item>Odvjetničko društvo Planinić i partneri, j.t.d.</item>
      <item>HRVATSKI ZAVOD ZA JAVNO ZDRAVSTVO</item>
      <item>AUTOCOMMERCE HRVATSKA d.o.o. za promet robe na vanjskom i unutrašnjem tržištu</item>
      <item>POREZNA UPRAVA SPLIT</item>
      <item>HRVATSKA POŠTANSKA BANKA, dioničko društvo</item>
      <item>HYPO ALPE-ADRIA-BANK dioničko društvo</item>
      <item>Marko Praljak</item>
    </izvorni_sadrzaj>
    <derivirana_varijabla naziv="DomainObject.Predmet.OstaliListFormated_1">
      <item>CROATIA BANKA, dioničko društvo Podružnica Split</item>
      <item>Miloš Šerbo</item>
      <item>Ivo Bučan, dipl. oec.</item>
      <item>CROATIA BANKA, dioničko društvo</item>
      <item>NARODNE NOVINE, dioničko društvo za izdavanje i tiskanje Službenog lista Republike Hrvatske, službenih i drugih obrazaca te </item>
      <item>PALCO društvo s ograničenom odgovornošću za trgovinu i usluge</item>
      <item>Slavko Pavlović-Lučić</item>
      <item>Draška Krajina</item>
      <item>Bagarić &amp; Krajnović odvjetničko društvo - u likvidaciji punomoćnik sudionika u postupku ECOLAB društvo s ograničenom odgovornošću za trgovinu</item>
      <item>Odvjetničko društvo Hanžeković &amp; Partneri društvo s ograničenom odgovornošću</item>
      <item>Mijo Jeličić</item>
      <item>Drakulić  i partneri odvjetničko društvo, j.t.d. punomoćnik sudionika u postupku STEGA TISAK društvo s ograničenom odgovornošću za grafičku proizvodnju</item>
      <item>Grgić &amp; Partneri odvjetničko društvo j.t.d.</item>
      <item>ŠAVORIĆ &amp; PARTNERI odvjetničko društvo, d.o.o. punomoćnik sudionika u postupku B1 PLAKATI d.o.o. za marketing i poslovne usluge</item>
      <item>Odvjetničko društvo TOMIĆ &amp; ŠUŠNJAR j.t.d. u likvidaciji</item>
      <item>Joško Jurašin</item>
      <item>Lendi Pezzi, dipl. iur.</item>
      <item>Odvjetničko društvo Planinić i partneri, j.t.d.</item>
      <item>HRVATSKI ZAVOD ZA JAVNO ZDRAVSTVO</item>
      <item>AUTOCOMMERCE HRVATSKA d.o.o. za promet robe na vanjskom i unutrašnjem tržištu</item>
      <item>POREZNA UPRAVA SPLIT</item>
      <item>HRVATSKA POŠTANSKA BANKA, dioničko društvo</item>
      <item>HYPO ALPE-ADRIA-BANK dioničko društvo</item>
      <item>Marko Praljak</item>
    </derivirana_varijabla>
  </DomainObject.Predmet.OstaliListFormated>
  <DomainObject.Predmet.OstaliListFormatedOIB>
    <izvorni_sadrzaj>
      <item>CROATIA BANKA, dioničko društvo Podružnica Split, OIB 32247795989</item>
      <item>Miloš Šerbo, OIB 67112824191</item>
      <item>Ivo Bučan, dipl. oec., OIB 76689754975</item>
      <item>CROATIA BANKA, dioničko društvo, OIB 32247795989</item>
      <item>NARODNE NOVINE, dioničko društvo za izdavanje i tiskanje Službenog lista Republike Hrvatske, službenih i drugih obrazaca te , OIB 64546066176</item>
      <item>PALCO društvo s ograničenom odgovornošću za trgovinu i usluge, OIB 14078043281</item>
      <item>Slavko Pavlović-Lučić, OIB 81141977738</item>
      <item>Draška Krajina, OIB 98942302111</item>
      <item>Bagarić &amp; Krajnović odvjetničko društvo - u likvidaciji, OIB 34813532445 punomoćnik sudionika u postupku ECOLAB društvo s ograničenom odgovornošću za trgovinu</item>
      <item>Odvjetničko društvo Hanžeković &amp; Partneri društvo s ograničenom odgovornošću, OIB 85127306373</item>
      <item>Mijo Jeličić, OIB 71855290129</item>
      <item>Drakulić  i partneri odvjetničko društvo, j.t.d., OIB 91931336455 punomoćnik sudionika u postupku STEGA TISAK društvo s ograničenom odgovornošću za grafičku proizvodnju</item>
      <item>Grgić &amp; Partneri odvjetničko društvo j.t.d., OIB 16457179668</item>
      <item>ŠAVORIĆ &amp; PARTNERI odvjetničko društvo, d.o.o., OIB 76399409042 punomoćnik sudionika u postupku B1 PLAKATI d.o.o. za marketing i poslovne usluge</item>
      <item>Odvjetničko društvo TOMIĆ &amp; ŠUŠNJAR j.t.d. u likvidaciji, OIB 56842995878</item>
      <item>Joško Jurašin, OIB 91011276153</item>
      <item>Lendi Pezzi, dipl. iur., OIB 30200167923</item>
      <item>Odvjetničko društvo Planinić i partneri, j.t.d., OIB 31234996315</item>
      <item>HRVATSKI ZAVOD ZA JAVNO ZDRAVSTVO, OIB 75297532041</item>
      <item>AUTOCOMMERCE HRVATSKA d.o.o. za promet robe na vanjskom i unutrašnjem tržištu, OIB 36844439304</item>
      <item>POREZNA UPRAVA SPLIT, OIB 18683136487</item>
      <item>HRVATSKA POŠTANSKA BANKA, dioničko društvo, OIB 87939104217</item>
      <item>HYPO ALPE-ADRIA-BANK dioničko društvo, OIB 14036333877</item>
      <item>Marko Praljak, OIB 23673585807</item>
    </izvorni_sadrzaj>
    <derivirana_varijabla naziv="DomainObject.Predmet.OstaliListFormatedOIB_1">
      <item>CROATIA BANKA, dioničko društvo Podružnica Split, OIB 32247795989</item>
      <item>Miloš Šerbo, OIB 67112824191</item>
      <item>Ivo Bučan, dipl. oec., OIB 76689754975</item>
      <item>CROATIA BANKA, dioničko društvo, OIB 32247795989</item>
      <item>NARODNE NOVINE, dioničko društvo za izdavanje i tiskanje Službenog lista Republike Hrvatske, službenih i drugih obrazaca te , OIB 64546066176</item>
      <item>PALCO društvo s ograničenom odgovornošću za trgovinu i usluge, OIB 14078043281</item>
      <item>Slavko Pavlović-Lučić, OIB 81141977738</item>
      <item>Draška Krajina, OIB 98942302111</item>
      <item>Bagarić &amp; Krajnović odvjetničko društvo - u likvidaciji, OIB 34813532445 punomoćnik sudionika u postupku ECOLAB društvo s ograničenom odgovornošću za trgovinu</item>
      <item>Odvjetničko društvo Hanžeković &amp; Partneri društvo s ograničenom odgovornošću, OIB 85127306373</item>
      <item>Mijo Jeličić, OIB 71855290129</item>
      <item>Drakulić  i partneri odvjetničko društvo, j.t.d., OIB 91931336455 punomoćnik sudionika u postupku STEGA TISAK društvo s ograničenom odgovornošću za grafičku proizvodnju</item>
      <item>Grgić &amp; Partneri odvjetničko društvo j.t.d., OIB 16457179668</item>
      <item>ŠAVORIĆ &amp; PARTNERI odvjetničko društvo, d.o.o., OIB 76399409042 punomoćnik sudionika u postupku B1 PLAKATI d.o.o. za marketing i poslovne usluge</item>
      <item>Odvjetničko društvo TOMIĆ &amp; ŠUŠNJAR j.t.d. u likvidaciji, OIB 56842995878</item>
      <item>Joško Jurašin, OIB 91011276153</item>
      <item>Lendi Pezzi, dipl. iur., OIB 30200167923</item>
      <item>Odvjetničko društvo Planinić i partneri, j.t.d., OIB 31234996315</item>
      <item>HRVATSKI ZAVOD ZA JAVNO ZDRAVSTVO, OIB 75297532041</item>
      <item>AUTOCOMMERCE HRVATSKA d.o.o. za promet robe na vanjskom i unutrašnjem tržištu, OIB 36844439304</item>
      <item>POREZNA UPRAVA SPLIT, OIB 18683136487</item>
      <item>HRVATSKA POŠTANSKA BANKA, dioničko društvo, OIB 87939104217</item>
      <item>HYPO ALPE-ADRIA-BANK dioničko društvo, OIB 14036333877</item>
      <item>Marko Praljak, OIB 23673585807</item>
    </derivirana_varijabla>
  </DomainObject.Predmet.OstaliListFormatedOIB>
  <DomainObject.Predmet.OstaliListFormatedWithAdress>
    <izvorni_sadrzaj>
      <item>CROATIA BANKA, dioničko društvo Podružnica Split, Kvaternikov Trg 9, 10000 Zagreb</item>
      <item>Miloš Šerbo, Sredmanuška 11, 21000 Split</item>
      <item>Ivo Bučan, dipl. oec., Don Petra Peroša 6, 21210 Mravince</item>
      <item>CROATIA BANKA, dioničko društvo, Kvaternikov Trg 9, 10000 Zagreb</item>
      <item>NARODNE NOVINE, dioničko društvo za izdavanje i tiskanje Službenog lista Republike Hrvatske, službenih i drugih obrazaca te , Savski Gaj XIII. put 6, 10000 Zagreb</item>
      <item>PALCO društvo s ograničenom odgovornošću za trgovinu i usluge, Samoborska cesta 134, 10000 Zagreb</item>
      <item>Slavko Pavlović-Lučić, Obala kralja Tomislava 17/II, 21300 Makarska</item>
      <item>Draška Krajina, Šubićeva 18, 21220 Trogir</item>
      <item>Bagarić &amp; Krajnović odvjetničko društvo - u likvidaciji, Prilaz Gjure Deželića 12, Zagreb punomoćnik sudionika u postupku ECOLAB društvo s ograničenom odgovornošću za trgovinu</item>
      <item>Odvjetničko društvo Hanžeković &amp; Partneri društvo s ograničenom odgovornošću, Radnička Cesta 22, Zagreb</item>
      <item>Mijo Jeličić, Kliška 29., 21000 Split</item>
      <item>Drakulić  i partneri odvjetničko društvo, j.t.d., Tomašićeva 3, Zagreb punomoćnik sudionika u postupku STEGA TISAK društvo s ograničenom odgovornošću za grafičku proizvodnju</item>
      <item>Grgić &amp; Partneri odvjetničko društvo j.t.d., Ulica grada Vukovara 282, 10000 Zagreb</item>
      <item>ŠAVORIĆ &amp; PARTNERI odvjetničko društvo, d.o.o., Ilica 1A, 10000 Zagreb punomoćnik sudionika u postupku B1 PLAKATI d.o.o. za marketing i poslovne usluge</item>
      <item>Odvjetničko društvo TOMIĆ &amp; ŠUŠNJAR j.t.d. u likvidaciji, Zelinska 2/1, 10000 Zagreb</item>
      <item>Joško Jurašin, Starčevićeva 7, 21000 Split</item>
      <item>Lendi Pezzi, dipl. iur., Gajeva 32, 21000 Split</item>
      <item>Odvjetničko društvo Planinić i partneri, j.t.d., Hebrangova 30, Zagreb</item>
      <item>HRVATSKI ZAVOD ZA JAVNO ZDRAVSTVO, Rockefellerova 7, Zagreb</item>
      <item>AUTOCOMMERCE HRVATSKA d.o.o. za promet robe na vanjskom i unutrašnjem tržištu, Kovinska 22, 10000 Zagreb</item>
      <item>POREZNA UPRAVA SPLIT, Domovinskog rata 2, 21 000 Split</item>
      <item>HRVATSKA POŠTANSKA BANKA, dioničko društvo, Jurišićeva 4, 10000 Zagreb</item>
      <item>HYPO ALPE-ADRIA-BANK dioničko društvo, Slavonska avenija 6, 10000 Zagreb</item>
      <item>Marko Praljak, Miramarska Cesta 30, Zagreb</item>
    </izvorni_sadrzaj>
    <derivirana_varijabla naziv="DomainObject.Predmet.OstaliListFormatedWithAdress_1">
      <item>CROATIA BANKA, dioničko društvo Podružnica Split, Kvaternikov Trg 9, 10000 Zagreb</item>
      <item>Miloš Šerbo, Sredmanuška 11, 21000 Split</item>
      <item>Ivo Bučan, dipl. oec., Don Petra Peroša 6, 21210 Mravince</item>
      <item>CROATIA BANKA, dioničko društvo, Kvaternikov Trg 9, 10000 Zagreb</item>
      <item>NARODNE NOVINE, dioničko društvo za izdavanje i tiskanje Službenog lista Republike Hrvatske, službenih i drugih obrazaca te , Savski Gaj XIII. put 6, 10000 Zagreb</item>
      <item>PALCO društvo s ograničenom odgovornošću za trgovinu i usluge, Samoborska cesta 134, 10000 Zagreb</item>
      <item>Slavko Pavlović-Lučić, Obala kralja Tomislava 17/II, 21300 Makarska</item>
      <item>Draška Krajina, Šubićeva 18, 21220 Trogir</item>
      <item>Bagarić &amp; Krajnović odvjetničko društvo - u likvidaciji, Prilaz Gjure Deželića 12, Zagreb punomoćnik sudionika u postupku ECOLAB društvo s ograničenom odgovornošću za trgovinu</item>
      <item>Odvjetničko društvo Hanžeković &amp; Partneri društvo s ograničenom odgovornošću, Radnička Cesta 22, Zagreb</item>
      <item>Mijo Jeličić, Kliška 29., 21000 Split</item>
      <item>Drakulić  i partneri odvjetničko društvo, j.t.d., Tomašićeva 3, Zagreb punomoćnik sudionika u postupku STEGA TISAK društvo s ograničenom odgovornošću za grafičku proizvodnju</item>
      <item>Grgić &amp; Partneri odvjetničko društvo j.t.d., Ulica grada Vukovara 282, 10000 Zagreb</item>
      <item>ŠAVORIĆ &amp; PARTNERI odvjetničko društvo, d.o.o., Ilica 1A, 10000 Zagreb punomoćnik sudionika u postupku B1 PLAKATI d.o.o. za marketing i poslovne usluge</item>
      <item>Odvjetničko društvo TOMIĆ &amp; ŠUŠNJAR j.t.d. u likvidaciji, Zelinska 2/1, 10000 Zagreb</item>
      <item>Joško Jurašin, Starčevićeva 7, 21000 Split</item>
      <item>Lendi Pezzi, dipl. iur., Gajeva 32, 21000 Split</item>
      <item>Odvjetničko društvo Planinić i partneri, j.t.d., Hebrangova 30, Zagreb</item>
      <item>HRVATSKI ZAVOD ZA JAVNO ZDRAVSTVO, Rockefellerova 7, Zagreb</item>
      <item>AUTOCOMMERCE HRVATSKA d.o.o. za promet robe na vanjskom i unutrašnjem tržištu, Kovinska 22, 10000 Zagreb</item>
      <item>POREZNA UPRAVA SPLIT, Domovinskog rata 2, 21 000 Split</item>
      <item>HRVATSKA POŠTANSKA BANKA, dioničko društvo, Jurišićeva 4, 10000 Zagreb</item>
      <item>HYPO ALPE-ADRIA-BANK dioničko društvo, Slavonska avenija 6, 10000 Zagreb</item>
      <item>Marko Praljak, Miramarska Cesta 30, Zagreb</item>
    </derivirana_varijabla>
  </DomainObject.Predmet.OstaliListFormatedWithAdress>
  <DomainObject.Predmet.OstaliListFormatedWithAdressOIB>
    <izvorni_sadrzaj>
      <item>CROATIA BANKA, dioničko društvo Podružnica Split, OIB 32247795989, Kvaternikov Trg 9, 10000 Zagreb</item>
      <item>Miloš Šerbo, OIB 67112824191, Sredmanuška 11, 21000 Split</item>
      <item>Ivo Bučan, dipl. oec., OIB 76689754975, Don Petra Peroša 6, 21210 Mravince</item>
      <item>CROATIA BANKA, dioničko društvo, OIB 32247795989, Kvaternikov Trg 9, 10000 Zagreb</item>
      <item>NARODNE NOVINE, dioničko društvo za izdavanje i tiskanje Službenog lista Republike Hrvatske, službenih i drugih obrazaca te , OIB 64546066176, Savski Gaj XIII. put 6, 10000 Zagreb</item>
      <item>PALCO društvo s ograničenom odgovornošću za trgovinu i usluge, OIB 14078043281, Samoborska cesta 134, 10000 Zagreb</item>
      <item>Slavko Pavlović-Lučić, OIB 81141977738, Obala kralja Tomislava 17/II, 21300 Makarska</item>
      <item>Draška Krajina, OIB 98942302111, Šubićeva 18, 21220 Trogir</item>
      <item>Bagarić &amp; Krajnović odvjetničko društvo - u likvidaciji, OIB 34813532445, Prilaz Gjure Deželića 12, Zagreb punomoćnik sudionika u postupku ECOLAB društvo s ograničenom odgovornošću za trgovinu</item>
      <item>Odvjetničko društvo Hanžeković &amp; Partneri društvo s ograničenom odgovornošću, OIB 85127306373, Radnička Cesta 22, Zagreb</item>
      <item>Mijo Jeličić, OIB 71855290129, Kliška 29., 21000 Split</item>
      <item>Drakulić  i partneri odvjetničko društvo, j.t.d., OIB 91931336455, Tomašićeva 3, Zagreb punomoćnik sudionika u postupku STEGA TISAK društvo s ograničenom odgovornošću za grafičku proizvodnju</item>
      <item>Grgić &amp; Partneri odvjetničko društvo j.t.d., OIB 16457179668, Ulica grada Vukovara 282, 10000 Zagreb</item>
      <item>ŠAVORIĆ &amp; PARTNERI odvjetničko društvo, d.o.o., OIB 76399409042, Ilica 1A, 10000 Zagreb punomoćnik sudionika u postupku B1 PLAKATI d.o.o. za marketing i poslovne usluge</item>
      <item>Odvjetničko društvo TOMIĆ &amp; ŠUŠNJAR j.t.d. u likvidaciji, OIB 56842995878, Zelinska 2/1, 10000 Zagreb</item>
      <item>Joško Jurašin, OIB 91011276153, Starčevićeva 7, 21000 Split</item>
      <item>Lendi Pezzi, dipl. iur., OIB 30200167923, Gajeva 32, 21000 Split</item>
      <item>Odvjetničko društvo Planinić i partneri, j.t.d., OIB 31234996315, Hebrangova 30, Zagreb</item>
      <item>HRVATSKI ZAVOD ZA JAVNO ZDRAVSTVO, OIB 75297532041, Rockefellerova 7, Zagreb</item>
      <item>AUTOCOMMERCE HRVATSKA d.o.o. za promet robe na vanjskom i unutrašnjem tržištu, OIB 36844439304, Kovinska 22, 10000 Zagreb</item>
      <item>POREZNA UPRAVA SPLIT, OIB 18683136487, Domovinskog rata 2, 21 000 Split</item>
      <item>HRVATSKA POŠTANSKA BANKA, dioničko društvo, OIB 87939104217, Jurišićeva 4, 10000 Zagreb</item>
      <item>HYPO ALPE-ADRIA-BANK dioničko društvo, OIB 14036333877, Slavonska avenija 6, 10000 Zagreb</item>
      <item>Marko Praljak, OIB 23673585807, Miramarska Cesta 30, Zagreb</item>
    </izvorni_sadrzaj>
    <derivirana_varijabla naziv="DomainObject.Predmet.OstaliListFormatedWithAdressOIB_1">
      <item>CROATIA BANKA, dioničko društvo Podružnica Split, OIB 32247795989, Kvaternikov Trg 9, 10000 Zagreb</item>
      <item>Miloš Šerbo, OIB 67112824191, Sredmanuška 11, 21000 Split</item>
      <item>Ivo Bučan, dipl. oec., OIB 76689754975, Don Petra Peroša 6, 21210 Mravince</item>
      <item>CROATIA BANKA, dioničko društvo, OIB 32247795989, Kvaternikov Trg 9, 10000 Zagreb</item>
      <item>NARODNE NOVINE, dioničko društvo za izdavanje i tiskanje Službenog lista Republike Hrvatske, službenih i drugih obrazaca te , OIB 64546066176, Savski Gaj XIII. put 6, 10000 Zagreb</item>
      <item>PALCO društvo s ograničenom odgovornošću za trgovinu i usluge, OIB 14078043281, Samoborska cesta 134, 10000 Zagreb</item>
      <item>Slavko Pavlović-Lučić, OIB 81141977738, Obala kralja Tomislava 17/II, 21300 Makarska</item>
      <item>Draška Krajina, OIB 98942302111, Šubićeva 18, 21220 Trogir</item>
      <item>Bagarić &amp; Krajnović odvjetničko društvo - u likvidaciji, OIB 34813532445, Prilaz Gjure Deželića 12, Zagreb punomoćnik sudionika u postupku ECOLAB društvo s ograničenom odgovornošću za trgovinu</item>
      <item>Odvjetničko društvo Hanžeković &amp; Partneri društvo s ograničenom odgovornošću, OIB 85127306373, Radnička Cesta 22, Zagreb</item>
      <item>Mijo Jeličić, OIB 71855290129, Kliška 29., 21000 Split</item>
      <item>Drakulić  i partneri odvjetničko društvo, j.t.d., OIB 91931336455, Tomašićeva 3, Zagreb punomoćnik sudionika u postupku STEGA TISAK društvo s ograničenom odgovornošću za grafičku proizvodnju</item>
      <item>Grgić &amp; Partneri odvjetničko društvo j.t.d., OIB 16457179668, Ulica grada Vukovara 282, 10000 Zagreb</item>
      <item>ŠAVORIĆ &amp; PARTNERI odvjetničko društvo, d.o.o., OIB 76399409042, Ilica 1A, 10000 Zagreb punomoćnik sudionika u postupku B1 PLAKATI d.o.o. za marketing i poslovne usluge</item>
      <item>Odvjetničko društvo TOMIĆ &amp; ŠUŠNJAR j.t.d. u likvidaciji, OIB 56842995878, Zelinska 2/1, 10000 Zagreb</item>
      <item>Joško Jurašin, OIB 91011276153, Starčevićeva 7, 21000 Split</item>
      <item>Lendi Pezzi, dipl. iur., OIB 30200167923, Gajeva 32, 21000 Split</item>
      <item>Odvjetničko društvo Planinić i partneri, j.t.d., OIB 31234996315, Hebrangova 30, Zagreb</item>
      <item>HRVATSKI ZAVOD ZA JAVNO ZDRAVSTVO, OIB 75297532041, Rockefellerova 7, Zagreb</item>
      <item>AUTOCOMMERCE HRVATSKA d.o.o. za promet robe na vanjskom i unutrašnjem tržištu, OIB 36844439304, Kovinska 22, 10000 Zagreb</item>
      <item>POREZNA UPRAVA SPLIT, OIB 18683136487, Domovinskog rata 2, 21 000 Split</item>
      <item>HRVATSKA POŠTANSKA BANKA, dioničko društvo, OIB 87939104217, Jurišićeva 4, 10000 Zagreb</item>
      <item>HYPO ALPE-ADRIA-BANK dioničko društvo, OIB 14036333877, Slavonska avenija 6, 10000 Zagreb</item>
      <item>Marko Praljak, OIB 23673585807, Miramarska Cesta 30, Zagreb</item>
    </derivirana_varijabla>
  </DomainObject.Predmet.OstaliListFormatedWithAdressOIB>
  <DomainObject.Predmet.OstaliListNazivFormated>
    <izvorni_sadrzaj>
      <item>CROATIA BANKA, dioničko društvo Podružnica Split</item>
      <item>Miloš Šerbo</item>
      <item>Ivo Bučan, dipl. oec.</item>
      <item>CROATIA BANKA, dioničko društvo</item>
      <item>NARODNE NOVINE, dioničko društvo za izdavanje i tiskanje Službenog lista Republike Hrvatske, službenih i drugih obrazaca te </item>
      <item>PALCO društvo s ograničenom odgovornošću za trgovinu i usluge</item>
      <item>Slavko Pavlović-Lučić</item>
      <item>Draška Krajina</item>
      <item>Bagarić &amp; Krajnović odvjetničko društvo - u likvidaciji</item>
      <item>Odvjetničko društvo Hanžeković &amp; Partneri društvo s ograničenom odgovornošću</item>
      <item>Mijo Jeličić</item>
      <item>Drakulić  i partneri odvjetničko društvo, j.t.d.</item>
      <item>Grgić &amp; Partneri odvjetničko društvo j.t.d.</item>
      <item>ŠAVORIĆ &amp; PARTNERI odvjetničko društvo, d.o.o.</item>
      <item>Odvjetničko društvo TOMIĆ &amp; ŠUŠNJAR j.t.d. u likvidaciji</item>
      <item>Joško Jurašin</item>
      <item>Lendi Pezzi, dipl. iur.</item>
      <item>Odvjetničko društvo Planinić i partneri, j.t.d.</item>
      <item>HRVATSKI ZAVOD ZA JAVNO ZDRAVSTVO</item>
      <item>AUTOCOMMERCE HRVATSKA d.o.o. za promet robe na vanjskom i unutrašnjem tržištu</item>
      <item>POREZNA UPRAVA SPLIT</item>
      <item>HRVATSKA POŠTANSKA BANKA, dioničko društvo</item>
      <item>HYPO ALPE-ADRIA-BANK dioničko društvo</item>
      <item>Marko Praljak</item>
    </izvorni_sadrzaj>
    <derivirana_varijabla naziv="DomainObject.Predmet.OstaliListNazivFormated_1">
      <item>CROATIA BANKA, dioničko društvo Podružnica Split</item>
      <item>Miloš Šerbo</item>
      <item>Ivo Bučan, dipl. oec.</item>
      <item>CROATIA BANKA, dioničko društvo</item>
      <item>NARODNE NOVINE, dioničko društvo za izdavanje i tiskanje Službenog lista Republike Hrvatske, službenih i drugih obrazaca te </item>
      <item>PALCO društvo s ograničenom odgovornošću za trgovinu i usluge</item>
      <item>Slavko Pavlović-Lučić</item>
      <item>Draška Krajina</item>
      <item>Bagarić &amp; Krajnović odvjetničko društvo - u likvidaciji</item>
      <item>Odvjetničko društvo Hanžeković &amp; Partneri društvo s ograničenom odgovornošću</item>
      <item>Mijo Jeličić</item>
      <item>Drakulić  i partneri odvjetničko društvo, j.t.d.</item>
      <item>Grgić &amp; Partneri odvjetničko društvo j.t.d.</item>
      <item>ŠAVORIĆ &amp; PARTNERI odvjetničko društvo, d.o.o.</item>
      <item>Odvjetničko društvo TOMIĆ &amp; ŠUŠNJAR j.t.d. u likvidaciji</item>
      <item>Joško Jurašin</item>
      <item>Lendi Pezzi, dipl. iur.</item>
      <item>Odvjetničko društvo Planinić i partneri, j.t.d.</item>
      <item>HRVATSKI ZAVOD ZA JAVNO ZDRAVSTVO</item>
      <item>AUTOCOMMERCE HRVATSKA d.o.o. za promet robe na vanjskom i unutrašnjem tržištu</item>
      <item>POREZNA UPRAVA SPLIT</item>
      <item>HRVATSKA POŠTANSKA BANKA, dioničko društvo</item>
      <item>HYPO ALPE-ADRIA-BANK dioničko društvo</item>
      <item>Marko Praljak</item>
    </derivirana_varijabla>
  </DomainObject.Predmet.OstaliListNazivFormated>
  <DomainObject.Predmet.OstaliListNazivFormatedOIB>
    <izvorni_sadrzaj>
      <item>CROATIA BANKA, dioničko društvo Podružnica Split, OIB 32247795989</item>
      <item>Miloš Šerbo, OIB 67112824191</item>
      <item>Ivo Bučan, dipl. oec., OIB 76689754975</item>
      <item>CROATIA BANKA, dioničko društvo, OIB 32247795989</item>
      <item>NARODNE NOVINE, dioničko društvo za izdavanje i tiskanje Službenog lista Republike Hrvatske, službenih i drugih obrazaca te , OIB 64546066176</item>
      <item>PALCO društvo s ograničenom odgovornošću za trgovinu i usluge, OIB 14078043281</item>
      <item>Slavko Pavlović-Lučić, OIB 81141977738</item>
      <item>Draška Krajina, OIB 98942302111</item>
      <item>Bagarić &amp; Krajnović odvjetničko društvo - u likvidaciji, OIB 34813532445</item>
      <item>Odvjetničko društvo Hanžeković &amp; Partneri društvo s ograničenom odgovornošću, OIB 85127306373</item>
      <item>Mijo Jeličić, OIB 71855290129</item>
      <item>Drakulić  i partneri odvjetničko društvo, j.t.d., OIB 91931336455</item>
      <item>Grgić &amp; Partneri odvjetničko društvo j.t.d., OIB 16457179668</item>
      <item>ŠAVORIĆ &amp; PARTNERI odvjetničko društvo, d.o.o., OIB 76399409042</item>
      <item>Odvjetničko društvo TOMIĆ &amp; ŠUŠNJAR j.t.d. u likvidaciji, OIB 56842995878</item>
      <item>Joško Jurašin, OIB 91011276153</item>
      <item>Lendi Pezzi, dipl. iur., OIB 30200167923</item>
      <item>Odvjetničko društvo Planinić i partneri, j.t.d., OIB 31234996315</item>
      <item>HRVATSKI ZAVOD ZA JAVNO ZDRAVSTVO, OIB 75297532041</item>
      <item>AUTOCOMMERCE HRVATSKA d.o.o. za promet robe na vanjskom i unutrašnjem tržištu, OIB 36844439304</item>
      <item>POREZNA UPRAVA SPLIT, OIB 18683136487</item>
      <item>HRVATSKA POŠTANSKA BANKA, dioničko društvo, OIB 87939104217</item>
      <item>HYPO ALPE-ADRIA-BANK dioničko društvo, OIB 14036333877</item>
      <item>Marko Praljak, OIB 23673585807</item>
    </izvorni_sadrzaj>
    <derivirana_varijabla naziv="DomainObject.Predmet.OstaliListNazivFormatedOIB_1">
      <item>CROATIA BANKA, dioničko društvo Podružnica Split, OIB 32247795989</item>
      <item>Miloš Šerbo, OIB 67112824191</item>
      <item>Ivo Bučan, dipl. oec., OIB 76689754975</item>
      <item>CROATIA BANKA, dioničko društvo, OIB 32247795989</item>
      <item>NARODNE NOVINE, dioničko društvo za izdavanje i tiskanje Službenog lista Republike Hrvatske, službenih i drugih obrazaca te , OIB 64546066176</item>
      <item>PALCO društvo s ograničenom odgovornošću za trgovinu i usluge, OIB 14078043281</item>
      <item>Slavko Pavlović-Lučić, OIB 81141977738</item>
      <item>Draška Krajina, OIB 98942302111</item>
      <item>Bagarić &amp; Krajnović odvjetničko društvo - u likvidaciji, OIB 34813532445</item>
      <item>Odvjetničko društvo Hanžeković &amp; Partneri društvo s ograničenom odgovornošću, OIB 85127306373</item>
      <item>Mijo Jeličić, OIB 71855290129</item>
      <item>Drakulić  i partneri odvjetničko društvo, j.t.d., OIB 91931336455</item>
      <item>Grgić &amp; Partneri odvjetničko društvo j.t.d., OIB 16457179668</item>
      <item>ŠAVORIĆ &amp; PARTNERI odvjetničko društvo, d.o.o., OIB 76399409042</item>
      <item>Odvjetničko društvo TOMIĆ &amp; ŠUŠNJAR j.t.d. u likvidaciji, OIB 56842995878</item>
      <item>Joško Jurašin, OIB 91011276153</item>
      <item>Lendi Pezzi, dipl. iur., OIB 30200167923</item>
      <item>Odvjetničko društvo Planinić i partneri, j.t.d., OIB 31234996315</item>
      <item>HRVATSKI ZAVOD ZA JAVNO ZDRAVSTVO, OIB 75297532041</item>
      <item>AUTOCOMMERCE HRVATSKA d.o.o. za promet robe na vanjskom i unutrašnjem tržištu, OIB 36844439304</item>
      <item>POREZNA UPRAVA SPLIT, OIB 18683136487</item>
      <item>HRVATSKA POŠTANSKA BANKA, dioničko društvo, OIB 87939104217</item>
      <item>HYPO ALPE-ADRIA-BANK dioničko društvo, OIB 14036333877</item>
      <item>Marko Praljak, OIB 23673585807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St-48/2009-447</izvorni_sadrzaj>
    <derivirana_varijabla naziv="DomainObject.PoslovniBrojDokumenta_1">St-48/2009-447</derivirana_varijabla>
  </DomainObject.PoslovniBrojDokumenta>
  <DomainObject.Predmet.StrankaIDrugi>
    <izvorni_sadrzaj>PODRAVKA prehrambena industrija, d.d. i dr.</izvorni_sadrzaj>
    <derivirana_varijabla naziv="DomainObject.Predmet.StrankaIDrugi_1">PODRAVKA prehrambena industrija, d.d. i dr.</derivirana_varijabla>
  </DomainObject.Predmet.StrankaIDrugi>
  <DomainObject.Predmet.ProtustrankaIDrugi>
    <izvorni_sadrzaj>SMS, d.o.o. za proizvodnju prirodne hrane "u stečaju"</izvorni_sadrzaj>
    <derivirana_varijabla naziv="DomainObject.Predmet.ProtustrankaIDrugi_1">SMS, d.o.o. za proizvodnju prirodne hrane "u stečaju"</derivirana_varijabla>
  </DomainObject.Predmet.ProtustrankaIDrugi>
  <DomainObject.Predmet.StrankaIDrugiAdressOIB>
    <izvorni_sadrzaj>PODRAVKA prehrambena industrija, d.d., OIB 18928523252, A.Starčevića 32, Koprivnica i dr.</izvorni_sadrzaj>
    <derivirana_varijabla naziv="DomainObject.Predmet.StrankaIDrugiAdressOIB_1">PODRAVKA prehrambena industrija, d.d., OIB 18928523252, A.Starčevića 32, Koprivnica i dr.</derivirana_varijabla>
  </DomainObject.Predmet.StrankaIDrugiAdressOIB>
  <DomainObject.Predmet.ProtustrankaIDrugiAdressOIB>
    <izvorni_sadrzaj>SMS, d.o.o. za proizvodnju prirodne hrane "u stečaju", OIB 88679107711, Kopilica 5, Split</izvorni_sadrzaj>
    <derivirana_varijabla naziv="DomainObject.Predmet.ProtustrankaIDrugiAdressOIB_1">SMS, d.o.o. za proizvodnju prirodne hrane "u stečaju", OIB 88679107711, Kopilica 5,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SMS, d.o.o. za proizvodnju prirodne hrane "u stečaju"</item>
      <item>SMS, d.o.o. za proizvodnju prirodne hrane "u stečaju"</item>
      <item>CROATIA BANKA, dioničko društvo Podružnica Split</item>
      <item>Miloš Šerbo</item>
      <item>Ivo Bučan, dipl. oec.</item>
      <item>CROATIA BANKA, dioničko društvo</item>
      <item>NARODNE NOVINE, dioničko društvo za izdavanje i tiskanje Službenog lista Republike Hrvatske, službenih i drugih obrazaca te </item>
      <item>PALCO društvo s ograničenom odgovornošću za trgovinu i usluge</item>
      <item>ABC TISAK društvo s ograničenom odgovornošću za grafičku proizvodnju, usluge i trgovinu</item>
      <item>TRANSPORT-commerce dioničko društvo za unutarnji i međunarodni prijevoz putnika i robe, popravak i održavanje motornih vozil</item>
      <item>Slavko Pavlović-Lučić</item>
      <item>KOP-DAL d.o.o. za trgovinu i proizvodnju papirnate ambalaže</item>
      <item>CAPRICORNO, društvo s ograničenom odgovornošću za trgovinu</item>
      <item>Draška Krajina</item>
      <item>BRENNTAG HRVATSKA društvo s ograničenom odgovornošću za trgovinu</item>
      <item>BETEX PROIZVODNJA društvo s ograničenom odgovornošću za proizvodnju, trgovinu i usluge</item>
      <item>ECOLAB društvo s ograničenom odgovornošću za trgovinu</item>
      <item>MILOŠ ŠERBO</item>
      <item>Bagarić &amp; Krajnović odvjetničko društvo - u likvidaciji</item>
      <item>SOCIETE GENERALE-SPLITSKA BANKA dioničko društvo</item>
      <item>SLOBODNA DALMACIJA - TRGOVINA d.o.o. za trgovinu</item>
      <item>PARTNER BANKA d.d.</item>
      <item>CESTAR društvo s ograničenom odgovornošću za građevinarstvo</item>
      <item>M.L.H. MARTINI d.o.o. za trgovinu i usluge</item>
      <item>Odvjetničko društvo Hanžeković &amp; Partneri društvo s ograničenom odgovornošću</item>
      <item>HIPERMARKETI COOP društvo s ograničenom odgovornošću za proizvodnju i trgovinu</item>
      <item>Mijo Jeličić</item>
      <item>Drakulić  i partneri odvjetničko društvo, j.t.d.</item>
      <item>STEGA TISAK društvo s ograničenom odgovornošću za grafičku proizvodnju</item>
      <item>Grgić &amp; Partneri odvjetničko društvo j.t.d.</item>
      <item>ŠAVORIĆ &amp; PARTNERI odvjetničko društvo, d.o.o.</item>
      <item>B1 PLAKATI d.o.o. za marketing i poslovne usluge</item>
      <item>Središnja agencija za financiranje i ugovaranje programa i projekata Europske unije</item>
      <item>CROATIA BANKA, dioničko društvo</item>
      <item>SUMAN d.o.o. za proizvodnju i promet</item>
      <item>TANGAR, d.o.o. za trgovinu i poslovne usluge</item>
      <item>LUXOR, d.o.o. za proizvodnju i trgovinu</item>
      <item>REVOLUCIJA dizajna d.o.o. za promidžbu i dizajn</item>
      <item>PRAEVENIRE za reviziju i računovodstvene poslove, društvo s ograničenom odgovornošću</item>
      <item>PAN - papirna industrija - Tvornica kartona i kartonske ambalaže, d. o. o.</item>
      <item>Odvjetničko društvo TOMIĆ &amp; ŠUŠNJAR j.t.d. u likvidaciji</item>
      <item>HRVATSKE ŠUME društvo s ograničenom odgovornošću</item>
      <item>Joško Jurašin</item>
      <item>VODOVOD I ČISTOĆA - SINJ, društvo s ograničenom odgovornošću za obavljanje djelatnosti vodoopskrbe i ostalih komunalnih dj</item>
      <item>Lendi Pezzi, dipl. iur.</item>
      <item>Odvjetničko društvo Planinić i partneri, j.t.d.</item>
      <item>HRVATSKI ZAVOD ZA JAVNO ZDRAVSTVO</item>
      <item>PODRAVKA prehrambena industrija, d.d.</item>
      <item>AUTOCOMMERCE HRVATSKA d.o.o. za promet robe na vanjskom i unutrašnjem tržištu</item>
      <item>POREZNA UPRAVA SPLIT</item>
      <item>HRVATSKA POŠTANSKA BANKA, dioničko društvo</item>
      <item>HYPO ALPE-ADRIA-BANK dioničko društvo</item>
      <item>KROLO DOM, društvo s ograničenom odgovornošću za gradjevinarstvo</item>
      <item>HRVATSKA IZVJEŠTAJNA NOVINSKA AGENCIJA</item>
      <item>Marko Praljak</item>
      <item>Željko Katić</item>
      <item>CROATIA osiguranje d.d.</item>
      <item>LIDER PRESS dioničko društvo za novinsko izdavačku djelatnost</item>
      <item>PLUTO d.d. za proizvodnju metalnih zatvarača i plutenih proizvoda</item>
      <item>ROTERM d.o.o. za projektiranje, nadzor i izvođenje termo instalacija, zastupanje i promet robom</item>
      <item>Konica Minolta Hrvatska - poslovna rješenja, d.o.o. za trgovinu i usluge</item>
      <item>MEMRB PULS PANEL TRGOVINA društvo s ograničenom odgovornošću za istraživanje tržišta, medija i javnog mnijenja "u likvida</item>
      <item>AUTOCOMMERCE HRVATSKA d.o.o. za promet robe na vanjskom i unutrašnjem tržištu</item>
      <item>KUNATEKS društvo s ograničenom odgovornošću za proizvodnju, trgovinu i usluge</item>
      <item>Vetropack Straža tvornica stakla d.d. Hum na Sutli</item>
      <item>ISTRACOMMERCE društvo s ograničenom odgovornošću za unutarnju i vanjsku trgovinu</item>
      <item>HEP-Operator distribucijskog sustava d.o.o. za distribuciju i opskrbu električne energije</item>
      <item>Unijapapir, skupljanje i primarna prerada otpada, društvo s ograničenom odgovornošću</item>
      <item>STIO d.o.o. za trgovinu i usluge</item>
      <item>PHD media d.o.o. za medijske usluge</item>
      <item>BBDO ZAGREB d.o.o. za tržišne komunikacije</item>
      <item>OTISAK d.o.o. za trgovinu i usluge</item>
      <item>Hrvatski Telekom d.d.</item>
      <item>HRVATSKA BANKA ZA OBNOVU I RAZVITAK</item>
      <item>POSLOVNO - INOVACIJSKI CENTAR HRVATSKE - BICRO, društvo s ograničenom odgovornošću - u likvidaciji</item>
      <item>MAKSIMA KOMUNIKACIJE  društvo s ograničenom odgovornošću za medijske djelatnosti</item>
      <item>VIPnet, društvo s ograničenom odgovornošću za usluge javnih telekomunikacija</item>
      <item>Financijska agencija</item>
      <item>Hrvatska radiotelevizija</item>
      <item>HOSPITALIJA TRGOVINA d.o.o. za trgovinu i usluge</item>
      <item>KONZUM, trgovina na veliko i malo d.d.</item>
      <item>ETI TRADE društvo s ograničenom odgovornošću za proizvodnju, promet roba i usluga</item>
      <item>HELIOS Vienna Insurance Group dioničko društvo za osiguranje</item>
      <item>Denis Vojnović</item>
      <item>ZADRUŽNI SAVEZ DALMACIJE</item>
      <item>LABUD tvornica sredstava za pranje, kozmetičkih i kemijskih proizvoda d.o.o.</item>
      <item>Metropolis tourist društvo s ograničenom odgovornošću za trgovinu, ugostiteljstvo, turizam i putničke agencije</item>
      <item>ČATEKS, dioničko društvo za proizvodnju tkanine, umjetne kože, kućanskog rublja i proizvoda za šport i rekreaciju</item>
      <item>VITIS d.o.o. za trgovinu i usluge</item>
      <item>JAŠKAPACK d.o.o. tvornica valovitog kartona i ambalaže</item>
      <item>QIQO informatička djelatnost i trgovina, d. o. o.</item>
      <item>TEHGRAD društvo s ograničenom odgovornošću za inženjering, građevinarstvo, proizvodnju i trgovinu</item>
      <item>FRIGOMOTORS, društvo s ograničenom odgovornošću za proizvodnju, montažu i servis klima opreme</item>
      <item>VB LEASING d.o.o. za leasing</item>
      <item>RHEA d.o.o. za usluge</item>
      <item>TRAST međunarodno otpremništvo, dioničko društvo</item>
      <item>INFINITIV d.o.o. za trgovinu i usluge</item>
      <item>STUDIO D I M d.o.o. za grafički i web dizajn, izdavaštvo i medije</item>
      <item>AD PLASTIK dioničko društvo za proizvodnju dijelova i pribora za motorna vozila i proizvoda iz plastičnih masa</item>
      <item>CROATIA osiguranje d.d.</item>
    </izvorni_sadrzaj>
    <derivirana_varijabla naziv="DomainObject.Predmet.SudioniciListNaziv_1">
      <item>SMS, d.o.o. za proizvodnju prirodne hrane "u stečaju"</item>
      <item>SMS, d.o.o. za proizvodnju prirodne hrane "u stečaju"</item>
      <item>CROATIA BANKA, dioničko društvo Podružnica Split</item>
      <item>Miloš Šerbo</item>
      <item>Ivo Bučan, dipl. oec.</item>
      <item>CROATIA BANKA, dioničko društvo</item>
      <item>NARODNE NOVINE, dioničko društvo za izdavanje i tiskanje Službenog lista Republike Hrvatske, službenih i drugih obrazaca te </item>
      <item>PALCO društvo s ograničenom odgovornošću za trgovinu i usluge</item>
      <item>ABC TISAK društvo s ograničenom odgovornošću za grafičku proizvodnju, usluge i trgovinu</item>
      <item>TRANSPORT-commerce dioničko društvo za unutarnji i međunarodni prijevoz putnika i robe, popravak i održavanje motornih vozil</item>
      <item>Slavko Pavlović-Lučić</item>
      <item>KOP-DAL d.o.o. za trgovinu i proizvodnju papirnate ambalaže</item>
      <item>CAPRICORNO, društvo s ograničenom odgovornošću za trgovinu</item>
      <item>Draška Krajina</item>
      <item>BRENNTAG HRVATSKA društvo s ograničenom odgovornošću za trgovinu</item>
      <item>BETEX PROIZVODNJA društvo s ograničenom odgovornošću za proizvodnju, trgovinu i usluge</item>
      <item>ECOLAB društvo s ograničenom odgovornošću za trgovinu</item>
      <item>MILOŠ ŠERBO</item>
      <item>Bagarić &amp; Krajnović odvjetničko društvo - u likvidaciji</item>
      <item>SOCIETE GENERALE-SPLITSKA BANKA dioničko društvo</item>
      <item>SLOBODNA DALMACIJA - TRGOVINA d.o.o. za trgovinu</item>
      <item>PARTNER BANKA d.d.</item>
      <item>CESTAR društvo s ograničenom odgovornošću za građevinarstvo</item>
      <item>M.L.H. MARTINI d.o.o. za trgovinu i usluge</item>
      <item>Odvjetničko društvo Hanžeković &amp; Partneri društvo s ograničenom odgovornošću</item>
      <item>HIPERMARKETI COOP društvo s ograničenom odgovornošću za proizvodnju i trgovinu</item>
      <item>Mijo Jeličić</item>
      <item>Drakulić  i partneri odvjetničko društvo, j.t.d.</item>
      <item>STEGA TISAK društvo s ograničenom odgovornošću za grafičku proizvodnju</item>
      <item>Grgić &amp; Partneri odvjetničko društvo j.t.d.</item>
      <item>ŠAVORIĆ &amp; PARTNERI odvjetničko društvo, d.o.o.</item>
      <item>B1 PLAKATI d.o.o. za marketing i poslovne usluge</item>
      <item>Središnja agencija za financiranje i ugovaranje programa i projekata Europske unije</item>
      <item>CROATIA BANKA, dioničko društvo</item>
      <item>SUMAN d.o.o. za proizvodnju i promet</item>
      <item>TANGAR, d.o.o. za trgovinu i poslovne usluge</item>
      <item>LUXOR, d.o.o. za proizvodnju i trgovinu</item>
      <item>REVOLUCIJA dizajna d.o.o. za promidžbu i dizajn</item>
      <item>PRAEVENIRE za reviziju i računovodstvene poslove, društvo s ograničenom odgovornošću</item>
      <item>PAN - papirna industrija - Tvornica kartona i kartonske ambalaže, d. o. o.</item>
      <item>Odvjetničko društvo TOMIĆ &amp; ŠUŠNJAR j.t.d. u likvidaciji</item>
      <item>HRVATSKE ŠUME društvo s ograničenom odgovornošću</item>
      <item>Joško Jurašin</item>
      <item>VODOVOD I ČISTOĆA - SINJ, društvo s ograničenom odgovornošću za obavljanje djelatnosti vodoopskrbe i ostalih komunalnih dj</item>
      <item>Lendi Pezzi, dipl. iur.</item>
      <item>Odvjetničko društvo Planinić i partneri, j.t.d.</item>
      <item>HRVATSKI ZAVOD ZA JAVNO ZDRAVSTVO</item>
      <item>PODRAVKA prehrambena industrija, d.d.</item>
      <item>AUTOCOMMERCE HRVATSKA d.o.o. za promet robe na vanjskom i unutrašnjem tržištu</item>
      <item>POREZNA UPRAVA SPLIT</item>
      <item>HRVATSKA POŠTANSKA BANKA, dioničko društvo</item>
      <item>HYPO ALPE-ADRIA-BANK dioničko društvo</item>
      <item>KROLO DOM, društvo s ograničenom odgovornošću za gradjevinarstvo</item>
      <item>HRVATSKA IZVJEŠTAJNA NOVINSKA AGENCIJA</item>
      <item>Marko Praljak</item>
      <item>Željko Katić</item>
      <item>CROATIA osiguranje d.d.</item>
      <item>LIDER PRESS dioničko društvo za novinsko izdavačku djelatnost</item>
      <item>PLUTO d.d. za proizvodnju metalnih zatvarača i plutenih proizvoda</item>
      <item>ROTERM d.o.o. za projektiranje, nadzor i izvođenje termo instalacija, zastupanje i promet robom</item>
      <item>Konica Minolta Hrvatska - poslovna rješenja, d.o.o. za trgovinu i usluge</item>
      <item>MEMRB PULS PANEL TRGOVINA društvo s ograničenom odgovornošću za istraživanje tržišta, medija i javnog mnijenja "u likvida</item>
      <item>AUTOCOMMERCE HRVATSKA d.o.o. za promet robe na vanjskom i unutrašnjem tržištu</item>
      <item>KUNATEKS društvo s ograničenom odgovornošću za proizvodnju, trgovinu i usluge</item>
      <item>Vetropack Straža tvornica stakla d.d. Hum na Sutli</item>
      <item>ISTRACOMMERCE društvo s ograničenom odgovornošću za unutarnju i vanjsku trgovinu</item>
      <item>HEP-Operator distribucijskog sustava d.o.o. za distribuciju i opskrbu električne energije</item>
      <item>Unijapapir, skupljanje i primarna prerada otpada, društvo s ograničenom odgovornošću</item>
      <item>STIO d.o.o. za trgovinu i usluge</item>
      <item>PHD media d.o.o. za medijske usluge</item>
      <item>BBDO ZAGREB d.o.o. za tržišne komunikacije</item>
      <item>OTISAK d.o.o. za trgovinu i usluge</item>
      <item>Hrvatski Telekom d.d.</item>
      <item>HRVATSKA BANKA ZA OBNOVU I RAZVITAK</item>
      <item>POSLOVNO - INOVACIJSKI CENTAR HRVATSKE - BICRO, društvo s ograničenom odgovornošću - u likvidaciji</item>
      <item>MAKSIMA KOMUNIKACIJE  društvo s ograničenom odgovornošću za medijske djelatnosti</item>
      <item>VIPnet, društvo s ograničenom odgovornošću za usluge javnih telekomunikacija</item>
      <item>Financijska agencija</item>
      <item>Hrvatska radiotelevizija</item>
      <item>HOSPITALIJA TRGOVINA d.o.o. za trgovinu i usluge</item>
      <item>KONZUM, trgovina na veliko i malo d.d.</item>
      <item>ETI TRADE društvo s ograničenom odgovornošću za proizvodnju, promet roba i usluga</item>
      <item>HELIOS Vienna Insurance Group dioničko društvo za osiguranje</item>
      <item>Denis Vojnović</item>
      <item>ZADRUŽNI SAVEZ DALMACIJE</item>
      <item>LABUD tvornica sredstava za pranje, kozmetičkih i kemijskih proizvoda d.o.o.</item>
      <item>Metropolis tourist društvo s ograničenom odgovornošću za trgovinu, ugostiteljstvo, turizam i putničke agencije</item>
      <item>ČATEKS, dioničko društvo za proizvodnju tkanine, umjetne kože, kućanskog rublja i proizvoda za šport i rekreaciju</item>
      <item>VITIS d.o.o. za trgovinu i usluge</item>
      <item>JAŠKAPACK d.o.o. tvornica valovitog kartona i ambalaže</item>
      <item>QIQO informatička djelatnost i trgovina, d. o. o.</item>
      <item>TEHGRAD društvo s ograničenom odgovornošću za inženjering, građevinarstvo, proizvodnju i trgovinu</item>
      <item>FRIGOMOTORS, društvo s ograničenom odgovornošću za proizvodnju, montažu i servis klima opreme</item>
      <item>VB LEASING d.o.o. za leasing</item>
      <item>RHEA d.o.o. za usluge</item>
      <item>TRAST međunarodno otpremništvo, dioničko društvo</item>
      <item>INFINITIV d.o.o. za trgovinu i usluge</item>
      <item>STUDIO D I M d.o.o. za grafički i web dizajn, izdavaštvo i medije</item>
      <item>AD PLASTIK dioničko društvo za proizvodnju dijelova i pribora za motorna vozila i proizvoda iz plastičnih masa</item>
      <item>CROATIA osiguranje d.d.</item>
    </derivirana_varijabla>
  </DomainObject.Predmet.SudioniciListNaziv>
  <DomainObject.Predmet.SudioniciListAdressOIB>
    <izvorni_sadrzaj>
      <item>SMS, d.o.o. za proizvodnju prirodne hrane "u stečaju", OIB 88679107711, Kopilica 5,Split</item>
      <item>SMS, d.o.o. za proizvodnju prirodne hrane "u stečaju", OIB 88679107711, Kopilica 5,Split</item>
      <item>CROATIA BANKA, dioničko društvo Podružnica Split, OIB 32247795989, Kvaternikov Trg 9,10000 Zagreb</item>
      <item>Miloš Šerbo, OIB 67112824191, Sredmanuška 11,21000 Split</item>
      <item>Ivo Bučan, dipl. oec., OIB 76689754975, Don Petra Peroša 6,21210 Mravince</item>
      <item>CROATIA BANKA, dioničko društvo, OIB 32247795989, Kvaternikov Trg 9,10000 Zagreb</item>
      <item>NARODNE NOVINE, dioničko društvo za izdavanje i tiskanje Službenog lista Republike Hrvatske, službenih i drugih obrazaca te , OIB 64546066176, Savski Gaj XIII. put 6,10000 Zagreb</item>
      <item>PALCO društvo s ograničenom odgovornošću za trgovinu i usluge, OIB 14078043281, Samoborska cesta 134,10000 Zagreb</item>
      <item>ABC TISAK društvo s ograničenom odgovornošću za grafičku proizvodnju, usluge i trgovinu, OIB 68699724742, Kralja Zvonimira 104/D,Solin</item>
      <item>TRANSPORT-commerce dioničko društvo za unutarnji i međunarodni prijevoz putnika i robe, popravak i održavanje motornih vozil, OIB 07188635273, Put Majdana 53/A,Mravince</item>
      <item>Slavko Pavlović-Lučić, OIB 81141977738, Obala kralja Tomislava 17/II,21300 Makarska</item>
      <item>KOP-DAL d.o.o. za trgovinu i proizvodnju papirnate ambalaže, OIB 63498750379, Vrazova 14,Split</item>
      <item>CAPRICORNO, društvo s ograničenom odgovornošću za trgovinu, OIB 09517317411, Hercegovačka 57/A,Split</item>
      <item>Draška Krajina, OIB 98942302111, Šubićeva 18,21220 Trogir</item>
      <item>BRENNTAG HRVATSKA društvo s ograničenom odgovornošću za trgovinu, OIB 27086065829, Radnička cesta/173p,10000 Zagreb</item>
      <item>BETEX PROIZVODNJA društvo s ograničenom odgovornošću za proizvodnju, trgovinu i usluge, OIB 55721990887, Braće Radića 48,40319 Belica</item>
      <item>ECOLAB društvo s ograničenom odgovornošću za trgovinu, OIB 82868069039, Zavrtnica 17,10000 Zagreb</item>
      <item>MILOŠ ŠERBO, OIB 67112824191, Sredmanuška 11,21000 Split</item>
      <item>Bagarić &amp; Krajnović odvjetničko društvo - u likvidaciji, OIB 34813532445, Prilaz Gjure Deželića 12,Zagreb</item>
      <item>SOCIETE GENERALE-SPLITSKA BANKA dioničko društvo, OIB 69326397242, Ruđera Boškovića 16,Split</item>
      <item>SLOBODNA DALMACIJA - TRGOVINA d.o.o. za trgovinu, OIB 08227096233, Dugopoljska 17,Dugopolje</item>
      <item>PARTNER BANKA d.d., OIB 71221608291, Vončinina 2,10000 Zagreb</item>
      <item>CESTAR društvo s ograničenom odgovornošću za građevinarstvo, OIB 27471262195, Tršćanska 1,Split</item>
      <item>M.L.H. MARTINI d.o.o. za trgovinu i usluge, OIB 37938922389, Miroslava Krleže 26,Split</item>
      <item>Odvjetničko društvo Hanžeković &amp; Partneri društvo s ograničenom odgovornošću, OIB 85127306373, Radnička Cesta 22,Zagreb</item>
      <item>HIPERMARKETI COOP društvo s ograničenom odgovornošću za proizvodnju i trgovinu, OIB 00365099972, Škorpikova 34/2,10000 Zagreb</item>
      <item>Mijo Jeličić, OIB 71855290129, Kliška 29.,21000 Split</item>
      <item>Drakulić  i partneri odvjetničko društvo, j.t.d., OIB 91931336455, Tomašićeva 3,Zagreb</item>
      <item>STEGA TISAK društvo s ograničenom odgovornošću za grafičku proizvodnju, OIB 78043520516, Zavrtnica 17,10000 Zagreb</item>
      <item>Grgić &amp; Partneri odvjetničko društvo j.t.d., OIB 16457179668, Ulica grada Vukovara 282,10000 Zagreb</item>
      <item>ŠAVORIĆ &amp; PARTNERI odvjetničko društvo, d.o.o., OIB 76399409042, Ilica 1A,10000 Zagreb</item>
      <item>B1 PLAKATI d.o.o. za marketing i poslovne usluge, OIB 52846567786, Gorjanovićeva 25,10000 Zagreb</item>
      <item>Središnja agencija za financiranje i ugovaranje programa i projekata Europske unije, OIB 11548277852, Ulica grada Vukovara 284, objekt C,10000 Zagreb</item>
      <item>CROATIA BANKA, dioničko društvo, OIB 32247795989, Kvaternikov Trg 9,10000 Zagreb</item>
      <item>SUMAN d.o.o. za proizvodnju i promet, OIB 85053522203, Karlovačka cesta 32/F,10000 Zagreb</item>
      <item>TANGAR, d.o.o. za trgovinu i poslovne usluge, OIB 96658402770, Cesta dr. Franje Tuđmana 177,Kaštel Sućurac</item>
      <item>LUXOR, d.o.o. za proizvodnju i trgovinu, OIB 25029423812, Put Majdana 43/A,Solin</item>
      <item>REVOLUCIJA dizajna d.o.o. za promidžbu i dizajn, OIB 58685832104, Haćimovićeva 22,10000 Zagreb</item>
      <item>PRAEVENIRE za reviziju i računovodstvene poslove, društvo s ograničenom odgovornošću, OIB 98008125662, Mosećka 78,Split</item>
      <item>PAN - papirna industrija - Tvornica kartona i kartonske ambalaže, d. o. o., OIB 21056005908, Miramarska cesta 11 B,10000 Zagreb</item>
      <item>Odvjetničko društvo TOMIĆ &amp; ŠUŠNJAR j.t.d. u likvidaciji, OIB 56842995878, Zelinska 2/1,10000 Zagreb</item>
      <item>HRVATSKE ŠUME društvo s ograničenom odgovornošću, OIB 69693144506, Ul.Ljudevita Farkaša Vukotinovića 2,10000 Zagreb</item>
      <item>Joško Jurašin, OIB 91011276153, Starčevićeva 7,21000 Split</item>
      <item>VODOVOD I ČISTOĆA - SINJ, društvo s ograničenom odgovornošću za obavljanje djelatnosti vodoopskrbe i ostalih komunalnih dj, OIB 81685682389, Put Pazara 3,Sinj</item>
      <item>Lendi Pezzi, dipl. iur., OIB 30200167923, Gajeva 32,21000 Split</item>
      <item>Odvjetničko društvo Planinić i partneri, j.t.d., OIB 31234996315, Hebrangova 30,Zagreb</item>
      <item>HRVATSKI ZAVOD ZA JAVNO ZDRAVSTVO, OIB 75297532041, Rockefellerova 7,Zagreb</item>
      <item>PODRAVKA prehrambena industrija, d.d., OIB 18928523252, A.Starčevića 32,Koprivnica</item>
      <item>AUTOCOMMERCE HRVATSKA d.o.o. za promet robe na vanjskom i unutrašnjem tržištu, OIB 36844439304, Kovinska 22,10000 Zagreb</item>
      <item>POREZNA UPRAVA SPLIT, OIB 18683136487, Domovinskog rata 2,21 000 Split</item>
      <item>HRVATSKA POŠTANSKA BANKA, dioničko društvo, OIB 87939104217, Jurišićeva 4,10000 Zagreb</item>
      <item>HYPO ALPE-ADRIA-BANK dioničko društvo, OIB 14036333877, Slavonska avenija 6,10000 Zagreb</item>
      <item>KROLO DOM, društvo s ograničenom odgovornošću za gradjevinarstvo, OIB 09337297267, Bana Jelačića 40,Kaštel Stari</item>
      <item>HRVATSKA IZVJEŠTAJNA NOVINSKA AGENCIJA, OIB 41387373932, Marulićev trg 16,10000 Zagreb</item>
      <item>Marko Praljak, OIB 23673585807, Miramarska Cesta 30,Zagreb</item>
      <item>Željko Katić, OIB 64141164422, Sućidar 8,21000 Split</item>
      <item>CROATIA osiguranje d.d., OIB 26187994862, Miramarska 22,10000 Zagreb</item>
      <item>LIDER PRESS dioničko društvo za novinsko izdavačku djelatnost, OIB 90034071582, Savska cesta 41,10000 Zagreb</item>
      <item>PLUTO d.d. za proizvodnju metalnih zatvarača i plutenih proizvoda, OIB 91658541446, Zastavnice 25/b,10257 Hrvatski Leskovac</item>
      <item>ROTERM d.o.o. za projektiranje, nadzor i izvođenje termo instalacija, zastupanje i promet robom, OIB 79948849024, Marina Držića 8,21000 Split</item>
      <item>Konica Minolta Hrvatska - poslovna rješenja, d.o.o. za trgovinu i usluge, OIB 31697259786, Horvatova 82,10000 Zagreb</item>
      <item>MEMRB PULS PANEL TRGOVINA društvo s ograničenom odgovornošću za istraživanje tržišta, medija i javnog mnijenja "u likvida, OIB 76048963150, Črnomerec 3/1,10000 Zagreb</item>
      <item>AUTOCOMMERCE HRVATSKA d.o.o. za promet robe na vanjskom i unutrašnjem tržištu, OIB 36844439304, Kovinska 22,10000 Zagreb</item>
      <item>KUNATEKS društvo s ograničenom odgovornošću za proizvodnju, trgovinu i usluge, OIB 46382522119, Janka Leskovara/bb,49218 Pregrada</item>
      <item>Vetropack Straža tvornica stakla d.d. Hum na Sutli, OIB 74210066591, Hum na Sutli, Hum na Sutli 203,49231 Hum Na Sutli</item>
      <item>ISTRACOMMERCE društvo s ograničenom odgovornošću za unutarnju i vanjsku trgovinu, OIB 03666747905, Trg Slobode 2,52000 Pazin</item>
      <item>HEP-Operator distribucijskog sustava d.o.o. za distribuciju i opskrbu električne energije, OIB 46830600751, Ulica grada Vukovara 37,10000 Zagreb</item>
      <item>Unijapapir, skupljanje i primarna prerada otpada, društvo s ograničenom odgovornošću, OIB 99467758764, Radnička Cesta 22,10000 Zagreb</item>
      <item>STIO d.o.o. za trgovinu i usluge, OIB 15363604813, Čučerska cesta 117/b,10000 Zagreb</item>
      <item>PHD media d.o.o. za medijske usluge, OIB 35754508254, Šoštarićeva 10,10000 Zagreb</item>
      <item>BBDO ZAGREB d.o.o. za tržišne komunikacije, OIB 39157666333, Šoštarićeva 10,10000 Zagreb</item>
      <item>OTISAK d.o.o. za trgovinu i usluge, OIB 72348426200, Matice Hrvatske 58,21000 Split</item>
      <item>Hrvatski Telekom d.d., OIB 81793146560, Roberta Frangeša Mihanovića 9,10000 Zagreb</item>
      <item>HRVATSKA BANKA ZA OBNOVU I RAZVITAK, OIB 26702280390, Strossmayerov trg 9,10000 Zagreb</item>
      <item>POSLOVNO - INOVACIJSKI CENTAR HRVATSKE - BICRO, društvo s ograničenom odgovornošću - u likvidaciji, OIB 22940012051, Planinska 1,10000 Zagreb</item>
      <item>MAKSIMA KOMUNIKACIJE  društvo s ograničenom odgovornošću za medijske djelatnosti, OIB 61296146737, Franje Račkoga 11,10000 Zagreb</item>
      <item>VIPnet, društvo s ograničenom odgovornošću za usluge javnih telekomunikacija, OIB 29524210204, Vrtni put 1,10000 Zagreb</item>
      <item>Financijska agencija, OIB 85821130368, Vrtni put 3,10000 Zagreb</item>
      <item>Hrvatska radiotelevizija, OIB 68419124305, Prisavlje 3,10000 Zagreb</item>
      <item>HOSPITALIJA TRGOVINA d.o.o. za trgovinu i usluge, OIB 40457591383, Vojvodići 25,10431 Sveta Nedelja</item>
      <item>KONZUM, trgovina na veliko i malo d.d., OIB 29955634590, Marijana Čavića 1/a,10000 Zagreb</item>
      <item>ETI TRADE društvo s ograničenom odgovornošću za proizvodnju, promet roba i usluga, OIB 41122391100, Jakova Volčića 2,52000 Pazin</item>
      <item>HELIOS Vienna Insurance Group dioničko društvo za osiguranje, OIB 59369087232, Poljička ulica 5,Zagreb</item>
      <item>Denis Vojnović, OIB 96816863360, Gaženička b.b.,23000 Zadar</item>
      <item>ZADRUŽNI SAVEZ DALMACIJE, OIB 97059868731, Kamila Tončića 4,21000 Split</item>
      <item>LABUD tvornica sredstava za pranje, kozmetičkih i kemijskih proizvoda d.o.o., OIB 23359164583, Radnička cesta 173/r,Zagreb</item>
      <item>Metropolis tourist društvo s ograničenom odgovornošću za trgovinu, ugostiteljstvo, turizam i putničke agencije, OIB 83429785183, Ulica Ive Robića 2,Zagreb</item>
      <item>ČATEKS, dioničko društvo za proizvodnju tkanine, umjetne kože, kućanskog rublja i proizvoda za šport i rekreaciju, OIB 16536095427, Ulica Zrinsko-Frankopanska 25,40000 Čakovec</item>
      <item>VITIS d.o.o. za trgovinu i usluge, OIB 96887244333, Kustošijski venec 48,Zagreb</item>
      <item>JAŠKAPACK d.o.o. tvornica valovitog kartona i ambalaže, OIB 53994275676, Savska Cesta 1,10360 Sesvete</item>
      <item>QIQO informatička djelatnost i trgovina, d. o. o., OIB 70752453049, Voltićeva 1,52100 Pula</item>
      <item>TEHGRAD društvo s ograničenom odgovornošću za inženjering, građevinarstvo, proizvodnju i trgovinu, OIB 77895024069, Riva Boduli 7,51000 Rijeka</item>
      <item>FRIGOMOTORS, društvo s ograničenom odgovornošću za proizvodnju, montažu i servis klima opreme, OIB 09191580513, Dugopoljska 35,21204 Dugopolje</item>
      <item>VB LEASING d.o.o. za leasing, OIB 55525619967, Horvatova 82,Zagreb</item>
      <item>RHEA d.o.o. za usluge, OIB 38577928372, Vukovarska 229/c,31000 Osijek</item>
      <item>TRAST međunarodno otpremništvo, dioničko društvo, OIB 93225891495,  Gat Sv.Duje 4,21000 Split</item>
      <item>INFINITIV d.o.o. za trgovinu i usluge, OIB 72730052968, Maksimirska 118,Zagreb</item>
      <item>STUDIO D I M d.o.o. za grafički i web dizajn, izdavaštvo i medije, OIB 60033582626, Kamaufova 22,Zagreb</item>
      <item>AD PLASTIK dioničko društvo za proizvodnju dijelova i pribora za motorna vozila i proizvoda iz plastičnih masa, OIB 48351740621, Matoševa Ulica 8,21210 Solin</item>
      <item>CROATIA osiguranje d.d., OIB 26187994862, Trg Hrvatske bratske zajednice 8,21000 Split</item>
    </izvorni_sadrzaj>
    <derivirana_varijabla naziv="DomainObject.Predmet.SudioniciListAdressOIB_1">
      <item>SMS, d.o.o. za proizvodnju prirodne hrane "u stečaju", OIB 88679107711, Kopilica 5,Split</item>
      <item>SMS, d.o.o. za proizvodnju prirodne hrane "u stečaju", OIB 88679107711, Kopilica 5,Split</item>
      <item>CROATIA BANKA, dioničko društvo Podružnica Split, OIB 32247795989, Kvaternikov Trg 9,10000 Zagreb</item>
      <item>Miloš Šerbo, OIB 67112824191, Sredmanuška 11,21000 Split</item>
      <item>Ivo Bučan, dipl. oec., OIB 76689754975, Don Petra Peroša 6,21210 Mravince</item>
      <item>CROATIA BANKA, dioničko društvo, OIB 32247795989, Kvaternikov Trg 9,10000 Zagreb</item>
      <item>NARODNE NOVINE, dioničko društvo za izdavanje i tiskanje Službenog lista Republike Hrvatske, službenih i drugih obrazaca te , OIB 64546066176, Savski Gaj XIII. put 6,10000 Zagreb</item>
      <item>PALCO društvo s ograničenom odgovornošću za trgovinu i usluge, OIB 14078043281, Samoborska cesta 134,10000 Zagreb</item>
      <item>ABC TISAK društvo s ograničenom odgovornošću za grafičku proizvodnju, usluge i trgovinu, OIB 68699724742, Kralja Zvonimira 104/D,Solin</item>
      <item>TRANSPORT-commerce dioničko društvo za unutarnji i međunarodni prijevoz putnika i robe, popravak i održavanje motornih vozil, OIB 07188635273, Put Majdana 53/A,Mravince</item>
      <item>Slavko Pavlović-Lučić, OIB 81141977738, Obala kralja Tomislava 17/II,21300 Makarska</item>
      <item>KOP-DAL d.o.o. za trgovinu i proizvodnju papirnate ambalaže, OIB 63498750379, Vrazova 14,Split</item>
      <item>CAPRICORNO, društvo s ograničenom odgovornošću za trgovinu, OIB 09517317411, Hercegovačka 57/A,Split</item>
      <item>Draška Krajina, OIB 98942302111, Šubićeva 18,21220 Trogir</item>
      <item>BRENNTAG HRVATSKA društvo s ograničenom odgovornošću za trgovinu, OIB 27086065829, Radnička cesta/173p,10000 Zagreb</item>
      <item>BETEX PROIZVODNJA društvo s ograničenom odgovornošću za proizvodnju, trgovinu i usluge, OIB 55721990887, Braće Radića 48,40319 Belica</item>
      <item>ECOLAB društvo s ograničenom odgovornošću za trgovinu, OIB 82868069039, Zavrtnica 17,10000 Zagreb</item>
      <item>MILOŠ ŠERBO, OIB 67112824191, Sredmanuška 11,21000 Split</item>
      <item>Bagarić &amp; Krajnović odvjetničko društvo - u likvidaciji, OIB 34813532445, Prilaz Gjure Deželića 12,Zagreb</item>
      <item>SOCIETE GENERALE-SPLITSKA BANKA dioničko društvo, OIB 69326397242, Ruđera Boškovića 16,Split</item>
      <item>SLOBODNA DALMACIJA - TRGOVINA d.o.o. za trgovinu, OIB 08227096233, Dugopoljska 17,Dugopolje</item>
      <item>PARTNER BANKA d.d., OIB 71221608291, Vončinina 2,10000 Zagreb</item>
      <item>CESTAR društvo s ograničenom odgovornošću za građevinarstvo, OIB 27471262195, Tršćanska 1,Split</item>
      <item>M.L.H. MARTINI d.o.o. za trgovinu i usluge, OIB 37938922389, Miroslava Krleže 26,Split</item>
      <item>Odvjetničko društvo Hanžeković &amp; Partneri društvo s ograničenom odgovornošću, OIB 85127306373, Radnička Cesta 22,Zagreb</item>
      <item>HIPERMARKETI COOP društvo s ograničenom odgovornošću za proizvodnju i trgovinu, OIB 00365099972, Škorpikova 34/2,10000 Zagreb</item>
      <item>Mijo Jeličić, OIB 71855290129, Kliška 29.,21000 Split</item>
      <item>Drakulić  i partneri odvjetničko društvo, j.t.d., OIB 91931336455, Tomašićeva 3,Zagreb</item>
      <item>STEGA TISAK društvo s ograničenom odgovornošću za grafičku proizvodnju, OIB 78043520516, Zavrtnica 17,10000 Zagreb</item>
      <item>Grgić &amp; Partneri odvjetničko društvo j.t.d., OIB 16457179668, Ulica grada Vukovara 282,10000 Zagreb</item>
      <item>ŠAVORIĆ &amp; PARTNERI odvjetničko društvo, d.o.o., OIB 76399409042, Ilica 1A,10000 Zagreb</item>
      <item>B1 PLAKATI d.o.o. za marketing i poslovne usluge, OIB 52846567786, Gorjanovićeva 25,10000 Zagreb</item>
      <item>Središnja agencija za financiranje i ugovaranje programa i projekata Europske unije, OIB 11548277852, Ulica grada Vukovara 284, objekt C,10000 Zagreb</item>
      <item>CROATIA BANKA, dioničko društvo, OIB 32247795989, Kvaternikov Trg 9,10000 Zagreb</item>
      <item>SUMAN d.o.o. za proizvodnju i promet, OIB 85053522203, Karlovačka cesta 32/F,10000 Zagreb</item>
      <item>TANGAR, d.o.o. za trgovinu i poslovne usluge, OIB 96658402770, Cesta dr. Franje Tuđmana 177,Kaštel Sućurac</item>
      <item>LUXOR, d.o.o. za proizvodnju i trgovinu, OIB 25029423812, Put Majdana 43/A,Solin</item>
      <item>REVOLUCIJA dizajna d.o.o. za promidžbu i dizajn, OIB 58685832104, Haćimovićeva 22,10000 Zagreb</item>
      <item>PRAEVENIRE za reviziju i računovodstvene poslove, društvo s ograničenom odgovornošću, OIB 98008125662, Mosećka 78,Split</item>
      <item>PAN - papirna industrija - Tvornica kartona i kartonske ambalaže, d. o. o., OIB 21056005908, Miramarska cesta 11 B,10000 Zagreb</item>
      <item>Odvjetničko društvo TOMIĆ &amp; ŠUŠNJAR j.t.d. u likvidaciji, OIB 56842995878, Zelinska 2/1,10000 Zagreb</item>
      <item>HRVATSKE ŠUME društvo s ograničenom odgovornošću, OIB 69693144506, Ul.Ljudevita Farkaša Vukotinovića 2,10000 Zagreb</item>
      <item>Joško Jurašin, OIB 91011276153, Starčevićeva 7,21000 Split</item>
      <item>VODOVOD I ČISTOĆA - SINJ, društvo s ograničenom odgovornošću za obavljanje djelatnosti vodoopskrbe i ostalih komunalnih dj, OIB 81685682389, Put Pazara 3,Sinj</item>
      <item>Lendi Pezzi, dipl. iur., OIB 30200167923, Gajeva 32,21000 Split</item>
      <item>Odvjetničko društvo Planinić i partneri, j.t.d., OIB 31234996315, Hebrangova 30,Zagreb</item>
      <item>HRVATSKI ZAVOD ZA JAVNO ZDRAVSTVO, OIB 75297532041, Rockefellerova 7,Zagreb</item>
      <item>PODRAVKA prehrambena industrija, d.d., OIB 18928523252, A.Starčevića 32,Koprivnica</item>
      <item>AUTOCOMMERCE HRVATSKA d.o.o. za promet robe na vanjskom i unutrašnjem tržištu, OIB 36844439304, Kovinska 22,10000 Zagreb</item>
      <item>POREZNA UPRAVA SPLIT, OIB 18683136487, Domovinskog rata 2,21 000 Split</item>
      <item>HRVATSKA POŠTANSKA BANKA, dioničko društvo, OIB 87939104217, Jurišićeva 4,10000 Zagreb</item>
      <item>HYPO ALPE-ADRIA-BANK dioničko društvo, OIB 14036333877, Slavonska avenija 6,10000 Zagreb</item>
      <item>KROLO DOM, društvo s ograničenom odgovornošću za gradjevinarstvo, OIB 09337297267, Bana Jelačića 40,Kaštel Stari</item>
      <item>HRVATSKA IZVJEŠTAJNA NOVINSKA AGENCIJA, OIB 41387373932, Marulićev trg 16,10000 Zagreb</item>
      <item>Marko Praljak, OIB 23673585807, Miramarska Cesta 30,Zagreb</item>
      <item>Željko Katić, OIB 64141164422, Sućidar 8,21000 Split</item>
      <item>CROATIA osiguranje d.d., OIB 26187994862, Miramarska 22,10000 Zagreb</item>
      <item>LIDER PRESS dioničko društvo za novinsko izdavačku djelatnost, OIB 90034071582, Savska cesta 41,10000 Zagreb</item>
      <item>PLUTO d.d. za proizvodnju metalnih zatvarača i plutenih proizvoda, OIB 91658541446, Zastavnice 25/b,10257 Hrvatski Leskovac</item>
      <item>ROTERM d.o.o. za projektiranje, nadzor i izvođenje termo instalacija, zastupanje i promet robom, OIB 79948849024, Marina Držića 8,21000 Split</item>
      <item>Konica Minolta Hrvatska - poslovna rješenja, d.o.o. za trgovinu i usluge, OIB 31697259786, Horvatova 82,10000 Zagreb</item>
      <item>MEMRB PULS PANEL TRGOVINA društvo s ograničenom odgovornošću za istraživanje tržišta, medija i javnog mnijenja "u likvida, OIB 76048963150, Črnomerec 3/1,10000 Zagreb</item>
      <item>AUTOCOMMERCE HRVATSKA d.o.o. za promet robe na vanjskom i unutrašnjem tržištu, OIB 36844439304, Kovinska 22,10000 Zagreb</item>
      <item>KUNATEKS društvo s ograničenom odgovornošću za proizvodnju, trgovinu i usluge, OIB 46382522119, Janka Leskovara/bb,49218 Pregrada</item>
      <item>Vetropack Straža tvornica stakla d.d. Hum na Sutli, OIB 74210066591, Hum na Sutli, Hum na Sutli 203,49231 Hum Na Sutli</item>
      <item>ISTRACOMMERCE društvo s ograničenom odgovornošću za unutarnju i vanjsku trgovinu, OIB 03666747905, Trg Slobode 2,52000 Pazin</item>
      <item>HEP-Operator distribucijskog sustava d.o.o. za distribuciju i opskrbu električne energije, OIB 46830600751, Ulica grada Vukovara 37,10000 Zagreb</item>
      <item>Unijapapir, skupljanje i primarna prerada otpada, društvo s ograničenom odgovornošću, OIB 99467758764, Radnička Cesta 22,10000 Zagreb</item>
      <item>STIO d.o.o. za trgovinu i usluge, OIB 15363604813, Čučerska cesta 117/b,10000 Zagreb</item>
      <item>PHD media d.o.o. za medijske usluge, OIB 35754508254, Šoštarićeva 10,10000 Zagreb</item>
      <item>BBDO ZAGREB d.o.o. za tržišne komunikacije, OIB 39157666333, Šoštarićeva 10,10000 Zagreb</item>
      <item>OTISAK d.o.o. za trgovinu i usluge, OIB 72348426200, Matice Hrvatske 58,21000 Split</item>
      <item>Hrvatski Telekom d.d., OIB 81793146560, Roberta Frangeša Mihanovića 9,10000 Zagreb</item>
      <item>HRVATSKA BANKA ZA OBNOVU I RAZVITAK, OIB 26702280390, Strossmayerov trg 9,10000 Zagreb</item>
      <item>POSLOVNO - INOVACIJSKI CENTAR HRVATSKE - BICRO, društvo s ograničenom odgovornošću - u likvidaciji, OIB 22940012051, Planinska 1,10000 Zagreb</item>
      <item>MAKSIMA KOMUNIKACIJE  društvo s ograničenom odgovornošću za medijske djelatnosti, OIB 61296146737, Franje Račkoga 11,10000 Zagreb</item>
      <item>VIPnet, društvo s ograničenom odgovornošću za usluge javnih telekomunikacija, OIB 29524210204, Vrtni put 1,10000 Zagreb</item>
      <item>Financijska agencija, OIB 85821130368, Vrtni put 3,10000 Zagreb</item>
      <item>Hrvatska radiotelevizija, OIB 68419124305, Prisavlje 3,10000 Zagreb</item>
      <item>HOSPITALIJA TRGOVINA d.o.o. za trgovinu i usluge, OIB 40457591383, Vojvodići 25,10431 Sveta Nedelja</item>
      <item>KONZUM, trgovina na veliko i malo d.d., OIB 29955634590, Marijana Čavića 1/a,10000 Zagreb</item>
      <item>ETI TRADE društvo s ograničenom odgovornošću za proizvodnju, promet roba i usluga, OIB 41122391100, Jakova Volčića 2,52000 Pazin</item>
      <item>HELIOS Vienna Insurance Group dioničko društvo za osiguranje, OIB 59369087232, Poljička ulica 5,Zagreb</item>
      <item>Denis Vojnović, OIB 96816863360, Gaženička b.b.,23000 Zadar</item>
      <item>ZADRUŽNI SAVEZ DALMACIJE, OIB 97059868731, Kamila Tončića 4,21000 Split</item>
      <item>LABUD tvornica sredstava za pranje, kozmetičkih i kemijskih proizvoda d.o.o., OIB 23359164583, Radnička cesta 173/r,Zagreb</item>
      <item>Metropolis tourist društvo s ograničenom odgovornošću za trgovinu, ugostiteljstvo, turizam i putničke agencije, OIB 83429785183, Ulica Ive Robića 2,Zagreb</item>
      <item>ČATEKS, dioničko društvo za proizvodnju tkanine, umjetne kože, kućanskog rublja i proizvoda za šport i rekreaciju, OIB 16536095427, Ulica Zrinsko-Frankopanska 25,40000 Čakovec</item>
      <item>VITIS d.o.o. za trgovinu i usluge, OIB 96887244333, Kustošijski venec 48,Zagreb</item>
      <item>JAŠKAPACK d.o.o. tvornica valovitog kartona i ambalaže, OIB 53994275676, Savska Cesta 1,10360 Sesvete</item>
      <item>QIQO informatička djelatnost i trgovina, d. o. o., OIB 70752453049, Voltićeva 1,52100 Pula</item>
      <item>TEHGRAD društvo s ograničenom odgovornošću za inženjering, građevinarstvo, proizvodnju i trgovinu, OIB 77895024069, Riva Boduli 7,51000 Rijeka</item>
      <item>FRIGOMOTORS, društvo s ograničenom odgovornošću za proizvodnju, montažu i servis klima opreme, OIB 09191580513, Dugopoljska 35,21204 Dugopolje</item>
      <item>VB LEASING d.o.o. za leasing, OIB 55525619967, Horvatova 82,Zagreb</item>
      <item>RHEA d.o.o. za usluge, OIB 38577928372, Vukovarska 229/c,31000 Osijek</item>
      <item>TRAST međunarodno otpremništvo, dioničko društvo, OIB 93225891495,  Gat Sv.Duje 4,21000 Split</item>
      <item>INFINITIV d.o.o. za trgovinu i usluge, OIB 72730052968, Maksimirska 118,Zagreb</item>
      <item>STUDIO D I M d.o.o. za grafički i web dizajn, izdavaštvo i medije, OIB 60033582626, Kamaufova 22,Zagreb</item>
      <item>AD PLASTIK dioničko društvo za proizvodnju dijelova i pribora za motorna vozila i proizvoda iz plastičnih masa, OIB 48351740621, Matoševa Ulica 8,21210 Solin</item>
      <item>CROATIA osiguranje d.d., OIB 26187994862, Trg Hrvatske bratske zajednice 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88679107711</item>
      <item>, OIB 88679107711</item>
      <item>, OIB 32247795989</item>
      <item>, OIB 67112824191</item>
      <item>, OIB 76689754975</item>
      <item>, OIB 32247795989</item>
      <item>, OIB 64546066176</item>
      <item>, OIB 14078043281</item>
      <item>, OIB 68699724742</item>
      <item>, OIB 07188635273</item>
      <item>, OIB 81141977738</item>
      <item>, OIB 63498750379</item>
      <item>, OIB 09517317411</item>
      <item>, OIB 98942302111</item>
      <item>, OIB 27086065829</item>
      <item>, OIB 55721990887</item>
      <item>, OIB 82868069039</item>
      <item>, OIB 67112824191</item>
      <item>, OIB 34813532445</item>
      <item>, OIB 69326397242</item>
      <item>, OIB 08227096233</item>
      <item>, OIB 71221608291</item>
      <item>, OIB 27471262195</item>
      <item>, OIB 37938922389</item>
      <item>, OIB 85127306373</item>
      <item>, OIB 00365099972</item>
      <item>, OIB 71855290129</item>
      <item>, OIB 91931336455</item>
      <item>, OIB 78043520516</item>
      <item>, OIB 16457179668</item>
      <item>, OIB 76399409042</item>
      <item>, OIB 52846567786</item>
      <item>, OIB 11548277852</item>
      <item>, OIB 32247795989</item>
      <item>, OIB 85053522203</item>
      <item>, OIB 96658402770</item>
      <item>, OIB 25029423812</item>
      <item>, OIB 58685832104</item>
      <item>, OIB 98008125662</item>
      <item>, OIB 21056005908</item>
      <item>, OIB 56842995878</item>
      <item>, OIB 69693144506</item>
      <item>, OIB 91011276153</item>
      <item>, OIB 81685682389</item>
      <item>, OIB 30200167923</item>
      <item>, OIB 31234996315</item>
      <item>, OIB 75297532041</item>
      <item>, OIB 18928523252</item>
      <item>, OIB 36844439304</item>
      <item>, OIB 18683136487</item>
      <item>, OIB 87939104217</item>
      <item>, OIB 14036333877</item>
      <item>, OIB 09337297267</item>
      <item>, OIB 41387373932</item>
      <item>, OIB 23673585807</item>
      <item>, OIB 64141164422</item>
      <item>, OIB 26187994862</item>
      <item>, OIB 90034071582</item>
      <item>, OIB 91658541446</item>
      <item>, OIB 79948849024</item>
      <item>, OIB 31697259786</item>
      <item>, OIB 76048963150</item>
      <item>, OIB 36844439304</item>
      <item>, OIB 46382522119</item>
      <item>, OIB 74210066591</item>
      <item>, OIB 03666747905</item>
      <item>, OIB 46830600751</item>
      <item>, OIB 99467758764</item>
      <item>, OIB 15363604813</item>
      <item>, OIB 35754508254</item>
      <item>, OIB 39157666333</item>
      <item>, OIB 72348426200</item>
      <item>, OIB 81793146560</item>
      <item>, OIB 26702280390</item>
      <item>, OIB 22940012051</item>
      <item>, OIB 61296146737</item>
      <item>, OIB 29524210204</item>
      <item>, OIB 85821130368</item>
      <item>, OIB 68419124305</item>
      <item>, OIB 40457591383</item>
      <item>, OIB 29955634590</item>
      <item>, OIB 41122391100</item>
      <item>, OIB 59369087232</item>
      <item>, OIB 96816863360</item>
      <item>, OIB 97059868731</item>
      <item>, OIB 23359164583</item>
      <item>, OIB 83429785183</item>
      <item>, OIB 16536095427</item>
      <item>, OIB 96887244333</item>
      <item>, OIB 53994275676</item>
      <item>, OIB 70752453049</item>
      <item>, OIB 77895024069</item>
      <item>, OIB 09191580513</item>
      <item>, OIB 55525619967</item>
      <item>, OIB 38577928372</item>
      <item>, OIB 93225891495</item>
      <item>, OIB 72730052968</item>
      <item>, OIB 60033582626</item>
      <item>, OIB 48351740621</item>
      <item>, OIB 26187994862</item>
    </izvorni_sadrzaj>
    <derivirana_varijabla naziv="DomainObject.Predmet.SudioniciListNazivOIB_1">
      <item>, OIB 88679107711</item>
      <item>, OIB 88679107711</item>
      <item>, OIB 32247795989</item>
      <item>, OIB 67112824191</item>
      <item>, OIB 76689754975</item>
      <item>, OIB 32247795989</item>
      <item>, OIB 64546066176</item>
      <item>, OIB 14078043281</item>
      <item>, OIB 68699724742</item>
      <item>, OIB 07188635273</item>
      <item>, OIB 81141977738</item>
      <item>, OIB 63498750379</item>
      <item>, OIB 09517317411</item>
      <item>, OIB 98942302111</item>
      <item>, OIB 27086065829</item>
      <item>, OIB 55721990887</item>
      <item>, OIB 82868069039</item>
      <item>, OIB 67112824191</item>
      <item>, OIB 34813532445</item>
      <item>, OIB 69326397242</item>
      <item>, OIB 08227096233</item>
      <item>, OIB 71221608291</item>
      <item>, OIB 27471262195</item>
      <item>, OIB 37938922389</item>
      <item>, OIB 85127306373</item>
      <item>, OIB 00365099972</item>
      <item>, OIB 71855290129</item>
      <item>, OIB 91931336455</item>
      <item>, OIB 78043520516</item>
      <item>, OIB 16457179668</item>
      <item>, OIB 76399409042</item>
      <item>, OIB 52846567786</item>
      <item>, OIB 11548277852</item>
      <item>, OIB 32247795989</item>
      <item>, OIB 85053522203</item>
      <item>, OIB 96658402770</item>
      <item>, OIB 25029423812</item>
      <item>, OIB 58685832104</item>
      <item>, OIB 98008125662</item>
      <item>, OIB 21056005908</item>
      <item>, OIB 56842995878</item>
      <item>, OIB 69693144506</item>
      <item>, OIB 91011276153</item>
      <item>, OIB 81685682389</item>
      <item>, OIB 30200167923</item>
      <item>, OIB 31234996315</item>
      <item>, OIB 75297532041</item>
      <item>, OIB 18928523252</item>
      <item>, OIB 36844439304</item>
      <item>, OIB 18683136487</item>
      <item>, OIB 87939104217</item>
      <item>, OIB 14036333877</item>
      <item>, OIB 09337297267</item>
      <item>, OIB 41387373932</item>
      <item>, OIB 23673585807</item>
      <item>, OIB 64141164422</item>
      <item>, OIB 26187994862</item>
      <item>, OIB 90034071582</item>
      <item>, OIB 91658541446</item>
      <item>, OIB 79948849024</item>
      <item>, OIB 31697259786</item>
      <item>, OIB 76048963150</item>
      <item>, OIB 36844439304</item>
      <item>, OIB 46382522119</item>
      <item>, OIB 74210066591</item>
      <item>, OIB 03666747905</item>
      <item>, OIB 46830600751</item>
      <item>, OIB 99467758764</item>
      <item>, OIB 15363604813</item>
      <item>, OIB 35754508254</item>
      <item>, OIB 39157666333</item>
      <item>, OIB 72348426200</item>
      <item>, OIB 81793146560</item>
      <item>, OIB 26702280390</item>
      <item>, OIB 22940012051</item>
      <item>, OIB 61296146737</item>
      <item>, OIB 29524210204</item>
      <item>, OIB 85821130368</item>
      <item>, OIB 68419124305</item>
      <item>, OIB 40457591383</item>
      <item>, OIB 29955634590</item>
      <item>, OIB 41122391100</item>
      <item>, OIB 59369087232</item>
      <item>, OIB 96816863360</item>
      <item>, OIB 97059868731</item>
      <item>, OIB 23359164583</item>
      <item>, OIB 83429785183</item>
      <item>, OIB 16536095427</item>
      <item>, OIB 96887244333</item>
      <item>, OIB 53994275676</item>
      <item>, OIB 70752453049</item>
      <item>, OIB 77895024069</item>
      <item>, OIB 09191580513</item>
      <item>, OIB 55525619967</item>
      <item>, OIB 38577928372</item>
      <item>, OIB 93225891495</item>
      <item>, OIB 72730052968</item>
      <item>, OIB 60033582626</item>
      <item>, OIB 48351740621</item>
      <item>, OIB 26187994862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veljače 2019.</izvorni_sadrzaj>
    <derivirana_varijabla naziv="DomainObject.Predmet.DatumZadnjeOdrzaneSudskeRadnje_1">20. veljače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44AD25-2216-4962-BDC6-E96DB669D2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1002</properties:Words>
  <properties:Characters>5532</properties:Characters>
  <properties:Lines>124</properties:Lines>
  <properties:Paragraphs>39</properties:Paragraphs>
  <properties:TotalTime>52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2019-02-20T08:57:00Z</dcterms:created>
  <dc:creator>pbacic</dc:creator>
  <cp:lastModifiedBy>Paško Bačić</cp:lastModifiedBy>
  <cp:lastPrinted>2019-02-20T09:18:00Z</cp:lastPrinted>
  <dcterms:modified xmlns:xsi="http://www.w3.org/2001/XMLSchema-instance" xsi:type="dcterms:W3CDTF">2019-02-20T12:21:00Z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St-48/2009-447 / Zapisnik - Skupština vjerovnika (ZAPISNIK_-_Skupština_vjerovnika-odgoda..docx)</vt:lpwstr>
  </prop:property>
  <prop:property name="CC_coloring" pid="4" fmtid="{D5CDD505-2E9C-101B-9397-08002B2CF9AE}">
    <vt:bool>false</vt:bool>
  </prop:property>
  <prop:property name="BrojStranica" pid="5" fmtid="{D5CDD505-2E9C-101B-9397-08002B2CF9AE}">
    <vt:i4>3</vt:i4>
  </prop:property>
</prop:Properties>
</file>