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2f77" w14:paraId="7ba2f77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9E3B91">
        <w:rPr>
          <w:b/>
        </w:rPr>
        <w:t>850/2017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9E3B91" w:rsidRPr="009E3B91">
        <w:t>ZLATNA MAKARSKA j.d.o.o., Makarska, Ante Starčevića 21, OIB: 96962130214, MBS: 060340756</w:t>
      </w:r>
      <w:r w:rsidR="00FB7A02">
        <w:t>,</w:t>
      </w:r>
      <w:r w:rsidRPr="00101478">
        <w:t xml:space="preserve"> dana </w:t>
      </w:r>
      <w:r w:rsidR="00911AC9">
        <w:t>29</w:t>
      </w:r>
      <w:r w:rsidR="004B4DAE" w:rsidRPr="00101478">
        <w:t>.</w:t>
      </w:r>
      <w:r w:rsidRPr="00101478">
        <w:t xml:space="preserve"> </w:t>
      </w:r>
      <w:r w:rsidR="00911AC9">
        <w:t>ožujk</w:t>
      </w:r>
      <w:r w:rsidR="00874A5C">
        <w:t>a</w:t>
      </w:r>
      <w:r w:rsidR="00911AC9">
        <w:t xml:space="preserve"> 2018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911AC9" w:rsidP="00FA7049" w:rsidR="002500C5" w:rsidRPr="00101478">
      <w:pPr>
        <w:ind w:firstLine="696" w:left="12"/>
        <w:jc w:val="both"/>
      </w:pPr>
      <w:r w:rsidRPr="00911AC9">
        <w:t xml:space="preserve">Ročište za ispitivanje prijavljenih potraživanja vjerovnika </w:t>
      </w:r>
      <w:r>
        <w:t>zakazano</w:t>
      </w:r>
      <w:r w:rsidRPr="00911AC9">
        <w:t xml:space="preserve"> za dan 03. travnja 2018. godine u 1</w:t>
      </w:r>
      <w:r w:rsidR="009E3B91">
        <w:t>1</w:t>
      </w:r>
      <w:r w:rsidRPr="00911AC9">
        <w:t>,00 sati</w:t>
      </w:r>
      <w:r w:rsidR="00FB7A02">
        <w:t xml:space="preserve"> </w:t>
      </w:r>
      <w:r w:rsidR="0039121A">
        <w:t>se odgađa</w:t>
      </w:r>
      <w:r w:rsidR="00FA7049">
        <w:t xml:space="preserve">, </w:t>
      </w:r>
      <w:r w:rsidR="002500C5" w:rsidRPr="00101478">
        <w:t>te</w:t>
      </w:r>
      <w:r w:rsidR="00EF0F2E" w:rsidRPr="00101478">
        <w:t xml:space="preserve"> </w:t>
      </w:r>
      <w:r w:rsidR="0039121A">
        <w:t xml:space="preserve">se novo </w:t>
      </w:r>
      <w:r w:rsidR="002500C5" w:rsidRPr="00101478">
        <w:t>zakazuje za dan</w:t>
      </w:r>
      <w:r w:rsidR="007B2C2E" w:rsidRPr="00101478">
        <w:t xml:space="preserve"> </w:t>
      </w:r>
      <w:r>
        <w:rPr>
          <w:b/>
          <w:u w:val="single"/>
        </w:rPr>
        <w:t>05</w:t>
      </w:r>
      <w:r w:rsidR="00FB7A02">
        <w:rPr>
          <w:b/>
          <w:u w:val="single"/>
        </w:rPr>
        <w:t xml:space="preserve">. </w:t>
      </w:r>
      <w:r>
        <w:rPr>
          <w:b/>
          <w:u w:val="single"/>
        </w:rPr>
        <w:t>travnja 2018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9E3B91">
        <w:rPr>
          <w:b/>
          <w:u w:val="single"/>
        </w:rPr>
        <w:t>11</w:t>
      </w:r>
      <w:r w:rsidR="002500C5" w:rsidRPr="00101478">
        <w:rPr>
          <w:b/>
          <w:u w:val="single"/>
        </w:rPr>
        <w:t>,</w:t>
      </w:r>
      <w:r w:rsidR="009E3B91">
        <w:rPr>
          <w:b/>
          <w:u w:val="single"/>
        </w:rPr>
        <w:t>0</w:t>
      </w:r>
      <w:r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 w:rsidR="00FA7049">
        <w:t xml:space="preserve"> </w:t>
      </w:r>
      <w:r w:rsidR="007B2C2E" w:rsidRPr="00101478">
        <w:t xml:space="preserve">sve u zgradi </w:t>
      </w:r>
      <w:r w:rsidR="0039121A" w:rsidRPr="0039121A">
        <w:t xml:space="preserve">sve u zgradi ovog suda u Splitu, </w:t>
      </w:r>
      <w:proofErr w:type="spellStart"/>
      <w:r w:rsidR="0039121A" w:rsidRPr="0039121A">
        <w:t>Sukoišanska</w:t>
      </w:r>
      <w:proofErr w:type="spellEnd"/>
      <w:r w:rsidR="0039121A" w:rsidRPr="0039121A">
        <w:t xml:space="preserve"> 6, sudnica 4, soba broj 118, na I. katu. Nakon ispitnog ročišta održat će se izvještajno ročište</w:t>
      </w:r>
      <w:r w:rsidR="003A7D1C">
        <w:t>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911AC9">
        <w:rPr>
          <w:b/>
        </w:rPr>
        <w:t>29</w:t>
      </w:r>
      <w:r w:rsidR="004B4DAE" w:rsidRPr="00101478">
        <w:rPr>
          <w:b/>
        </w:rPr>
        <w:t xml:space="preserve">. </w:t>
      </w:r>
      <w:r w:rsidR="00911AC9">
        <w:rPr>
          <w:b/>
        </w:rPr>
        <w:t>ožujk</w:t>
      </w:r>
      <w:r w:rsidR="00874A5C">
        <w:rPr>
          <w:b/>
        </w:rPr>
        <w:t>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911AC9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525FA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6C35F0"/>
    <w:rsid w:val="0073567E"/>
    <w:rsid w:val="007976D6"/>
    <w:rsid w:val="007B2C2E"/>
    <w:rsid w:val="007F6235"/>
    <w:rsid w:val="00815113"/>
    <w:rsid w:val="008438FB"/>
    <w:rsid w:val="00874A5C"/>
    <w:rsid w:val="00880EE2"/>
    <w:rsid w:val="008A3A88"/>
    <w:rsid w:val="00911AC9"/>
    <w:rsid w:val="009302AC"/>
    <w:rsid w:val="00955ACE"/>
    <w:rsid w:val="00965CC7"/>
    <w:rsid w:val="0096678B"/>
    <w:rsid w:val="009710AD"/>
    <w:rsid w:val="009E3B91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44BBB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E73E8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ZLATNA MAKARSKA jednostavno društvo s ograničenom odgovornošću za ugostiteljstvo i turizam</izvorni_sadrzaj>
    <derivirana_varijabla naziv="DomainObject.Predmet.ProtustrankaFormated_1">  ZLATNA MAKARSKA jednostavno društvo s ograničenom odgovornošću za ugostiteljstvo i turizam</derivirana_varijabla>
  </DomainObject.Predmet.ProtustrankaFormated>
  <DomainObject.Predmet.ProtustrankaFormatedOIB>
    <izvorni_sadrzaj>  ZLATNA MAKARSKA jednostavno društvo s ograničenom odgovornošću za ugostiteljstvo i turizam, OIB 96962130214</izvorni_sadrzaj>
    <derivirana_varijabla naziv="DomainObject.Predmet.ProtustrankaFormatedOIB_1">  ZLATNA MAKARSKA jednostavno društvo s ograničenom odgovornošću za ugostiteljstvo i turizam, OIB 96962130214</derivirana_varijabla>
  </DomainObject.Predmet.ProtustrankaFormatedOIB>
  <DomainObject.Predmet.ProtustrankaFormatedWithAdress>
    <izvorni_sadrzaj> ZLATNA MAKARSKA jednostavno društvo s ograničenom odgovornošću za ugostiteljstvo i turizam, Ante Starčevića 21, 21300 Makarska</izvorni_sadrzaj>
    <derivirana_varijabla naziv="DomainObject.Predmet.ProtustrankaFormatedWithAdress_1"> ZLATNA MAKARSKA jednostavno društvo s ograničenom odgovornošću za ugostiteljstvo i turizam, Ante Starčevića 21, 21300 Makarska</derivirana_varijabla>
  </DomainObject.Predmet.ProtustrankaFormatedWithAdress>
  <DomainObject.Predmet.ProtustrankaFormatedWithAdressOIB>
    <izvorni_sadrzaj> ZLATNA MAKARSKA jednostavno društvo s ograničenom odgovornošću za ugostiteljstvo i turizam, OIB 96962130214, Ante Starčevića 21, 21300 Makarska</izvorni_sadrzaj>
    <derivirana_varijabla naziv="DomainObject.Predmet.ProtustrankaFormatedWithAdressOIB_1"> ZLATNA MAKARSKA jednostavno društvo s ograničenom odgovornošću za ugostiteljstvo i turizam, OIB 96962130214, Ante Starčevića 21, 21300 Makarska</derivirana_varijabla>
  </DomainObject.Predmet.ProtustrankaFormatedWithAdressOIB>
  <DomainObject.Predmet.ProtustrankaWithAdress>
    <izvorni_sadrzaj>ZLATNA MAKARSKA jednostavno društvo s ograničenom odgovornošću za ugostiteljstvo i turizam Ante Starčevića 21, 21300 Makarska</izvorni_sadrzaj>
    <derivirana_varijabla naziv="DomainObject.Predmet.ProtustrankaWithAdress_1">ZLATNA MAKARSKA jednostavno društvo s ograničenom odgovornošću za ugostiteljstvo i turizam Ante Starčevića 21, 21300 Makarska</derivirana_varijabla>
  </DomainObject.Predmet.ProtustrankaWithAdress>
  <DomainObject.Predmet.ProtustrankaWithAdressOIB>
    <izvorni_sadrzaj>ZLATNA MAKARSKA jednostavno društvo s ograničenom odgovornošću za ugostiteljstvo i turizam, OIB 96962130214, Ante Starčevića 21, 21300 Makarska</izvorni_sadrzaj>
    <derivirana_varijabla naziv="DomainObject.Predmet.ProtustrankaWithAdressOIB_1">ZLATNA MAKARSKA jednostavno društvo s ograničenom odgovornošću za ugostiteljstvo i turizam, OIB 96962130214, Ante Starčevića 21, 21300 Makarska</derivirana_varijabla>
  </DomainObject.Predmet.ProtustrankaWithAdressOIB>
  <DomainObject.Predmet.ProtustrankaNazivFormated>
    <izvorni_sadrzaj>ZLATNA MAKARSKA jednostavno društvo s ograničenom odgovornošću za ugostiteljstvo i turizam</izvorni_sadrzaj>
    <derivirana_varijabla naziv="DomainObject.Predmet.ProtustrankaNazivFormated_1">ZLATNA MAKARSKA jednostavno društvo s ograničenom odgovornošću za ugostiteljstvo i turizam</derivirana_varijabla>
  </DomainObject.Predmet.ProtustrankaNazivFormated>
  <DomainObject.Predmet.ProtustrankaNazivFormatedOIB>
    <izvorni_sadrzaj>ZLATNA MAKARSKA jednostavno društvo s ograničenom odgovornošću za ugostiteljstvo i turizam, OIB 96962130214</izvorni_sadrzaj>
    <derivirana_varijabla naziv="DomainObject.Predmet.ProtustrankaNazivFormatedOIB_1">ZLATNA MAKARSKA jednostavno društvo s ograničenom odgovornošću za ugostiteljstvo i turizam, OIB 96962130214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5505.21</izvorni_sadrzaj>
    <derivirana_varijabla naziv="DomainObject.Predmet.TrenutnaVrijednost_1">5505.21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ZLATNA MAKARSKA jednostavno društvo s ograničenom odgovornošću za ugostiteljstvo i turizam</item>
    </izvorni_sadrzaj>
    <derivirana_varijabla naziv="DomainObject.Predmet.ProtuStrankaListFormated_1">
      <item>ZLATNA MAKARSKA jednostavno društvo s ograničenom odgovornošću za ugostiteljstvo i turizam</item>
    </derivirana_varijabla>
  </DomainObject.Predmet.ProtuStrankaListFormated>
  <DomainObject.Predmet.ProtuStrankaListFormatedOIB>
    <izvorni_sadrzaj>
      <item>ZLATNA MAKARSKA jednostavno društvo s ograničenom odgovornošću za ugostiteljstvo i turizam, OIB 96962130214</item>
    </izvorni_sadrzaj>
    <derivirana_varijabla naziv="DomainObject.Predmet.ProtuStrankaListFormatedOIB_1">
      <item>ZLATNA MAKARSKA jednostavno društvo s ograničenom odgovornošću za ugostiteljstvo i turizam, OIB 96962130214</item>
    </derivirana_varijabla>
  </DomainObject.Predmet.ProtuStrankaListFormatedOIB>
  <DomainObject.Predmet.ProtuStrankaListFormatedWithAdress>
    <izvorni_sadrzaj>
      <item>ZLATNA MAKARSKA jednostavno društvo s ograničenom odgovornošću za ugostiteljstvo i turizam, Ante Starčevića 21, 21300 Makarska</item>
    </izvorni_sadrzaj>
    <derivirana_varijabla naziv="DomainObject.Predmet.ProtuStrankaListFormatedWithAdress_1">
      <item>ZLATNA MAKARSKA jednostavno društvo s ograničenom odgovornošću za ugostiteljstvo i turizam, Ante Starčevića 21, 21300 Makarska</item>
    </derivirana_varijabla>
  </DomainObject.Predmet.ProtuStrankaListFormatedWithAdress>
  <DomainObject.Predmet.ProtuStrankaListFormatedWithAdressOIB>
    <izvorni_sadrzaj>
      <item>ZLATNA MAKARSKA jednostavno društvo s ograničenom odgovornošću za ugostiteljstvo i turizam, OIB 96962130214, Ante Starčevića 21, 21300 Makarska</item>
    </izvorni_sadrzaj>
    <derivirana_varijabla naziv="DomainObject.Predmet.ProtuStrankaListFormatedWithAdressOIB_1">
      <item>ZLATNA MAKARSKA jednostavno društvo s ograničenom odgovornošću za ugostiteljstvo i turizam, OIB 96962130214, Ante Starčevića 21, 21300 Makarska</item>
    </derivirana_varijabla>
  </DomainObject.Predmet.ProtuStrankaListFormatedWithAdressOIB>
  <DomainObject.Predmet.ProtuStrankaListNazivFormated>
    <izvorni_sadrzaj>
      <item>ZLATNA MAKARSKA jednostavno društvo s ograničenom odgovornošću za ugostiteljstvo i turizam</item>
    </izvorni_sadrzaj>
    <derivirana_varijabla naziv="DomainObject.Predmet.ProtuStrankaListNazivFormated_1">
      <item>ZLATNA MAKARSKA jednostavno društvo s ograničenom odgovornošću za ugostiteljstvo i turizam</item>
    </derivirana_varijabla>
  </DomainObject.Predmet.ProtuStrankaListNazivFormated>
  <DomainObject.Predmet.ProtuStrankaListNazivFormatedOIB>
    <izvorni_sadrzaj>
      <item>ZLATNA MAKARSKA jednostavno društvo s ograničenom odgovornošću za ugostiteljstvo i turizam, OIB 96962130214</item>
    </izvorni_sadrzaj>
    <derivirana_varijabla naziv="DomainObject.Predmet.ProtuStrankaListNazivFormatedOIB_1">
      <item>ZLATNA MAKARSKA jednostavno društvo s ograničenom odgovornošću za ugostiteljstvo i turizam, OIB 96962130214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ZLATNA MAKARSKA jednostavno društvo s ograničenom odgovornošću za ugostiteljstvo i turizam</izvorni_sadrzaj>
    <derivirana_varijabla naziv="DomainObject.Predmet.ProtustrankaIDrugi_1">ZLATNA MAKARSKA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ZLATNA MAKARSKA jednostavno društvo s ograničenom odgovornošću za ugostiteljstvo i turizam, OIB 96962130214, Ante Starčevića 21, 21300 Makarska</izvorni_sadrzaj>
    <derivirana_varijabla naziv="DomainObject.Predmet.ProtustrankaIDrugiAdressOIB_1">ZLATNA MAKARSKA jednostavno društvo s ograničenom odgovornošću za ugostiteljstvo i turizam, OIB 96962130214, Ante Starčevića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MAKARSKA jednostavno društvo s ograničenom odgovornošću za ugostiteljstvo i turizam</item>
      <item>FINANCIJSKA AGENCIJA, RC SPLIT</item>
    </izvorni_sadrzaj>
    <derivirana_varijabla naziv="DomainObject.Predmet.SudioniciListNaziv_1">
      <item>ZLATNA MAKARSKA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izvorni_sadrzaj>
    <derivirana_varijabla naziv="DomainObject.Predmet.SudioniciListAdressOIB_1"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96962130214</item>
      <item>, OIB 85821130368</item>
    </izvorni_sadrzaj>
    <derivirana_varijabla naziv="DomainObject.Predmet.SudioniciListNazivOIB_1">
      <item>, OIB 96962130214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721</properties:Characters>
  <properties:Lines>41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2018-03-29T12:34:00Z</dcterms:created>
  <dc:creator>kfrankovic</dc:creator>
  <cp:lastModifiedBy>Katarina Franković</cp:lastModifiedBy>
  <cp:lastPrinted>2017-10-30T13:18:00Z</cp:lastPrinted>
  <dcterms:modified xmlns:xsi="http://www.w3.org/2001/XMLSchema-instance" xsi:type="dcterms:W3CDTF">2018-03-29T12:48:00Z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850-17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