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737d" w14:paraId="961737d" w:rsidRDefault="00620897" w:rsidP="00620897" w:rsidR="00620897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897" w:rsidP="00620897" w:rsidR="00620897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20897" w:rsidP="00620897" w:rsidR="00620897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20897" w:rsidP="00620897" w:rsidR="0062089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20897" w:rsidP="00620897" w:rsidR="00620897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20897" w:rsidP="00620897" w:rsidR="00620897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20897" w:rsidP="00620897" w:rsidR="00620897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20897" w:rsidP="00620897" w:rsidR="0062089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</w:p>
    <w:p w:rsidRDefault="00620897" w:rsidP="00620897" w:rsidR="0062089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8785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0F4E5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PROJEKT MAJERI d. o. o. Poreč, Partizanska 13, OIB 76839842257, MBS 130023081, 16. veljače 2016.</w:t>
      </w:r>
    </w:p>
    <w:p w:rsidRDefault="00620897" w:rsidP="00620897" w:rsidR="0062089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0897" w:rsidP="00620897" w:rsidR="00620897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</w:p>
    <w:p w:rsidRDefault="00620897" w:rsidP="00620897" w:rsidR="00620897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PROJEKT MAJERI d. o. o. Poreč, Partizanska 13, OIB 76839842257, MBS 130023081.</w:t>
      </w:r>
    </w:p>
    <w:p w:rsidRDefault="00620897" w:rsidP="00620897" w:rsidR="00620897" w:rsidRPr="000B53E2">
      <w:pPr>
        <w:rPr>
          <w:lang w:eastAsia="hr-HR"/>
        </w:rPr>
      </w:pPr>
    </w:p>
    <w:p w:rsidRDefault="00620897" w:rsidP="00620897" w:rsidR="00620897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PROJEKT MAJERI d. o. o. Poreč, Partizanska 13, OIB 76839842257, MBS 130023081, odlučit će se posebnim rješenjem za što će se predmetu dodijeliti novi posl. br. </w:t>
      </w: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</w:p>
    <w:p w:rsidRDefault="00620897" w:rsidP="00620897" w:rsidR="00620897" w:rsidRPr="00CF72AC">
      <w:pPr>
        <w:jc w:val="center"/>
      </w:pPr>
      <w:r w:rsidRPr="00CF72AC">
        <w:t>Obrazloženje</w:t>
      </w:r>
    </w:p>
    <w:p w:rsidRDefault="00620897" w:rsidP="00620897" w:rsidR="00620897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0897" w:rsidP="00620897" w:rsidR="00620897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PROJEKT MAJERI d. o. o. Poreč, budući da su za to bili ispunjeni uvjeti predviđeni čl. 428. Stečajnog zakona (Narodne novine br. 71/15), sukladno čl. 430. Stečajnog zakona, ovosudnim rješenjem posl. br. 11 St-478/2015-3 od 3. prosinca 2015. pokrenut je skraćeni stečajni postupak te je 15. prosinca 2015. na mrežnoj stranici e-Oglasna ploča sudova objavljen oglas posl. br. 11 St-478/2015-4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20897" w:rsidP="00620897" w:rsidR="0062089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podnijela je, 30. prosinca 2015. (predan na poštu preporučeno 29. prosinca 2015.), kao vjerovnik, javni bilježnik Anka Poropat. 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20897" w:rsidP="00620897" w:rsidR="00620897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620897" w:rsidP="00620897" w:rsidR="0062089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20897" w:rsidP="00620897" w:rsidR="00620897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Skok, v. r.</w:t>
      </w: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620897" w:rsidP="00620897" w:rsidR="00620897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620897" w:rsidP="00620897" w:rsidR="00620897">
      <w:pPr>
        <w:rPr>
          <w:rFonts w:cs="Times New Roman" w:eastAsia="Times New Roman"/>
          <w:szCs w:val="24"/>
          <w:lang w:eastAsia="hr-HR"/>
        </w:rPr>
      </w:pP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</w:p>
    <w:p w:rsidRDefault="00620897" w:rsidP="00620897" w:rsidR="00620897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620897" w:rsidP="00620897" w:rsidR="00620897" w:rsidRPr="000F4E52">
      <w:pPr>
        <w:rPr>
          <w:rFonts w:cs="Times New Roman" w:eastAsia="Times New Roman"/>
          <w:b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PROJEKT MAJERI d. o. o. Poreč, Partizanska 13, </w:t>
      </w:r>
    </w:p>
    <w:p w:rsidRDefault="00620897" w:rsidP="00620897" w:rsidR="0062089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zakonski zastupnik dužnika – Drago Radolović, Višnjan, Bokići 10, </w:t>
      </w:r>
    </w:p>
    <w:p w:rsidRDefault="00620897" w:rsidP="00620897" w:rsidR="00620897" w:rsidRPr="000331C6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>vjerovnik javni bilježnik Anka Poropat, Višnjan, Trg slobode 1,</w:t>
      </w:r>
    </w:p>
    <w:p w:rsidRDefault="00620897" w:rsidP="00620897" w:rsidR="00620897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620897" w:rsidP="00620897" w:rsidR="00620897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620897" w:rsidP="00620897" w:rsidR="00620897">
      <w:pPr>
        <w:rPr>
          <w:rFonts w:eastAsiaTheme="minorEastAsia"/>
          <w:lang w:eastAsia="hr-HR"/>
        </w:rPr>
      </w:pPr>
    </w:p>
    <w:p w:rsidRDefault="00620897" w:rsidP="00620897" w:rsidR="00620897" w:rsidRPr="00CF72AC">
      <w:pPr>
        <w:rPr>
          <w:rFonts w:eastAsiaTheme="minorEastAsia"/>
          <w:lang w:eastAsia="hr-HR"/>
        </w:rPr>
      </w:pPr>
    </w:p>
    <w:p w:rsidRDefault="00620897" w:rsidP="00620897" w:rsidR="00620897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620897" w:rsidP="00620897" w:rsidR="00620897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620897" w:rsidP="00620897" w:rsidR="00620897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620897" w:rsidP="00620897" w:rsidR="00620897" w:rsidRPr="00CF72AC">
      <w:pPr>
        <w:rPr>
          <w:rFonts w:eastAsiaTheme="minorEastAsia"/>
          <w:lang w:eastAsia="hr-HR"/>
        </w:rPr>
      </w:pPr>
    </w:p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620897" w:rsidP="00620897" w:rsidR="00620897"/>
    <w:p w:rsidRDefault="004F5027" w:rsidR="004F5027"/>
    <w:sectPr w:rsidSect="00CC57E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897" w:rsidP="00620897" w:rsidR="00620897">
      <w:r>
        <w:separator/>
      </w:r>
    </w:p>
  </w:endnote>
  <w:endnote w:id="0" w:type="continuationSeparator">
    <w:p w:rsidRDefault="00620897" w:rsidP="00620897" w:rsidR="00620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897" w:rsidP="00620897" w:rsidR="00620897">
      <w:r>
        <w:separator/>
      </w:r>
    </w:p>
  </w:footnote>
  <w:footnote w:id="0" w:type="continuationSeparator">
    <w:p w:rsidRDefault="00620897" w:rsidP="00620897" w:rsidR="00620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897" w:rsidP="00CC57E8" w:rsidR="00F9602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B6A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St-478/2015-6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897" w:rsidP="000331C6" w:rsidR="00F96021" w:rsidRPr="000331C6">
    <w:pPr>
      <w:pStyle w:val="Zaglavlje"/>
      <w:jc w:val="right"/>
    </w:pPr>
    <w:r>
      <w:rPr>
        <w:szCs w:val="24"/>
      </w:rPr>
      <w:t>11 St-478/2015-6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703C"/>
    <w:rsid w:val="0034703C"/>
    <w:rsid w:val="004F5027"/>
    <w:rsid w:val="00620897"/>
    <w:rsid w:val="00AB6A3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8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8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8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89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08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08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A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A3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A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A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8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8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8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89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08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08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6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A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A3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A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A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MAJERI d.o.o. POREČ</izvorni_sadrzaj>
    <derivirana_varijabla naziv="DomainObject.Predmet.ProtustrankaFormated_1">  PROJEKT MAJERI d.o.o. POREČ</derivirana_varijabla>
  </DomainObject.Predmet.ProtustrankaFormated>
  <DomainObject.Predmet.ProtustrankaFormatedOIB>
    <izvorni_sadrzaj>  PROJEKT MAJERI d.o.o. POREČ, OIB 76839842257</izvorni_sadrzaj>
    <derivirana_varijabla naziv="DomainObject.Predmet.ProtustrankaFormatedOIB_1">  PROJEKT MAJERI d.o.o. POREČ, OIB 76839842257</derivirana_varijabla>
  </DomainObject.Predmet.ProtustrankaFormatedOIB>
  <DomainObject.Predmet.ProtustrankaFormatedWithAdress>
    <izvorni_sadrzaj> PROJEKT MAJERI d.o.o. POREČ, Partizanska 13, 52440 Poreč</izvorni_sadrzaj>
    <derivirana_varijabla naziv="DomainObject.Predmet.ProtustrankaFormatedWithAdress_1"> PROJEKT MAJERI d.o.o. POREČ, Partizanska 13, 52440 Poreč</derivirana_varijabla>
  </DomainObject.Predmet.ProtustrankaFormatedWithAdress>
  <DomainObject.Predmet.ProtustrankaFormatedWithAdressOIB>
    <izvorni_sadrzaj> PROJEKT MAJERI d.o.o. POREČ, OIB 76839842257, Partizanska 13, 52440 Poreč</izvorni_sadrzaj>
    <derivirana_varijabla naziv="DomainObject.Predmet.ProtustrankaFormatedWithAdressOIB_1"> PROJEKT MAJERI d.o.o. POREČ, OIB 76839842257, Partizanska 13, 52440 Poreč</derivirana_varijabla>
  </DomainObject.Predmet.ProtustrankaFormatedWithAdressOIB>
  <DomainObject.Predmet.ProtustrankaWithAdress>
    <izvorni_sadrzaj>PROJEKT MAJERI d.o.o. POREČ Partizanska 13, 52440 Poreč</izvorni_sadrzaj>
    <derivirana_varijabla naziv="DomainObject.Predmet.ProtustrankaWithAdress_1">PROJEKT MAJERI d.o.o. POREČ Partizanska 13, 52440 Poreč</derivirana_varijabla>
  </DomainObject.Predmet.ProtustrankaWithAdress>
  <DomainObject.Predmet.ProtustrankaWithAdressOIB>
    <izvorni_sadrzaj>PROJEKT MAJERI d.o.o. POREČ, OIB 76839842257, Partizanska 13, 52440 Poreč</izvorni_sadrzaj>
    <derivirana_varijabla naziv="DomainObject.Predmet.ProtustrankaWithAdressOIB_1">PROJEKT MAJERI d.o.o. POREČ, OIB 76839842257, Partizanska 13, 52440 Poreč</derivirana_varijabla>
  </DomainObject.Predmet.ProtustrankaWithAdressOIB>
  <DomainObject.Predmet.ProtustrankaNazivFormated>
    <izvorni_sadrzaj>PROJEKT MAJERI d.o.o. POREČ</izvorni_sadrzaj>
    <derivirana_varijabla naziv="DomainObject.Predmet.ProtustrankaNazivFormated_1">PROJEKT MAJERI d.o.o. POREČ</derivirana_varijabla>
  </DomainObject.Predmet.ProtustrankaNazivFormated>
  <DomainObject.Predmet.ProtustrankaNazivFormatedOIB>
    <izvorni_sadrzaj>PROJEKT MAJERI d.o.o. POREČ, OIB 76839842257</izvorni_sadrzaj>
    <derivirana_varijabla naziv="DomainObject.Predmet.ProtustrankaNazivFormatedOIB_1">PROJEKT MAJERI d.o.o. POREČ, OIB 76839842257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144579.52</izvorni_sadrzaj>
    <derivirana_varijabla naziv="DomainObject.Predmet.TrenutnaVrijednost_1">144579.52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MAJERI d.o.o. POREČ</item>
    </izvorni_sadrzaj>
    <derivirana_varijabla naziv="DomainObject.Predmet.ProtuStrankaListFormated_1">
      <item>PROJEKT MAJERI d.o.o. POREČ</item>
    </derivirana_varijabla>
  </DomainObject.Predmet.ProtuStrankaListFormated>
  <DomainObject.Predmet.ProtuStrankaListFormatedOIB>
    <izvorni_sadrzaj>
      <item>PROJEKT MAJERI d.o.o. POREČ, OIB 76839842257</item>
    </izvorni_sadrzaj>
    <derivirana_varijabla naziv="DomainObject.Predmet.ProtuStrankaListFormatedOIB_1">
      <item>PROJEKT MAJERI d.o.o. POREČ, OIB 76839842257</item>
    </derivirana_varijabla>
  </DomainObject.Predmet.ProtuStrankaListFormatedOIB>
  <DomainObject.Predmet.ProtuStrankaListFormatedWithAdress>
    <izvorni_sadrzaj>
      <item>PROJEKT MAJERI d.o.o. POREČ, Partizanska 13, 52440 Poreč</item>
    </izvorni_sadrzaj>
    <derivirana_varijabla naziv="DomainObject.Predmet.ProtuStrankaListFormatedWithAdress_1">
      <item>PROJEKT MAJERI d.o.o. POREČ, Partizanska 13, 52440 Poreč</item>
    </derivirana_varijabla>
  </DomainObject.Predmet.ProtuStrankaListFormatedWithAdress>
  <DomainObject.Predmet.ProtuStrankaListFormatedWithAdressOIB>
    <izvorni_sadrzaj>
      <item>PROJEKT MAJERI d.o.o. POREČ, OIB 76839842257, Partizanska 13, 52440 Poreč</item>
    </izvorni_sadrzaj>
    <derivirana_varijabla naziv="DomainObject.Predmet.ProtuStrankaListFormatedWithAdressOIB_1">
      <item>PROJEKT MAJERI d.o.o. POREČ, OIB 76839842257, Partizanska 13, 52440 Poreč</item>
    </derivirana_varijabla>
  </DomainObject.Predmet.ProtuStrankaListFormatedWithAdressOIB>
  <DomainObject.Predmet.ProtuStrankaListNazivFormated>
    <izvorni_sadrzaj>
      <item>PROJEKT MAJERI d.o.o. POREČ</item>
    </izvorni_sadrzaj>
    <derivirana_varijabla naziv="DomainObject.Predmet.ProtuStrankaListNazivFormated_1">
      <item>PROJEKT MAJERI d.o.o. POREČ</item>
    </derivirana_varijabla>
  </DomainObject.Predmet.ProtuStrankaListNazivFormated>
  <DomainObject.Predmet.ProtuStrankaListNazivFormatedOIB>
    <izvorni_sadrzaj>
      <item>PROJEKT MAJERI d.o.o. POREČ, OIB 76839842257</item>
    </izvorni_sadrzaj>
    <derivirana_varijabla naziv="DomainObject.Predmet.ProtuStrankaListNazivFormatedOIB_1">
      <item>PROJEKT MAJERI d.o.o. POREČ, OIB 76839842257</item>
    </derivirana_varijabla>
  </DomainObject.Predmet.ProtuStrankaListNazivFormatedOIB>
  <DomainObject.Predmet.OstaliListFormated>
    <izvorni_sadrzaj>
      <item>JAVNI BILJEŽNIK ANKA POROPAT, VIŠNJAN</item>
    </izvorni_sadrzaj>
    <derivirana_varijabla naziv="DomainObject.Predmet.OstaliListFormated_1">
      <item>JAVNI BILJEŽNIK ANKA POROPAT, VIŠNJAN</item>
    </derivirana_varijabla>
  </DomainObject.Predmet.OstaliListFormated>
  <DomainObject.Predmet.OstaliListFormatedOIB>
    <izvorni_sadrzaj>
      <item>JAVNI BILJEŽNIK ANKA POROPAT, VIŠNJAN, OIB 66297687393</item>
    </izvorni_sadrzaj>
    <derivirana_varijabla naziv="DomainObject.Predmet.OstaliListFormatedOIB_1">
      <item>JAVNI BILJEŽNIK ANKA POROPAT, VIŠNJAN, OIB 66297687393</item>
    </derivirana_varijabla>
  </DomainObject.Predmet.OstaliListFormatedOIB>
  <DomainObject.Predmet.OstaliListFormatedWithAdress>
    <izvorni_sadrzaj>
      <item>JAVNI BILJEŽNIK ANKA POROPAT, VIŠNJAN, Trg Slobode 1, 52463 Višnjan</item>
    </izvorni_sadrzaj>
    <derivirana_varijabla naziv="DomainObject.Predmet.OstaliListFormatedWithAdress_1">
      <item>JAVNI BILJEŽNIK ANKA POROPAT, VIŠNJAN, Trg Slobode 1, 52463 Višnjan</item>
    </derivirana_varijabla>
  </DomainObject.Predmet.OstaliListFormatedWithAdress>
  <DomainObject.Predmet.OstaliListFormatedWithAdressOIB>
    <izvorni_sadrzaj>
      <item>JAVNI BILJEŽNIK ANKA POROPAT, VIŠNJAN, OIB 66297687393, Trg Slobode 1, 52463 Višnjan</item>
    </izvorni_sadrzaj>
    <derivirana_varijabla naziv="DomainObject.Predmet.OstaliListFormatedWithAdressOIB_1">
      <item>JAVNI BILJEŽNIK ANKA POROPAT, VIŠNJAN, OIB 66297687393, Trg Slobode 1, 52463 Višnjan</item>
    </derivirana_varijabla>
  </DomainObject.Predmet.OstaliListFormatedWithAdressOIB>
  <DomainObject.Predmet.OstaliListNazivFormated>
    <izvorni_sadrzaj>
      <item>JAVNI BILJEŽNIK ANKA POROPAT, VIŠNJAN</item>
    </izvorni_sadrzaj>
    <derivirana_varijabla naziv="DomainObject.Predmet.OstaliListNazivFormated_1">
      <item>JAVNI BILJEŽNIK ANKA POROPAT, VIŠNJAN</item>
    </derivirana_varijabla>
  </DomainObject.Predmet.OstaliListNazivFormated>
  <DomainObject.Predmet.OstaliListNazivFormatedOIB>
    <izvorni_sadrzaj>
      <item>JAVNI BILJEŽNIK ANKA POROPAT, VIŠNJAN, OIB 66297687393</item>
    </izvorni_sadrzaj>
    <derivirana_varijabla naziv="DomainObject.Predmet.OstaliListNazivFormatedOIB_1">
      <item>JAVNI BILJEŽNIK ANKA POROPAT, VIŠNJAN, OIB 66297687393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MAJERI d.o.o. POREČ</izvorni_sadrzaj>
    <derivirana_varijabla naziv="DomainObject.Predmet.ProtustrankaIDrugi_1">PROJEKT MAJERI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MAJERI d.o.o. POREČ, OIB 76839842257, Partizanska 13, 52440 Poreč</izvorni_sadrzaj>
    <derivirana_varijabla naziv="DomainObject.Predmet.ProtustrankaIDrugiAdressOIB_1">PROJEKT MAJERI d.o.o. POREČ, OIB 76839842257,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MAJERI d.o.o. POREČ</item>
      <item>JAVNI BILJEŽNIK ANKA POROPAT, VIŠNJAN</item>
    </izvorni_sadrzaj>
    <derivirana_varijabla naziv="DomainObject.Predmet.SudioniciListNaziv_1">
      <item>FINANCIJSKA AGENCIJA, RC RIJEKA, PODRUŽNICA PULA, PULA</item>
      <item>PROJEKT MAJERI d.o.o. POREČ</item>
      <item>JAVNI BILJEŽNIK ANKA POROPAT,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MAJERI d.o.o. POREČ, OIB 76839842257, Partizanska 13,52440 Poreč</item>
      <item>JAVNI BILJEŽNIK ANKA POROPAT, VIŠNJAN, OIB 66297687393, Trg Slobode 1,52463 Višnjan</item>
    </izvorni_sadrzaj>
    <derivirana_varijabla naziv="DomainObject.Predmet.SudioniciListAdressOIB_1">
      <item>FINANCIJSKA AGENCIJA, RC RIJEKA, PODRUŽNICA PULA, PULA, OIB 85821130368, Giardini 5,52100 Pula</item>
      <item>PROJEKT MAJERI d.o.o. POREČ, OIB 76839842257, Partizanska 13,52440 Poreč</item>
      <item>JAVNI BILJEŽNIK ANKA POROPAT, VIŠNJAN, OIB 66297687393, Trg Slobode 1,52463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76839842257</item>
      <item>, OIB 66297687393</item>
    </izvorni_sadrzaj>
    <derivirana_varijabla naziv="DomainObject.Predmet.SudioniciListNazivOIB_1">
      <item>, OIB 85821130368</item>
      <item>, OIB 76839842257</item>
      <item>, OIB 66297687393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2662</properties:Characters>
  <properties:Lines>78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2016-02-16T09:37:00Z</dcterms:created>
  <dc:creator>Mihaela Kaligari</dc:creator>
  <dc:description/>
  <cp:keywords/>
  <cp:lastModifiedBy>Mihaela Kaligari</cp:lastModifiedBy>
  <cp:lastPrinted>2016-02-16T09:41:00Z</cp:lastPrinted>
  <dcterms:modified xmlns:xsi="http://www.w3.org/2001/XMLSchema-instance" xsi:type="dcterms:W3CDTF">2016-02-18T11:24:00Z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