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871c" w14:paraId="0c7871c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0101B5">
        <w:t>1</w:t>
      </w:r>
      <w:r w:rsidR="009D5343">
        <w:t xml:space="preserve">092/17-3         </w:t>
      </w:r>
      <w:r w:rsidR="0049393C">
        <w:t xml:space="preserve">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3D20DF">
        <w:t xml:space="preserve"> </w:t>
      </w:r>
      <w:r w:rsidR="009D5343" w:rsidRPr="009D5343">
        <w:t>TALES USLUGE TURISTIČKA AGENCIJA d.o.o.</w:t>
      </w:r>
      <w:r w:rsidR="009D5343">
        <w:t xml:space="preserve"> Zagreb, </w:t>
      </w:r>
      <w:proofErr w:type="spellStart"/>
      <w:r w:rsidR="009D5343">
        <w:t>Ćire</w:t>
      </w:r>
      <w:proofErr w:type="spellEnd"/>
      <w:r w:rsidR="009D5343">
        <w:t xml:space="preserve"> </w:t>
      </w:r>
      <w:proofErr w:type="spellStart"/>
      <w:r w:rsidR="009D5343">
        <w:t>Truhelke</w:t>
      </w:r>
      <w:proofErr w:type="spellEnd"/>
      <w:r w:rsidR="009D5343">
        <w:t xml:space="preserve"> 39, MBS: </w:t>
      </w:r>
      <w:r w:rsidR="009D5343" w:rsidRPr="009D5343">
        <w:t>080861312</w:t>
      </w:r>
      <w:r w:rsidR="009D5343">
        <w:t xml:space="preserve">, OIB: </w:t>
      </w:r>
      <w:r w:rsidR="009D5343" w:rsidRPr="009D5343">
        <w:t>22022080129</w:t>
      </w:r>
      <w:r w:rsidR="009D5343">
        <w:t xml:space="preserve">,  </w:t>
      </w:r>
      <w:r w:rsidR="00BF04BA">
        <w:t>te</w:t>
      </w:r>
      <w:r w:rsidR="005A374F">
        <w:t xml:space="preserve">meljem članka 430. Stečajnog zakona (NN 71/15, dalje: SZ), dana </w:t>
      </w:r>
      <w:r w:rsidR="009D5343">
        <w:t>4</w:t>
      </w:r>
      <w:r w:rsidR="00ED1045">
        <w:t xml:space="preserve">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2E5F9E">
        <w:rPr>
          <w:bCs/>
        </w:rPr>
        <w:t xml:space="preserve"> </w:t>
      </w:r>
      <w:r w:rsidR="00790AB6">
        <w:t xml:space="preserve">TALES USLUGE TURISTIČKA AGENCIJA d.o.o. Zagreb, </w:t>
      </w:r>
      <w:proofErr w:type="spellStart"/>
      <w:r w:rsidR="00790AB6">
        <w:t>Ćire</w:t>
      </w:r>
      <w:proofErr w:type="spellEnd"/>
      <w:r w:rsidR="00790AB6">
        <w:t xml:space="preserve"> </w:t>
      </w:r>
      <w:proofErr w:type="spellStart"/>
      <w:r w:rsidR="00790AB6">
        <w:t>Truhelke</w:t>
      </w:r>
      <w:proofErr w:type="spellEnd"/>
      <w:r w:rsidR="00790AB6">
        <w:t xml:space="preserve"> 39, MBS: 080861312, OIB: 22022080129</w:t>
      </w:r>
      <w:r w:rsidR="00540FAF">
        <w:t>,</w:t>
      </w:r>
      <w:r w:rsidR="00EE5F4F">
        <w:t xml:space="preserve">  </w:t>
      </w:r>
      <w:r>
        <w:t>na temelju neizvršenih osnova za plaćanje iznosi</w:t>
      </w:r>
      <w:r w:rsidR="00554444">
        <w:t xml:space="preserve"> </w:t>
      </w:r>
      <w:r w:rsidR="00790AB6">
        <w:t xml:space="preserve">33.028,24 </w:t>
      </w:r>
      <w:r w:rsidR="00950581">
        <w:t xml:space="preserve"> kn. </w:t>
      </w:r>
      <w:r w:rsidR="00ED0810">
        <w:t xml:space="preserve">         </w:t>
      </w:r>
    </w:p>
    <w:p w:rsidRDefault="00204FB3" w:rsidP="00D739FA" w:rsidR="00B53929" w:rsidRPr="007829BF">
      <w:pPr>
        <w:numPr>
          <w:ilvl w:val="0"/>
          <w:numId w:val="2"/>
        </w:numPr>
        <w:jc w:val="both"/>
      </w:pPr>
      <w:r>
        <w:t>Poziva</w:t>
      </w:r>
      <w:r w:rsidR="00950581">
        <w:t xml:space="preserve">ju se osobe ovlaštene za </w:t>
      </w:r>
      <w:r w:rsidR="00394EEC">
        <w:t>zastupanje</w:t>
      </w:r>
      <w:r>
        <w:t xml:space="preserve"> dužnika</w:t>
      </w:r>
      <w:r w:rsidR="00D82FFF">
        <w:t xml:space="preserve"> </w:t>
      </w:r>
      <w:r w:rsidR="007829BF">
        <w:t xml:space="preserve">Nataša </w:t>
      </w:r>
      <w:proofErr w:type="spellStart"/>
      <w:r w:rsidR="00EC3B55">
        <w:t>Jalšovečki</w:t>
      </w:r>
      <w:proofErr w:type="spellEnd"/>
      <w:r w:rsidR="00EC3B55">
        <w:t xml:space="preserve">, </w:t>
      </w:r>
      <w:r w:rsidR="007829BF">
        <w:t xml:space="preserve">OIB </w:t>
      </w:r>
      <w:r w:rsidR="007829BF" w:rsidRPr="007829BF">
        <w:t>23976257436</w:t>
      </w:r>
      <w:r w:rsidR="00EC3B55">
        <w:t xml:space="preserve"> V</w:t>
      </w:r>
      <w:r w:rsidR="007829BF" w:rsidRPr="007829BF">
        <w:t xml:space="preserve">araždin, Stjepana </w:t>
      </w:r>
      <w:proofErr w:type="spellStart"/>
      <w:r w:rsidR="007829BF" w:rsidRPr="007829BF">
        <w:t>Glavača</w:t>
      </w:r>
      <w:proofErr w:type="spellEnd"/>
      <w:r w:rsidR="007829BF" w:rsidRPr="007829BF">
        <w:t xml:space="preserve"> 9</w:t>
      </w:r>
      <w:r w:rsidR="007829BF">
        <w:t xml:space="preserve"> i Stjepan Valjak, OIB 55958662186, Varaždin, Ulica Stjepan </w:t>
      </w:r>
      <w:proofErr w:type="spellStart"/>
      <w:r w:rsidR="007829BF">
        <w:t>Glavača</w:t>
      </w:r>
      <w:proofErr w:type="spellEnd"/>
      <w:r w:rsidR="007829BF">
        <w:t xml:space="preserve"> 9, </w:t>
      </w:r>
      <w:r w:rsidR="003337FC">
        <w:t xml:space="preserve">da u  roku od 15 (petnaest) dana od dana objave ovog oglasa na mrežnoj stranici e-Oglasna ploča sudova podnesu  ovom sudu, pozivom na gornji broj spisa, javnobilježnički ovjerovljeni </w:t>
      </w:r>
      <w:proofErr w:type="spellStart"/>
      <w:r w:rsidR="003337FC">
        <w:t>prokazni</w:t>
      </w:r>
      <w:proofErr w:type="spellEnd"/>
      <w:r w:rsidR="003337FC"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3337FC">
        <w:t>092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D5343">
        <w:t>4</w:t>
      </w:r>
      <w:r w:rsidR="00940E54">
        <w:t>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D739FA" w:rsidR="00204FB3" w:rsidRPr="00D739FA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3337FC">
        <w:t>15</w:t>
      </w:r>
      <w:r w:rsidR="00E26155">
        <w:t>/11</w:t>
      </w:r>
      <w:r w:rsidR="00E37104">
        <w:t xml:space="preserve">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3B5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1B3D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D491A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0407"/>
    <w:rsid w:val="00143158"/>
    <w:rsid w:val="001437B2"/>
    <w:rsid w:val="001502BA"/>
    <w:rsid w:val="0015158C"/>
    <w:rsid w:val="0015191D"/>
    <w:rsid w:val="001525A9"/>
    <w:rsid w:val="00153466"/>
    <w:rsid w:val="0016238B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6A77"/>
    <w:rsid w:val="002C7EB3"/>
    <w:rsid w:val="002D0492"/>
    <w:rsid w:val="002D2600"/>
    <w:rsid w:val="002D2610"/>
    <w:rsid w:val="002D43F0"/>
    <w:rsid w:val="002D6509"/>
    <w:rsid w:val="002D7376"/>
    <w:rsid w:val="002D7681"/>
    <w:rsid w:val="002E29C8"/>
    <w:rsid w:val="002E4C0B"/>
    <w:rsid w:val="002E5F9E"/>
    <w:rsid w:val="002F4AAF"/>
    <w:rsid w:val="002F4D73"/>
    <w:rsid w:val="002F54BC"/>
    <w:rsid w:val="002F5C82"/>
    <w:rsid w:val="002F62B5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37FC"/>
    <w:rsid w:val="00334BE3"/>
    <w:rsid w:val="003405C3"/>
    <w:rsid w:val="00342079"/>
    <w:rsid w:val="003445D8"/>
    <w:rsid w:val="00346E2F"/>
    <w:rsid w:val="00355A02"/>
    <w:rsid w:val="003612A7"/>
    <w:rsid w:val="0036640C"/>
    <w:rsid w:val="00371062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4EEC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9393C"/>
    <w:rsid w:val="004A0D7B"/>
    <w:rsid w:val="004A6F2C"/>
    <w:rsid w:val="004B490A"/>
    <w:rsid w:val="004C3969"/>
    <w:rsid w:val="004C57E1"/>
    <w:rsid w:val="004D2575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25BB6"/>
    <w:rsid w:val="005315D5"/>
    <w:rsid w:val="00532E0A"/>
    <w:rsid w:val="00532E53"/>
    <w:rsid w:val="00533373"/>
    <w:rsid w:val="00534964"/>
    <w:rsid w:val="0053545A"/>
    <w:rsid w:val="005369C3"/>
    <w:rsid w:val="00540FAF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08B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3AF"/>
    <w:rsid w:val="005F682B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3CCF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6BCC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29BF"/>
    <w:rsid w:val="007834FD"/>
    <w:rsid w:val="007853B0"/>
    <w:rsid w:val="00790A88"/>
    <w:rsid w:val="00790AB6"/>
    <w:rsid w:val="00791A2A"/>
    <w:rsid w:val="00793C2B"/>
    <w:rsid w:val="00795518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662A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A60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2692F"/>
    <w:rsid w:val="00930B0A"/>
    <w:rsid w:val="00930E01"/>
    <w:rsid w:val="00936874"/>
    <w:rsid w:val="00936993"/>
    <w:rsid w:val="00937840"/>
    <w:rsid w:val="00940E54"/>
    <w:rsid w:val="00943D66"/>
    <w:rsid w:val="00947AF8"/>
    <w:rsid w:val="00950581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1F19"/>
    <w:rsid w:val="009C670C"/>
    <w:rsid w:val="009D0E99"/>
    <w:rsid w:val="009D3536"/>
    <w:rsid w:val="009D4197"/>
    <w:rsid w:val="009D4CF1"/>
    <w:rsid w:val="009D5343"/>
    <w:rsid w:val="009D6EDA"/>
    <w:rsid w:val="009D7DD0"/>
    <w:rsid w:val="009E5D6D"/>
    <w:rsid w:val="009E5F18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272B"/>
    <w:rsid w:val="00A3598F"/>
    <w:rsid w:val="00A405B5"/>
    <w:rsid w:val="00A42167"/>
    <w:rsid w:val="00A45260"/>
    <w:rsid w:val="00A46436"/>
    <w:rsid w:val="00A50E8F"/>
    <w:rsid w:val="00A54331"/>
    <w:rsid w:val="00A5687A"/>
    <w:rsid w:val="00A57AB7"/>
    <w:rsid w:val="00A57DB1"/>
    <w:rsid w:val="00A62CBC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583"/>
    <w:rsid w:val="00B35741"/>
    <w:rsid w:val="00B3597F"/>
    <w:rsid w:val="00B360EA"/>
    <w:rsid w:val="00B42B7C"/>
    <w:rsid w:val="00B45ADA"/>
    <w:rsid w:val="00B50AD5"/>
    <w:rsid w:val="00B53929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5B3B"/>
    <w:rsid w:val="00C56925"/>
    <w:rsid w:val="00C66216"/>
    <w:rsid w:val="00C70561"/>
    <w:rsid w:val="00C73B80"/>
    <w:rsid w:val="00C74E55"/>
    <w:rsid w:val="00C826A4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EC8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069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39FA"/>
    <w:rsid w:val="00D74474"/>
    <w:rsid w:val="00D745AC"/>
    <w:rsid w:val="00D77EA4"/>
    <w:rsid w:val="00D80C2F"/>
    <w:rsid w:val="00D81B0E"/>
    <w:rsid w:val="00D82FFF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B406E"/>
    <w:rsid w:val="00DC4A9E"/>
    <w:rsid w:val="00DC5D72"/>
    <w:rsid w:val="00DD1F8C"/>
    <w:rsid w:val="00DD3FFD"/>
    <w:rsid w:val="00DD6415"/>
    <w:rsid w:val="00DD6682"/>
    <w:rsid w:val="00DD6D8C"/>
    <w:rsid w:val="00DD7495"/>
    <w:rsid w:val="00DE5F69"/>
    <w:rsid w:val="00DF412D"/>
    <w:rsid w:val="00DF4887"/>
    <w:rsid w:val="00DF674F"/>
    <w:rsid w:val="00DF6911"/>
    <w:rsid w:val="00DF6C0A"/>
    <w:rsid w:val="00E00DC3"/>
    <w:rsid w:val="00E022F5"/>
    <w:rsid w:val="00E0562A"/>
    <w:rsid w:val="00E06B58"/>
    <w:rsid w:val="00E07512"/>
    <w:rsid w:val="00E14BDA"/>
    <w:rsid w:val="00E14EAA"/>
    <w:rsid w:val="00E1639E"/>
    <w:rsid w:val="00E16FD3"/>
    <w:rsid w:val="00E225DA"/>
    <w:rsid w:val="00E22F6C"/>
    <w:rsid w:val="00E23AF8"/>
    <w:rsid w:val="00E26155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49A7"/>
    <w:rsid w:val="00E76707"/>
    <w:rsid w:val="00E82456"/>
    <w:rsid w:val="00E83529"/>
    <w:rsid w:val="00E910A8"/>
    <w:rsid w:val="00E924D4"/>
    <w:rsid w:val="00E94A07"/>
    <w:rsid w:val="00E96356"/>
    <w:rsid w:val="00E971A7"/>
    <w:rsid w:val="00EA028A"/>
    <w:rsid w:val="00EA403E"/>
    <w:rsid w:val="00EA7498"/>
    <w:rsid w:val="00EC0019"/>
    <w:rsid w:val="00EC3B55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EE5F4F"/>
    <w:rsid w:val="00F02A50"/>
    <w:rsid w:val="00F03F3A"/>
    <w:rsid w:val="00F040DB"/>
    <w:rsid w:val="00F067A8"/>
    <w:rsid w:val="00F111CE"/>
    <w:rsid w:val="00F11F5E"/>
    <w:rsid w:val="00F14DD1"/>
    <w:rsid w:val="00F15FF0"/>
    <w:rsid w:val="00F2165F"/>
    <w:rsid w:val="00F273C5"/>
    <w:rsid w:val="00F3035B"/>
    <w:rsid w:val="00F328AD"/>
    <w:rsid w:val="00F428BC"/>
    <w:rsid w:val="00F46E60"/>
    <w:rsid w:val="00F54091"/>
    <w:rsid w:val="00F570D6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74EBB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2D0B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2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4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4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4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4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2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4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4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4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4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601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368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94318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04024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3602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3639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893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651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12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616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0754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93103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85416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30932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5929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62503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7018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451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74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6643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4684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87770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46725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13649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9232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5985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883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829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3465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3085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24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5342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47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9572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02499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73264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5966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657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959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9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27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1092</izvorni_sadrzaj>
    <derivirana_varijabla naziv="DomainObject.Predmet.Broj_1">1092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St-1092/2017</izvorni_sadrzaj>
    <derivirana_varijabla naziv="DomainObject.Predmet.OznakaBroj_1">St-1092/2017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TALES USLUGE TURISTIČKA AGENCIJA d.o.o.</izvorni_sadrzaj>
    <derivirana_varijabla naziv="DomainObject.Predmet.ProtustrankaFormated_1">  TALES USLUGE TURISTIČKA AGENCIJA d.o.o.</derivirana_varijabla>
  </DomainObject.Predmet.ProtustrankaFormated>
  <DomainObject.Predmet.ProtustrankaFormatedOIB>
    <izvorni_sadrzaj>  TALES USLUGE TURISTIČKA AGENCIJA d.o.o., OIB 22022080129</izvorni_sadrzaj>
    <derivirana_varijabla naziv="DomainObject.Predmet.ProtustrankaFormatedOIB_1">  TALES USLUGE TURISTIČKA AGENCIJA d.o.o., OIB 22022080129</derivirana_varijabla>
  </DomainObject.Predmet.ProtustrankaFormatedOIB>
  <DomainObject.Predmet.ProtustrankaFormatedWithAdress>
    <izvorni_sadrzaj> TALES USLUGE TURISTIČKA AGENCIJA d.o.o., Ćire Truhelke 39, 10000 Zagreb</izvorni_sadrzaj>
    <derivirana_varijabla naziv="DomainObject.Predmet.ProtustrankaFormatedWithAdress_1"> TALES USLUGE TURISTIČKA AGENCIJA d.o.o., Ćire Truhelke 39, 10000 Zagreb</derivirana_varijabla>
  </DomainObject.Predmet.ProtustrankaFormatedWithAdress>
  <DomainObject.Predmet.ProtustrankaFormatedWithAdressOIB>
    <izvorni_sadrzaj> TALES USLUGE TURISTIČKA AGENCIJA d.o.o., OIB 22022080129, Ćire Truhelke 39, 10000 Zagreb</izvorni_sadrzaj>
    <derivirana_varijabla naziv="DomainObject.Predmet.ProtustrankaFormatedWithAdressOIB_1"> TALES USLUGE TURISTIČKA AGENCIJA d.o.o., OIB 22022080129, Ćire Truhelke 39, 10000 Zagreb</derivirana_varijabla>
  </DomainObject.Predmet.ProtustrankaFormatedWithAdressOIB>
  <DomainObject.Predmet.ProtustrankaWithAdress>
    <izvorni_sadrzaj>TALES USLUGE TURISTIČKA AGENCIJA d.o.o. Ćire Truhelke 39, 10000 Zagreb</izvorni_sadrzaj>
    <derivirana_varijabla naziv="DomainObject.Predmet.ProtustrankaWithAdress_1">TALES USLUGE TURISTIČKA AGENCIJA d.o.o. Ćire Truhelke 39, 10000 Zagreb</derivirana_varijabla>
  </DomainObject.Predmet.ProtustrankaWithAdress>
  <DomainObject.Predmet.ProtustrankaWithAdressOIB>
    <izvorni_sadrzaj>TALES USLUGE TURISTIČKA AGENCIJA d.o.o., OIB 22022080129, Ćire Truhelke 39, 10000 Zagreb</izvorni_sadrzaj>
    <derivirana_varijabla naziv="DomainObject.Predmet.ProtustrankaWithAdressOIB_1">TALES USLUGE TURISTIČKA AGENCIJA d.o.o., OIB 22022080129, Ćire Truhelke 39, 10000 Zagreb</derivirana_varijabla>
  </DomainObject.Predmet.ProtustrankaWithAdressOIB>
  <DomainObject.Predmet.ProtustrankaNazivFormated>
    <izvorni_sadrzaj>TALES USLUGE TURISTIČKA AGENCIJA d.o.o.</izvorni_sadrzaj>
    <derivirana_varijabla naziv="DomainObject.Predmet.ProtustrankaNazivFormated_1">TALES USLUGE TURISTIČKA AGENCIJA d.o.o.</derivirana_varijabla>
  </DomainObject.Predmet.ProtustrankaNazivFormated>
  <DomainObject.Predmet.ProtustrankaNazivFormatedOIB>
    <izvorni_sadrzaj>TALES USLUGE TURISTIČKA AGENCIJA d.o.o., OIB 22022080129</izvorni_sadrzaj>
    <derivirana_varijabla naziv="DomainObject.Predmet.ProtustrankaNazivFormatedOIB_1">TALES USLUGE TURISTIČKA AGENCIJA d.o.o., OIB 22022080129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TALES USLUGE TURISTIČKA AGENCIJA d.o.o.</item>
    </izvorni_sadrzaj>
    <derivirana_varijabla naziv="DomainObject.Predmet.ProtuStrankaListFormated_1">
      <item>TALES USLUGE TURISTIČKA AGENCIJA d.o.o.</item>
    </derivirana_varijabla>
  </DomainObject.Predmet.ProtuStrankaListFormated>
  <DomainObject.Predmet.ProtuStrankaListFormatedOIB>
    <izvorni_sadrzaj>
      <item>TALES USLUGE TURISTIČKA AGENCIJA d.o.o., OIB 22022080129</item>
    </izvorni_sadrzaj>
    <derivirana_varijabla naziv="DomainObject.Predmet.ProtuStrankaListFormatedOIB_1">
      <item>TALES USLUGE TURISTIČKA AGENCIJA d.o.o., OIB 22022080129</item>
    </derivirana_varijabla>
  </DomainObject.Predmet.ProtuStrankaListFormatedOIB>
  <DomainObject.Predmet.ProtuStrankaListFormatedWithAdress>
    <izvorni_sadrzaj>
      <item>TALES USLUGE TURISTIČKA AGENCIJA d.o.o., Ćire Truhelke 39, 10000 Zagreb</item>
    </izvorni_sadrzaj>
    <derivirana_varijabla naziv="DomainObject.Predmet.ProtuStrankaListFormatedWithAdress_1">
      <item>TALES USLUGE TURISTIČKA AGENCIJA d.o.o., Ćire Truhelke 39, 10000 Zagreb</item>
    </derivirana_varijabla>
  </DomainObject.Predmet.ProtuStrankaListFormatedWithAdress>
  <DomainObject.Predmet.ProtuStrankaListFormatedWithAdressOIB>
    <izvorni_sadrzaj>
      <item>TALES USLUGE TURISTIČKA AGENCIJA d.o.o., OIB 22022080129, Ćire Truhelke 39, 10000 Zagreb</item>
    </izvorni_sadrzaj>
    <derivirana_varijabla naziv="DomainObject.Predmet.ProtuStrankaListFormatedWithAdressOIB_1">
      <item>TALES USLUGE TURISTIČKA AGENCIJA d.o.o., OIB 22022080129, Ćire Truhelke 39, 10000 Zagreb</item>
    </derivirana_varijabla>
  </DomainObject.Predmet.ProtuStrankaListFormatedWithAdressOIB>
  <DomainObject.Predmet.ProtuStrankaListNazivFormated>
    <izvorni_sadrzaj>
      <item>TALES USLUGE TURISTIČKA AGENCIJA d.o.o.</item>
    </izvorni_sadrzaj>
    <derivirana_varijabla naziv="DomainObject.Predmet.ProtuStrankaListNazivFormated_1">
      <item>TALES USLUGE TURISTIČKA AGENCIJA d.o.o.</item>
    </derivirana_varijabla>
  </DomainObject.Predmet.ProtuStrankaListNazivFormated>
  <DomainObject.Predmet.ProtuStrankaListNazivFormatedOIB>
    <izvorni_sadrzaj>
      <item>TALES USLUGE TURISTIČKA AGENCIJA d.o.o., OIB 22022080129</item>
    </izvorni_sadrzaj>
    <derivirana_varijabla naziv="DomainObject.Predmet.ProtuStrankaListNazivFormatedOIB_1">
      <item>TALES USLUGE TURISTIČKA AGENCIJA d.o.o., OIB 22022080129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TALES USLUGE TURISTIČKA AGENCIJA d.o.o.</izvorni_sadrzaj>
    <derivirana_varijabla naziv="DomainObject.Predmet.ProtustrankaIDrugi_1">TALES USLUGE TURISTIČKA 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TALES USLUGE TURISTIČKA AGENCIJA d.o.o., OIB 22022080129, Ćire Truhelke 39, 10000 Zagreb</izvorni_sadrzaj>
    <derivirana_varijabla naziv="DomainObject.Predmet.ProtustrankaIDrugiAdressOIB_1">TALES USLUGE TURISTIČKA AGENCIJA d.o.o., OIB 22022080129, Ćire Truhelke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TALES USLUGE TURISTIČKA AGENCIJA d.o.o.</item>
      <item>FINA Regionalni centar Zagreb</item>
    </izvorni_sadrzaj>
    <derivirana_varijabla naziv="DomainObject.Predmet.SudioniciListNaziv_1">
      <item>TALES USLUGE TURISTIČKA AGENCIJA d.o.o.</item>
      <item>FINA Regionalni centar Zagreb</item>
    </derivirana_varijabla>
  </DomainObject.Predmet.SudioniciListNaziv>
  <DomainObject.Predmet.SudioniciListAdressOIB>
    <izvorni_sadrzaj>
      <item>TALES USLUGE TURISTIČKA AGENCIJA d.o.o., OIB 22022080129, Ćire Truhelke 39,10000 Zagreb</item>
      <item>FINA Regionalni centar Zagreb, OIB 85821130368, Trg svibanjskih žrtava 1995. 1,10000 Zagreb</item>
    </izvorni_sadrzaj>
    <derivirana_varijabla naziv="DomainObject.Predmet.SudioniciListAdressOIB_1">
      <item>TALES USLUGE TURISTIČKA AGENCIJA d.o.o., OIB 22022080129, Ćire Truhelke 39,10000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22022080129</item>
      <item>, OIB 85821130368</item>
    </izvorni_sadrzaj>
    <derivirana_varijabla naziv="DomainObject.Predmet.SudioniciListNazivOIB_1">
      <item>, OIB 22022080129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3EBCF3-B62B-4E6A-8AED-FABB3CB72E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401</properties:Words>
  <properties:Characters>2212</properties:Characters>
  <properties:Lines>51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2017-08-04T04:38:00Z</dcterms:created>
  <dc:creator>Korisnik</dc:creator>
  <cp:lastModifiedBy>Sanja Ban</cp:lastModifiedBy>
  <cp:lastPrinted>2017-08-04T04:39:00Z</cp:lastPrinted>
  <dcterms:modified xmlns:xsi="http://www.w3.org/2001/XMLSchema-instance" xsi:type="dcterms:W3CDTF">2017-08-04T04:40:00Z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