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5c8a" w14:paraId="8fb5c8a" w:rsidRDefault="00AE649C" w:rsidP="006714F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714FE" w:rsidP="006714F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14FE" w:rsidP="006714FE" w:rsidR="00AE649C" w:rsidRPr="00B76F3C">
      <w:pPr>
        <w:pStyle w:val="SudSjedite"/>
      </w:pPr>
      <w:r>
        <w:t xml:space="preserve">                                                                                                      Poslovni broj: 4 St-620/15-4</w:t>
      </w:r>
    </w:p>
    <w:p w:rsidRDefault="006714FE" w:rsidP="006714FE" w:rsidR="006714F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714FE" w:rsidP="006714FE" w:rsidR="006714F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714FE" w:rsidP="006714FE" w:rsidR="006714F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714FE" w:rsidP="006714FE" w:rsidR="006714F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714FE" w:rsidP="006714FE" w:rsidR="006714FE">
      <w:pPr>
        <w:spacing w:after="0"/>
        <w:jc w:val="right"/>
        <w:rPr>
          <w:lang w:eastAsia="hr-HR"/>
        </w:rPr>
      </w:pPr>
    </w:p>
    <w:p w:rsidRDefault="006714FE" w:rsidP="006714FE" w:rsidR="006714FE">
      <w:pPr>
        <w:spacing w:after="0"/>
        <w:jc w:val="right"/>
      </w:pPr>
    </w:p>
    <w:p w:rsidRDefault="006714FE" w:rsidP="006714FE" w:rsidR="006714FE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RIF BIRO, društvo s ograničenom odgovornošću za računovodstveno-financijske usluge, poslovni konzalting, trgovinu i ugostiteljstvo, Čakovec, Trg Eugena Kvaternika 13/1, OIB: 48630571506,  5. studenoga 2015. temeljem čl. 430. Stečajnog zakona („NN“ 71/15, u daljnjem tekstu SZ) objavljuje sljedeći</w:t>
      </w:r>
    </w:p>
    <w:p w:rsidRDefault="006714FE" w:rsidP="006714FE" w:rsidR="006714FE">
      <w:pPr>
        <w:spacing w:after="0"/>
        <w:jc w:val="center"/>
      </w:pPr>
    </w:p>
    <w:p w:rsidRDefault="006714FE" w:rsidP="006714FE" w:rsidR="006714FE">
      <w:pPr>
        <w:spacing w:after="0"/>
        <w:jc w:val="center"/>
      </w:pPr>
      <w:r>
        <w:t>OGLAS</w:t>
      </w:r>
    </w:p>
    <w:p w:rsidRDefault="006714FE" w:rsidP="006714FE" w:rsidR="006714FE">
      <w:pPr>
        <w:spacing w:after="0"/>
      </w:pPr>
    </w:p>
    <w:p w:rsidRDefault="006714FE" w:rsidP="006714FE" w:rsidR="006714FE">
      <w:pPr>
        <w:spacing w:after="0"/>
        <w:jc w:val="both"/>
      </w:pPr>
      <w:r>
        <w:t>1/</w:t>
      </w:r>
      <w:r>
        <w:tab/>
        <w:t>Utvrđuje se da ukupni iznos evidentiranog duga dužnika RIF BIRO, društvo s ograničenom odgovornošću za računovodstveno-financijske usluge, poslovni konzalting, trgovinu i ugostiteljstvo, Čakovec, Trg Eugena Kvaternika 13/1, OIB: 48630571506 iznosi 75.335.051,27 kn.</w:t>
      </w:r>
    </w:p>
    <w:p w:rsidRDefault="006714FE" w:rsidP="006714FE" w:rsidR="006714FE">
      <w:pPr>
        <w:spacing w:after="0"/>
        <w:jc w:val="both"/>
      </w:pPr>
    </w:p>
    <w:p w:rsidRDefault="006714FE" w:rsidP="006714FE" w:rsidR="006714FE">
      <w:pPr>
        <w:spacing w:after="0"/>
        <w:jc w:val="both"/>
      </w:pPr>
      <w:r>
        <w:t>2/</w:t>
      </w:r>
      <w:r>
        <w:tab/>
        <w:t xml:space="preserve"> Poziva se direktor dužnika Darinka Krička iz Čakovca, Trg E. Kvaternika 13, OIB: 30492341456 da u roku od 15 dana od dana objave ovog oglasa na e-oglasnoj ploči suda podnese ovome sudu, pozivom na gornji broj spisa, javnobilježnički ovjerovljeni prokazni popis imovine i obveza dužnika na propisanom obrascu.</w:t>
      </w:r>
    </w:p>
    <w:p w:rsidRDefault="006714FE" w:rsidP="006714FE" w:rsidR="006714FE">
      <w:pPr>
        <w:spacing w:after="0"/>
        <w:jc w:val="both"/>
      </w:pPr>
    </w:p>
    <w:p w:rsidRDefault="006714FE" w:rsidP="006714FE" w:rsidR="006714FE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714FE" w:rsidP="006714FE" w:rsidR="006714FE">
      <w:pPr>
        <w:spacing w:after="0"/>
      </w:pPr>
    </w:p>
    <w:p w:rsidRDefault="006714FE" w:rsidP="006714FE" w:rsidR="006714F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714FE" w:rsidP="006714FE" w:rsidR="006714FE">
      <w:pPr>
        <w:spacing w:after="0"/>
        <w:jc w:val="both"/>
        <w:rPr>
          <w:color w:val="000000"/>
        </w:rPr>
      </w:pPr>
      <w:r>
        <w:tab/>
      </w:r>
    </w:p>
    <w:p w:rsidRDefault="006714FE" w:rsidP="006714FE" w:rsidR="006714F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22062015 otvoren kod Hrvatske poštanske banke. </w:t>
      </w:r>
    </w:p>
    <w:p w:rsidRDefault="006714FE" w:rsidP="006714FE" w:rsidR="006714F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6714FE" w:rsidP="006714FE" w:rsidR="006714FE">
      <w:pPr>
        <w:spacing w:after="0"/>
        <w:jc w:val="both"/>
      </w:pPr>
    </w:p>
    <w:p w:rsidRDefault="006714FE" w:rsidP="006714FE" w:rsidR="006714FE">
      <w:pPr>
        <w:spacing w:after="0"/>
        <w:jc w:val="center"/>
      </w:pPr>
      <w:r>
        <w:t>U Varaždinu, 5. studenoga 2015.</w:t>
      </w:r>
    </w:p>
    <w:p w:rsidRDefault="006714FE" w:rsidP="006714FE" w:rsidR="006714FE">
      <w:pPr>
        <w:spacing w:after="0"/>
        <w:jc w:val="both"/>
      </w:pPr>
    </w:p>
    <w:p w:rsidRDefault="006714FE" w:rsidP="006714FE" w:rsidR="006714F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714FE" w:rsidP="006714FE" w:rsidR="006714FE">
      <w:pPr>
        <w:spacing w:after="0"/>
      </w:pPr>
    </w:p>
    <w:p w:rsidRDefault="006714FE" w:rsidP="006714FE" w:rsidR="006714F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6714FE" w:rsidR="00CB0EA4">
      <w:pPr>
        <w:pStyle w:val="Naslovdokumenta"/>
        <w:spacing w:after="0"/>
      </w:pPr>
    </w:p>
    <w:p w:rsidRDefault="0071688E" w:rsidP="006714FE" w:rsidR="0071688E">
      <w:pPr>
        <w:pStyle w:val="Poetniodjeljak"/>
        <w:spacing w:after="0"/>
      </w:pPr>
    </w:p>
    <w:p w:rsidRDefault="00A21F0D" w:rsidP="006714FE" w:rsidR="00A21F0D">
      <w:pPr>
        <w:pStyle w:val="NormaleSPIS"/>
        <w:spacing w:after="0"/>
        <w:rPr>
          <w:noProof/>
        </w:rPr>
      </w:pPr>
    </w:p>
    <w:p w:rsidRDefault="00DA0242" w:rsidP="006714F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4F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87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St-620/2015-4</izvorni_sadrzaj>
    <derivirana_varijabla naziv="DomainObject.Oznaka_1">St-620/2015-4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 zastupanog po punomoćniku Darinka Krička</izvorni_sadrzaj>
    <derivirana_varijabla naziv="DomainObject.Predmet.ProtustrankaFormated_1">  RIF BIRO, društvo s ograničenom odgovornošću za računovodstveno-financijske usluge, poslovni konzalting, trgovinu i ugostit zastupanog po punomoćniku Darinka Krička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Darinka Krička</izvorni_sadrzaj>
    <derivirana_varijabla naziv="DomainObject.Predmet.ProtustrankaFormatedOIB_1">  RIF BIRO, društvo s ograničenom odgovornošću za računovodstveno-financijske usluge, poslovni konzalting, trgovinu i ugostit, OIB 48630571506 zastupanog po punomoćniku Darinka Krička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Darinka Krička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Darinka Krička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Darinka Krička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Darinka Krička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75335051.27</izvorni_sadrzaj>
    <derivirana_varijabla naziv="DomainObject.Predmet.TrenutnaVrijednost_1">75335051.27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Darinka Krička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Darinka Krička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Darinka Krička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Darinka Krička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Darinka Krička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Darinka Krička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Darinka Krička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Darinka Krička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E-oglasna ploča</item>
      <item>Sudski registar, Trgovački sud u Varaždinu</item>
      <item>Darinka Krička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E-oglasna ploča</item>
      <item>Sudski registar, Trgovački sud u Varaždinu</item>
      <item>Darinka Krička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E-oglasna ploča</item>
      <item>Sudski registar, Trgovački sud u Varaždinu</item>
      <item>Darinka Krička, OIB 30492341456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E-oglasna ploča</item>
      <item>Sudski registar, Trgovački sud u Varaždinu</item>
      <item>Darinka Krička, OIB 30492341456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E-oglasna ploča</item>
      <item>Sudski registar, Trgovački sud u Varaždinu</item>
      <item>Darinka Krička, Trg Eugena Kvaternika 13, 40000 Čakovec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E-oglasna ploča</item>
      <item>Sudski registar, Trgovački sud u Varaždinu</item>
      <item>Darinka Krička, Trg Eugena Kvaternika 13, 40000 Čakovec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Darinka Krička, OIB 30492341456, Trg Eugena Kvaternika 13, 40000 Čakovec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E-oglasna ploča</item>
      <item>Sudski registar, Trgovački sud u Varaždinu</item>
      <item>Darinka Krička, OIB 30492341456, Trg Eugena Kvaternika 13, 40000 Čakovec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Darinka Krička</item>
    </izvorni_sadrzaj>
    <derivirana_varijabla naziv="DomainObject.Predmet.OstaliListNazivFormated_1">
      <item>E-oglasna ploča</item>
      <item>Sudski registar, Trgovački sud u Varaždinu</item>
      <item>Darinka Krička</item>
    </derivirana_varijabla>
  </DomainObject.Predmet.OstaliListNazivFormated>
  <DomainObject.Predmet.OstaliListNazivFormatedOIB>
    <izvorni_sadrzaj>
      <item>E-oglasna ploča</item>
      <item>Sudski registar, Trgovački sud u Varaždinu</item>
      <item>Darinka Krička, OIB 30492341456</item>
    </izvorni_sadrzaj>
    <derivirana_varijabla naziv="DomainObject.Predmet.OstaliListNazivFormatedOIB_1">
      <item>E-oglasna ploča</item>
      <item>Sudski registar, Trgovački sud u Varaždinu</item>
      <item>Darinka Krička, OIB 30492341456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St-620/2015-4</izvorni_sadrzaj>
    <derivirana_varijabla naziv="DomainObject.PoslovniBrojDokumenta_1">St-620/2015-4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RIF BIRO, društvo s ograničenom odgovornošću za računovodstveno-financijske usluge, poslovni konzalting, trgovinu i ugostit</item>
      <item>E-oglasna ploča</item>
      <item>Sudski registar, Trgovački sud u Varaždinu</item>
      <item>Darinka Krička</item>
    </izvorni_sadrzaj>
    <derivirana_varijabla naziv="DomainObject.Predmet.SudioniciListNaziv_1">
      <item>Financijska agencija</item>
      <item>RIF BIRO, društvo s ograničenom odgovornošću za računovodstveno-financijske usluge, poslovni konzalting, trgovinu i ugostit</item>
      <item>E-oglasna ploča</item>
      <item>Sudski registar, Trgovački sud u Varaždinu</item>
      <item>Darinka Krička</item>
    </derivirana_varijabla>
  </DomainObject.Predmet.SudioniciListNaziv>
  <DomainObject.Predmet.SudioniciListAdressOIB>
    <izvorni_sadrzaj>
      <item>Financijska agencija, OIB 85821130368, A. Cesarca 2,42000 Varaždin</item>
      <item>RIF BIRO, društvo s ograničenom odgovornošću za računovodstveno-financijske usluge, poslovni konzalting, trgovinu i ugostit, OIB 48630571506, Trg Eugena Kvaternika 13/1,40000 Čakovec</item>
      <item>E-oglasna ploča</item>
      <item>Sudski registar, Trgovački sud u Varaždinu</item>
      <item>Darinka Krička, OIB 30492341456, Trg Eugena Kvaternika 13,40000 Čakovec</item>
    </izvorni_sadrzaj>
    <derivirana_varijabla naziv="DomainObject.Predmet.SudioniciListAdressOIB_1">
      <item>Financijska agencija, OIB 85821130368, A. Cesarca 2,42000 Varaždin</item>
      <item>RIF BIRO, društvo s ograničenom odgovornošću za računovodstveno-financijske usluge, poslovni konzalting, trgovinu i ugostit, OIB 48630571506, Trg Eugena Kvaternika 13/1,40000 Čakovec</item>
      <item>E-oglasna ploča</item>
      <item>Sudski registar, Trgovački sud u Varaždinu</item>
      <item>Darinka Krička, OIB 30492341456, Trg Eugena Kvaternika 13,40000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92F44-9817-482C-ABF2-81F08734E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2220</properties:Characters>
  <properties:Lines>57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2015-11-05T14:15:00Z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