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11b1" w14:paraId="c9a11b1" w:rsidRDefault="00A96AAC" w:rsidP="00910611" w:rsidR="00A96A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AAC" w:rsidP="00910611" w:rsidR="00A96AAC">
      <w:r>
        <w:rPr>
          <w:rFonts w:eastAsia="MS Mincho"/>
        </w:rPr>
        <w:t>REPUBLIKA HRVATSKA</w:t>
      </w:r>
    </w:p>
    <w:p w:rsidRDefault="00A96AAC" w:rsidP="00910611" w:rsidR="00A96AAC">
      <w:r>
        <w:rPr>
          <w:rFonts w:eastAsia="MS Mincho"/>
        </w:rPr>
        <w:t>TRGOVAČKI SUD U RIJECI</w:t>
      </w:r>
    </w:p>
    <w:p w:rsidRDefault="00A96AAC" w:rsidR="00A96A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F97FBA" w:rsidP="00362B8B" w:rsidR="00362B8B" w:rsidRPr="00B03296">
      <w:pPr>
        <w:jc w:val="right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="00DB05E6" w:rsidRPr="00B03296">
        <w:rPr>
          <w:rFonts w:cs="Times New Roman" w:hAnsi="Times New Roman" w:ascii="Times New Roman"/>
        </w:rPr>
        <w:t xml:space="preserve">Posl.br. </w:t>
      </w:r>
      <w:r w:rsidR="003B76F8" w:rsidRPr="00B03296">
        <w:rPr>
          <w:rFonts w:cs="Times New Roman" w:hAnsi="Times New Roman" w:ascii="Times New Roman"/>
        </w:rPr>
        <w:t>14</w:t>
      </w:r>
      <w:r w:rsidR="00DB05E6" w:rsidRPr="00B03296">
        <w:rPr>
          <w:rFonts w:cs="Times New Roman" w:hAnsi="Times New Roman" w:ascii="Times New Roman"/>
        </w:rPr>
        <w:t xml:space="preserve"> St-</w:t>
      </w:r>
      <w:r w:rsidR="00B03296" w:rsidRPr="00B03296">
        <w:rPr>
          <w:rFonts w:cs="Times New Roman" w:hAnsi="Times New Roman" w:ascii="Times New Roman"/>
        </w:rPr>
        <w:t>1010</w:t>
      </w:r>
      <w:r w:rsidR="00D247E5" w:rsidRPr="00B03296">
        <w:rPr>
          <w:rFonts w:cs="Times New Roman" w:hAnsi="Times New Roman" w:ascii="Times New Roman"/>
        </w:rPr>
        <w:t>/2013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6459B2" w:rsidP="00362B8B" w:rsidR="006459B2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B03296" w:rsidP="00B03296" w:rsidR="00D26E97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hAnsi="Times New Roman" w:ascii="Times New Roman"/>
        </w:rPr>
        <w:tab/>
      </w:r>
      <w:r w:rsidRPr="00B03296">
        <w:rPr>
          <w:rFonts w:hAnsi="Times New Roman" w:ascii="Times New Roman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</w:t>
      </w:r>
      <w:proofErr w:type="spellStart"/>
      <w:r w:rsidRPr="00B03296">
        <w:rPr>
          <w:rFonts w:hAnsi="Times New Roman" w:ascii="Times New Roman"/>
        </w:rPr>
        <w:t>Dubrova</w:t>
      </w:r>
      <w:proofErr w:type="spellEnd"/>
      <w:r w:rsidRPr="00B03296">
        <w:rPr>
          <w:rFonts w:hAnsi="Times New Roman" w:ascii="Times New Roman"/>
        </w:rPr>
        <w:t xml:space="preserve"> 3, OIB: 41520631744, dana </w:t>
      </w:r>
      <w:r w:rsidR="000D2326">
        <w:rPr>
          <w:rFonts w:hAnsi="Times New Roman" w:ascii="Times New Roman"/>
        </w:rPr>
        <w:t>24. ožujka</w:t>
      </w:r>
      <w:r w:rsidRPr="00B03296">
        <w:rPr>
          <w:rFonts w:hAnsi="Times New Roman" w:ascii="Times New Roman"/>
        </w:rPr>
        <w:t xml:space="preserve"> 201</w:t>
      </w:r>
      <w:r w:rsidR="000D2326">
        <w:rPr>
          <w:rFonts w:hAnsi="Times New Roman" w:ascii="Times New Roman"/>
        </w:rPr>
        <w:t>7</w:t>
      </w:r>
      <w:r w:rsidRPr="00B03296">
        <w:rPr>
          <w:rFonts w:hAnsi="Times New Roman" w:ascii="Times New Roman"/>
        </w:rPr>
        <w:t xml:space="preserve">. godine </w:t>
      </w:r>
      <w:r w:rsidR="00226F12" w:rsidRPr="00B03296">
        <w:rPr>
          <w:rFonts w:cs="Times New Roman" w:hAnsi="Times New Roman" w:ascii="Times New Roman"/>
        </w:rPr>
        <w:t>saziva</w:t>
      </w:r>
      <w:r w:rsidR="00D26E97" w:rsidRPr="00B03296">
        <w:rPr>
          <w:rFonts w:cs="Times New Roman" w:hAnsi="Times New Roman" w:ascii="Times New Roman"/>
        </w:rPr>
        <w:t xml:space="preserve">  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</w:p>
    <w:p w:rsidRDefault="002C4A8F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SKUPŠTINU</w:t>
      </w:r>
      <w:r w:rsidR="00362B8B" w:rsidRPr="00B0329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</w:rPr>
        <w:t>stečajnog dužnika</w:t>
      </w:r>
      <w:r w:rsidR="0078318A" w:rsidRPr="00B03296">
        <w:rPr>
          <w:rFonts w:cs="Times New Roman" w:hAnsi="Times New Roman" w:ascii="Times New Roman"/>
        </w:rPr>
        <w:t xml:space="preserve"> </w:t>
      </w:r>
      <w:r w:rsidR="00B03296" w:rsidRPr="00B03296">
        <w:rPr>
          <w:rFonts w:hAnsi="Times New Roman" w:ascii="Times New Roman"/>
        </w:rPr>
        <w:t xml:space="preserve">OKUS MORA, društvo s ograničenom odgovornošću za proizvodnju, trgovinu i usluge Novi Vinodolski (Grad Novi Vinodolski), </w:t>
      </w:r>
      <w:proofErr w:type="spellStart"/>
      <w:r w:rsidR="00B03296" w:rsidRPr="00B03296">
        <w:rPr>
          <w:rFonts w:hAnsi="Times New Roman" w:ascii="Times New Roman"/>
        </w:rPr>
        <w:t>Dubrova</w:t>
      </w:r>
      <w:proofErr w:type="spellEnd"/>
      <w:r w:rsidR="00B03296" w:rsidRPr="00B03296">
        <w:rPr>
          <w:rFonts w:hAnsi="Times New Roman" w:ascii="Times New Roman"/>
        </w:rPr>
        <w:t xml:space="preserve"> 3, OIB: 41520631744</w:t>
      </w:r>
      <w:r w:rsidR="005C7DB3" w:rsidRPr="00B03296">
        <w:rPr>
          <w:rFonts w:cs="Times New Roman" w:hAnsi="Times New Roman" w:ascii="Times New Roman"/>
          <w:bCs w:val="false"/>
        </w:rPr>
        <w:t>,</w:t>
      </w:r>
      <w:r w:rsidRPr="00B03296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koja će se održati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</w:p>
    <w:p w:rsidRDefault="000D2326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11. travnja 2017</w:t>
      </w:r>
      <w:r w:rsidR="006459B2" w:rsidRPr="00B03296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11</w:t>
      </w:r>
      <w:r w:rsidR="00957E7D" w:rsidRPr="00B03296">
        <w:rPr>
          <w:rFonts w:cs="Times New Roman" w:hAnsi="Times New Roman" w:ascii="Times New Roman"/>
        </w:rPr>
        <w:t>,</w:t>
      </w:r>
      <w:r w:rsidR="00914B68">
        <w:rPr>
          <w:rFonts w:cs="Times New Roman" w:hAnsi="Times New Roman" w:ascii="Times New Roman"/>
        </w:rPr>
        <w:t>30</w:t>
      </w:r>
      <w:r w:rsidR="00257A40" w:rsidRPr="00B03296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Dnevni red Skupštine vjerovnika:</w:t>
      </w:r>
    </w:p>
    <w:p w:rsidRDefault="00B03296" w:rsidP="000D2326" w:rsidR="00257A40">
      <w:pPr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Davanje suglasnosti </w:t>
      </w:r>
      <w:r w:rsidR="000D2326">
        <w:rPr>
          <w:rFonts w:cs="Times New Roman" w:hAnsi="Times New Roman" w:ascii="Times New Roman"/>
        </w:rPr>
        <w:t xml:space="preserve">stečajnom upravitelju da sa Vlatkom Matić zaključi sudsku nagodbu u predmetu koji se pred Trgovačkim sudom u Rijeci vodi pod </w:t>
      </w:r>
      <w:proofErr w:type="spellStart"/>
      <w:r w:rsidR="000D2326">
        <w:rPr>
          <w:rFonts w:cs="Times New Roman" w:hAnsi="Times New Roman" w:ascii="Times New Roman"/>
        </w:rPr>
        <w:t>posl</w:t>
      </w:r>
      <w:proofErr w:type="spellEnd"/>
      <w:r w:rsidR="000D2326">
        <w:rPr>
          <w:rFonts w:cs="Times New Roman" w:hAnsi="Times New Roman" w:ascii="Times New Roman"/>
        </w:rPr>
        <w:t xml:space="preserve">. br. P-987/2015 </w:t>
      </w:r>
    </w:p>
    <w:p w:rsidRDefault="000D2326" w:rsidP="000D2326" w:rsidR="000D2326" w:rsidRPr="000D2326">
      <w:pPr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Davanje </w:t>
      </w:r>
      <w:r w:rsidRPr="00B03296">
        <w:rPr>
          <w:rFonts w:cs="Times New Roman" w:hAnsi="Times New Roman" w:ascii="Times New Roman"/>
        </w:rPr>
        <w:t xml:space="preserve">suglasnosti </w:t>
      </w:r>
      <w:r>
        <w:rPr>
          <w:rFonts w:cs="Times New Roman" w:hAnsi="Times New Roman" w:ascii="Times New Roman"/>
        </w:rPr>
        <w:t xml:space="preserve">stečajnom upravitelju da nekretnine </w:t>
      </w:r>
      <w:proofErr w:type="spellStart"/>
      <w:r>
        <w:rPr>
          <w:rFonts w:cs="Times New Roman" w:hAnsi="Times New Roman" w:ascii="Times New Roman"/>
        </w:rPr>
        <w:t>k.č</w:t>
      </w:r>
      <w:proofErr w:type="spellEnd"/>
      <w:r>
        <w:rPr>
          <w:rFonts w:cs="Times New Roman" w:hAnsi="Times New Roman" w:ascii="Times New Roman"/>
        </w:rPr>
        <w:t xml:space="preserve">. 6559/1 u naravi industrijska zagrada, dio industrijske zgrade, dvije gospodarske zgrade i dvor, upisano u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 xml:space="preserve">. ul. 5480 k.o. Novi, te </w:t>
      </w:r>
      <w:proofErr w:type="spellStart"/>
      <w:r>
        <w:rPr>
          <w:rFonts w:cs="Times New Roman" w:hAnsi="Times New Roman" w:ascii="Times New Roman"/>
        </w:rPr>
        <w:t>k.č</w:t>
      </w:r>
      <w:proofErr w:type="spellEnd"/>
      <w:r>
        <w:rPr>
          <w:rFonts w:cs="Times New Roman" w:hAnsi="Times New Roman" w:ascii="Times New Roman"/>
        </w:rPr>
        <w:t xml:space="preserve">. 6581/1, u naravi industrijska zgrada, gospodarska zgrada, gospodarska zgrada, gospodarska zgrada, gospodarska zgrada i dvorište, upisano u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>. ul. 5559, k.o. Novi unovči prikupljajući pisane ponude putem javnog bilježnika, s time da najniža cijena po kojoj se nekretnine mogu prodati ne bude niže od 75% od procjene koja se nalazi u stečajnom spisu.</w:t>
      </w:r>
    </w:p>
    <w:p w:rsidRDefault="00226F12" w:rsidP="000D2326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0D2326">
        <w:rPr>
          <w:rFonts w:cs="Times New Roman" w:hAnsi="Times New Roman" w:ascii="Times New Roman"/>
        </w:rPr>
        <w:t>24. ožujka 2017</w:t>
      </w:r>
      <w:r w:rsidRPr="00B03296">
        <w:rPr>
          <w:rFonts w:cs="Times New Roman" w:hAnsi="Times New Roman" w:ascii="Times New Roman"/>
        </w:rPr>
        <w:t>. godine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B03296">
        <w:rPr>
          <w:rFonts w:cs="Times New Roman" w:hAnsi="Times New Roman" w:ascii="Times New Roman"/>
        </w:rPr>
        <w:t>dostave rješenja putem njegove objave na mrežnoj stranici e-Oglasna ploča sudova</w:t>
      </w:r>
      <w:r w:rsidRPr="00B03296">
        <w:rPr>
          <w:rFonts w:cs="Times New Roman" w:hAnsi="Times New Roman" w:ascii="Times New Roman"/>
        </w:rPr>
        <w:t xml:space="preserve">. </w:t>
      </w:r>
      <w:r w:rsidR="00917C4A" w:rsidRPr="00B03296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B0329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B03296">
      <w:pPr>
        <w:rPr>
          <w:rFonts w:cs="Times New Roman" w:hAnsi="Times New Roman" w:ascii="Times New Roman"/>
        </w:rPr>
      </w:pPr>
    </w:p>
    <w:p w:rsidRDefault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DNA</w:t>
      </w:r>
    </w:p>
    <w:p w:rsidRDefault="0048551A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st. upravitelju</w:t>
      </w:r>
    </w:p>
    <w:p w:rsidRDefault="00162B27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e-</w:t>
      </w:r>
      <w:r w:rsidR="00917C4A" w:rsidRPr="00B03296">
        <w:rPr>
          <w:rFonts w:cs="Times New Roman" w:hAnsi="Times New Roman" w:ascii="Times New Roman"/>
        </w:rPr>
        <w:t>O</w:t>
      </w:r>
      <w:r w:rsidR="0048551A" w:rsidRPr="00B03296">
        <w:rPr>
          <w:rFonts w:cs="Times New Roman" w:hAnsi="Times New Roman" w:ascii="Times New Roman"/>
        </w:rPr>
        <w:t>glasna ploča</w:t>
      </w:r>
    </w:p>
    <w:p w:rsidRDefault="00FF6F3B" w:rsidP="0048551A" w:rsidR="00FF6F3B" w:rsidRPr="00B03296">
      <w:pPr>
        <w:rPr>
          <w:rFonts w:cs="Times New Roman" w:hAnsi="Times New Roman" w:ascii="Times New Roman"/>
        </w:rPr>
      </w:pPr>
    </w:p>
    <w:p w:rsidRDefault="0048551A" w:rsidP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0D2326">
        <w:rPr>
          <w:rFonts w:cs="Times New Roman" w:hAnsi="Times New Roman" w:ascii="Times New Roman"/>
        </w:rPr>
        <w:t>24. ožujka 2017</w:t>
      </w:r>
      <w:r w:rsidRPr="00B03296">
        <w:rPr>
          <w:rFonts w:cs="Times New Roman" w:hAnsi="Times New Roman" w:ascii="Times New Roman"/>
        </w:rPr>
        <w:t>.</w:t>
      </w:r>
      <w:r w:rsidR="006459B2" w:rsidRPr="00B03296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B03296">
      <w:pPr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03296">
      <w:pPr>
        <w:jc w:val="both"/>
        <w:rPr>
          <w:rFonts w:cs="Times New Roman" w:hAnsi="Times New Roman" w:ascii="Times New Roman"/>
        </w:rPr>
      </w:pPr>
    </w:p>
    <w:sectPr w:rsidR="0048551A" w:rsidRPr="00B032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6A50E1"/>
    <w:multiLevelType w:val="hybridMultilevel"/>
    <w:tmpl w:val="7E0AB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D2326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14B68"/>
    <w:rsid w:val="00917C4A"/>
    <w:rsid w:val="00937FEB"/>
    <w:rsid w:val="00957E7D"/>
    <w:rsid w:val="00A45EBC"/>
    <w:rsid w:val="00A96AAC"/>
    <w:rsid w:val="00B03296"/>
    <w:rsid w:val="00BE4918"/>
    <w:rsid w:val="00D247E5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6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AA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6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6AA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6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AA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6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6AA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341</properties:Words>
  <properties:Characters>1782</properties:Characters>
  <properties:Lines>58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2017-03-24T12:27:00Z</dcterms:created>
  <dc:creator>stecaj</dc:creator>
  <cp:lastModifiedBy>Danijela Fumić</cp:lastModifiedBy>
  <cp:lastPrinted>2010-01-27T11:15:00Z</cp:lastPrinted>
  <dcterms:modified xmlns:xsi="http://www.w3.org/2001/XMLSchema-instance" xsi:type="dcterms:W3CDTF">2017-03-24T12:29:00Z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