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96c6" w14:paraId="81396c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>
        <w:rPr>
          <w:b/>
          <w:lang w:val="hr-HR"/>
        </w:rPr>
        <w:t>530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467BE">
        <w:rPr>
          <w:lang w:val="hr-HR"/>
        </w:rPr>
        <w:t>MET COMMERCE d.o.o. Split, Vukovarska ulica 112, OIB: 47212744295, MBS: 060047968</w:t>
      </w:r>
      <w:r w:rsidR="00403F01">
        <w:rPr>
          <w:lang w:val="hr-HR"/>
        </w:rPr>
        <w:t xml:space="preserve">, dana </w:t>
      </w:r>
      <w:r w:rsidR="00A1157E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 MET COMMERCE d.o.o. Split, Vukovarska ulica 112, OIB: 4721274</w:t>
      </w:r>
      <w:r w:rsidR="00B70173">
        <w:rPr>
          <w:lang w:val="hr-HR"/>
        </w:rPr>
        <w:t>4295,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1.348.459,59 kn.</w:t>
      </w:r>
    </w:p>
    <w:p w:rsidRDefault="00EF0486" w:rsidP="000467BE" w:rsidR="00EF0486">
      <w:pPr>
        <w:jc w:val="both"/>
        <w:rPr>
          <w:lang w:val="hr-HR"/>
        </w:rPr>
      </w:pPr>
    </w:p>
    <w:p w:rsidRDefault="00396207" w:rsidP="00396207" w:rsidR="00396207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A1157E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1157E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49A" w:rsidP="003734BE" w:rsidR="00CE149A">
      <w:r>
        <w:separator/>
      </w:r>
    </w:p>
  </w:endnote>
  <w:endnote w:id="0" w:type="continuationSeparator">
    <w:p w:rsidRDefault="00CE149A" w:rsidP="003734BE" w:rsidR="00CE1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49A" w:rsidP="003734BE" w:rsidR="00CE149A">
      <w:r>
        <w:separator/>
      </w:r>
    </w:p>
  </w:footnote>
  <w:footnote w:id="0" w:type="continuationSeparator">
    <w:p w:rsidRDefault="00CE149A" w:rsidP="003734BE" w:rsidR="00CE1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46690">
      <w:fldChar w:fldCharType="begin"/>
    </w:r>
    <w:r>
      <w:instrText>PAGE   \* MERGEFORMAT</w:instrText>
    </w:r>
    <w:r w:rsidR="00146690">
      <w:fldChar w:fldCharType="separate"/>
    </w:r>
    <w:r w:rsidR="00F8408E" w:rsidRPr="00F8408E">
      <w:rPr>
        <w:noProof/>
        <w:lang w:val="hr-HR"/>
      </w:rPr>
      <w:t>2</w:t>
    </w:r>
    <w:r w:rsidR="00146690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46690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396207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1157E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49A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07A2D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A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7A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7A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7A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4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 COMMERCE d.o.o. za trgovinu na veliko i malo, export-import</izvorni_sadrzaj>
    <derivirana_varijabla naziv="DomainObject.Predmet.ProtustrankaFormated_1">  MET COMMERCE d.o.o. za trgovinu na veliko i malo, export-import</derivirana_varijabla>
  </DomainObject.Predmet.ProtustrankaFormated>
  <DomainObject.Predmet.ProtustrankaFormatedOIB>
    <izvorni_sadrzaj>  MET COMMERCE d.o.o. za trgovinu na veliko i malo, export-import, OIB 47212744295</izvorni_sadrzaj>
    <derivirana_varijabla naziv="DomainObject.Predmet.ProtustrankaFormatedOIB_1">  MET COMMERCE d.o.o. za trgovinu na veliko i malo, export-import, OIB 47212744295</derivirana_varijabla>
  </DomainObject.Predmet.ProtustrankaFormatedOIB>
  <DomainObject.Predmet.ProtustrankaFormatedWithAdress>
    <izvorni_sadrzaj> MET COMMERCE d.o.o. za trgovinu na veliko i malo, export-import, Vukovarska Ulica 112, 21000 Split</izvorni_sadrzaj>
    <derivirana_varijabla naziv="DomainObject.Predmet.ProtustrankaFormatedWithAdress_1"> MET COMMERCE d.o.o. za trgovinu na veliko i malo, export-import, Vukovarska Ulica 112, 21000 Split</derivirana_varijabla>
  </DomainObject.Predmet.ProtustrankaFormatedWithAdress>
  <DomainObject.Predmet.ProtustrankaFormatedWithAdressOIB>
    <izvorni_sadrzaj> MET COMMERCE d.o.o. za trgovinu na veliko i malo, export-import, OIB 47212744295, Vukovarska Ulica 112, 21000 Split</izvorni_sadrzaj>
    <derivirana_varijabla naziv="DomainObject.Predmet.ProtustrankaFormatedWithAdressOIB_1"> MET COMMERCE d.o.o. za trgovinu na veliko i malo, export-import, OIB 47212744295, Vukovarska Ulica 112, 21000 Split</derivirana_varijabla>
  </DomainObject.Predmet.ProtustrankaFormatedWithAdressOIB>
  <DomainObject.Predmet.ProtustrankaWithAdress>
    <izvorni_sadrzaj>MET COMMERCE d.o.o. za trgovinu na veliko i malo, export-import Vukovarska Ulica 112, 21000 Split</izvorni_sadrzaj>
    <derivirana_varijabla naziv="DomainObject.Predmet.ProtustrankaWithAdress_1">MET COMMERCE d.o.o. za trgovinu na veliko i malo, export-import Vukovarska Ulica 112, 21000 Split</derivirana_varijabla>
  </DomainObject.Predmet.ProtustrankaWithAdress>
  <DomainObject.Predmet.ProtustrankaWithAdressOIB>
    <izvorni_sadrzaj>MET COMMERCE d.o.o. za trgovinu na veliko i malo, export-import, OIB 47212744295, Vukovarska Ulica 112, 21000 Split</izvorni_sadrzaj>
    <derivirana_varijabla naziv="DomainObject.Predmet.ProtustrankaWithAdressOIB_1">MET COMMERCE d.o.o. za trgovinu na veliko i malo, export-import, OIB 47212744295, Vukovarska Ulica 112, 21000 Split</derivirana_varijabla>
  </DomainObject.Predmet.ProtustrankaWithAdressOIB>
  <DomainObject.Predmet.ProtustrankaNazivFormated>
    <izvorni_sadrzaj>MET COMMERCE d.o.o. za trgovinu na veliko i malo, export-import</izvorni_sadrzaj>
    <derivirana_varijabla naziv="DomainObject.Predmet.ProtustrankaNazivFormated_1">MET COMMERCE d.o.o. za trgovinu na veliko i malo, export-import</derivirana_varijabla>
  </DomainObject.Predmet.ProtustrankaNazivFormated>
  <DomainObject.Predmet.ProtustrankaNazivFormatedOIB>
    <izvorni_sadrzaj>MET COMMERCE d.o.o. za trgovinu na veliko i malo, export-import, OIB 47212744295</izvorni_sadrzaj>
    <derivirana_varijabla naziv="DomainObject.Predmet.ProtustrankaNazivFormatedOIB_1">MET COMMERCE d.o.o. za trgovinu na veliko i malo, export-import, OIB 47212744295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1348459.59</izvorni_sadrzaj>
    <derivirana_varijabla naziv="DomainObject.Predmet.TrenutnaVrijednost_1">1348459.59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MET COMMERCE d.o.o. za trgovinu na veliko i malo, export-import</item>
    </izvorni_sadrzaj>
    <derivirana_varijabla naziv="DomainObject.Predmet.ProtuStrankaListFormated_1">
      <item>MET COMMERCE d.o.o. za trgovinu na veliko i malo, export-import</item>
    </derivirana_varijabla>
  </DomainObject.Predmet.ProtuStrankaListFormated>
  <DomainObject.Predmet.ProtuStrankaListFormatedOIB>
    <izvorni_sadrzaj>
      <item>MET COMMERCE d.o.o. za trgovinu na veliko i malo, export-import, OIB 47212744295</item>
    </izvorni_sadrzaj>
    <derivirana_varijabla naziv="DomainObject.Predmet.ProtuStrankaListFormatedOIB_1">
      <item>MET COMMERCE d.o.o. za trgovinu na veliko i malo, export-import, OIB 47212744295</item>
    </derivirana_varijabla>
  </DomainObject.Predmet.ProtuStrankaListFormatedOIB>
  <DomainObject.Predmet.ProtuStrankaListFormatedWithAdress>
    <izvorni_sadrzaj>
      <item>MET COMMERCE d.o.o. za trgovinu na veliko i malo, export-import, Vukovarska Ulica 112, 21000 Split</item>
    </izvorni_sadrzaj>
    <derivirana_varijabla naziv="DomainObject.Predmet.ProtuStrankaListFormatedWithAdress_1">
      <item>MET COMMERCE d.o.o. za trgovinu na veliko i malo, export-import, Vukovarska Ulica 112, 21000 Split</item>
    </derivirana_varijabla>
  </DomainObject.Predmet.ProtuStrankaListFormatedWithAdress>
  <DomainObject.Predmet.ProtuStrankaListFormatedWithAdressOIB>
    <izvorni_sadrzaj>
      <item>MET COMMERCE d.o.o. za trgovinu na veliko i malo, export-import, OIB 47212744295, Vukovarska Ulica 112, 21000 Split</item>
    </izvorni_sadrzaj>
    <derivirana_varijabla naziv="DomainObject.Predmet.ProtuStrankaListFormatedWithAdressOIB_1">
      <item>MET COMMERCE d.o.o. za trgovinu na veliko i malo, export-import, OIB 47212744295, Vukovarska Ulica 112, 21000 Split</item>
    </derivirana_varijabla>
  </DomainObject.Predmet.ProtuStrankaListFormatedWithAdressOIB>
  <DomainObject.Predmet.ProtuStrankaListNazivFormated>
    <izvorni_sadrzaj>
      <item>MET COMMERCE d.o.o. za trgovinu na veliko i malo, export-import</item>
    </izvorni_sadrzaj>
    <derivirana_varijabla naziv="DomainObject.Predmet.ProtuStrankaListNazivFormated_1">
      <item>MET COMMERCE d.o.o. za trgovinu na veliko i malo, export-import</item>
    </derivirana_varijabla>
  </DomainObject.Predmet.ProtuStrankaListNazivFormated>
  <DomainObject.Predmet.ProtuStrankaListNazivFormatedOIB>
    <izvorni_sadrzaj>
      <item>MET COMMERCE d.o.o. za trgovinu na veliko i malo, export-import, OIB 47212744295</item>
    </izvorni_sadrzaj>
    <derivirana_varijabla naziv="DomainObject.Predmet.ProtuStrankaListNazivFormatedOIB_1">
      <item>MET COMMERCE d.o.o. za trgovinu na veliko i malo, export-import, OIB 47212744295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MET COMMERCE d.o.o. za trgovinu na veliko i malo, export-import</izvorni_sadrzaj>
    <derivirana_varijabla naziv="DomainObject.Predmet.ProtustrankaIDrugi_1">MET COMMERCE d.o.o. za trgovinu na veliko i malo, export-import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MET COMMERCE d.o.o. za trgovinu na veliko i malo, export-import, OIB 47212744295, Vukovarska Ulica 112, 21000 Split</izvorni_sadrzaj>
    <derivirana_varijabla naziv="DomainObject.Predmet.ProtustrankaIDrugiAdressOIB_1">MET COMMERCE d.o.o. za trgovinu na veliko i malo, export-import, OIB 47212744295, Vukovarska Ulica 112,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MET COMMERCE d.o.o. za trgovinu na veliko i malo, export-import</item>
    </izvorni_sadrzaj>
    <derivirana_varijabla naziv="DomainObject.Predmet.SudioniciListNaziv_1">
      <item>FINA, REGIONALNI CENTAR SPLIT</item>
      <item>MET COMMERCE d.o.o. za trgovinu na veliko i malo, export-import</item>
    </derivirana_varijabla>
  </DomainObject.Predmet.SudioniciListNaziv>
  <DomainObject.Predmet.SudioniciListAdressOIB>
    <izvorni_sadrzaj>
      <item>FINA, REGIONALNI CENTAR SPLIT, Mažuranićevo šetalište 24 b,21000 Split</item>
      <item>MET COMMERCE d.o.o. za trgovinu na veliko i malo, export-import, OIB 47212744295, Vukovarska Ulica 112,21000 Split</item>
    </izvorni_sadrzaj>
    <derivirana_varijabla naziv="DomainObject.Predmet.SudioniciListAdressOIB_1">
      <item>FINA, REGIONALNI CENTAR SPLIT, Mažuranićevo šetalište 24 b,21000 Split</item>
      <item>MET COMMERCE d.o.o. za trgovinu na veliko i malo, export-import, OIB 47212744295, Vukovarska Ulica 112,21000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47212744295</item>
    </izvorni_sadrzaj>
    <derivirana_varijabla naziv="DomainObject.Predmet.SudioniciListNazivOIB_1">
      <item>, OIB null</item>
      <item>, OIB 47212744295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DE14E-8774-46F5-B65B-A496271A1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49</properties:Lines>
  <properties:Paragraphs>16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2015-11-09T08:32:00Z</cp:lastPrinted>
  <dcterms:modified xmlns:xsi="http://www.w3.org/2001/XMLSchema-instance" xsi:type="dcterms:W3CDTF">2015-11-09T08:32:00Z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