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f750" w14:paraId="ae7f750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5F5756">
        <w:t xml:space="preserve">                     67. St-4802</w:t>
      </w:r>
      <w:r w:rsidR="0075137A">
        <w:t>/15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</w:t>
      </w:r>
      <w:proofErr w:type="spellStart"/>
      <w:r w:rsidRPr="0010389C">
        <w:t>Zubaku</w:t>
      </w:r>
      <w:proofErr w:type="spellEnd"/>
      <w:r w:rsidRPr="0010389C">
        <w:t xml:space="preserve">, u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>dužnikom POMPONIA d.o.o. u stečaju, Zagreb, Lozica 18 OIB: 38482523747</w:t>
      </w:r>
      <w:r w:rsidR="00DC268C" w:rsidRPr="0010389C">
        <w:t xml:space="preserve">, </w:t>
      </w:r>
      <w:r w:rsidR="00645BDF">
        <w:rPr>
          <w:lang w:val="pt-BR"/>
        </w:rPr>
        <w:t>2. lipnja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645BDF" w:rsidRPr="00645BDF">
        <w:rPr>
          <w:lang w:val="pt-BR"/>
        </w:rPr>
        <w:t>POMPONIA d.o.o. u stečaju, Zagreb, Lozica 18 OIB: 38482523747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645BDF">
        <w:t>Sveta Nedjelja, Srebrnjak 20b</w:t>
      </w:r>
      <w:r w:rsidR="009301DB">
        <w:t>.</w:t>
      </w:r>
    </w:p>
    <w:p w:rsidRDefault="00645BDF" w:rsidP="0075137A" w:rsidR="009301DB">
      <w:pPr>
        <w:pStyle w:val="Odlomakpopisa"/>
        <w:numPr>
          <w:ilvl w:val="0"/>
          <w:numId w:val="2"/>
        </w:numPr>
        <w:jc w:val="both"/>
      </w:pPr>
      <w:r>
        <w:t xml:space="preserve">Milan </w:t>
      </w:r>
      <w:proofErr w:type="spellStart"/>
      <w:r>
        <w:t>Bariša</w:t>
      </w:r>
      <w:proofErr w:type="spellEnd"/>
      <w:r>
        <w:t xml:space="preserve"> Obradović iz Svete Nedjelje, Srebrnjak 20b, </w:t>
      </w:r>
      <w:r w:rsidRPr="00645BDF">
        <w:t>OIB: 45619494339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>Rješenjem ovog suda istovremeno je otvoren i zaključen</w:t>
      </w:r>
      <w:r w:rsidR="00645BDF">
        <w:t xml:space="preserve"> skraćeni</w:t>
      </w:r>
      <w:r>
        <w:t xml:space="preserve"> stečajni postupak nad dužnikom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>
        <w:rPr>
          <w:lang w:val="pt-BR"/>
        </w:rPr>
        <w:t>registar radi nastavka parničnog</w:t>
      </w:r>
      <w:r w:rsidR="009301DB">
        <w:rPr>
          <w:lang w:val="pt-BR"/>
        </w:rPr>
        <w:t xml:space="preserve"> postupaka koji se vode pred</w:t>
      </w:r>
      <w:r>
        <w:rPr>
          <w:lang w:val="pt-BR"/>
        </w:rPr>
        <w:t xml:space="preserve"> ovim</w:t>
      </w:r>
      <w:r w:rsidR="009301DB">
        <w:rPr>
          <w:lang w:val="pt-BR"/>
        </w:rPr>
        <w:t xml:space="preserve"> sudom.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645BDF">
        <w:t>2. lipnja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4226F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A4226F" w:rsidP="00C12410" w:rsidR="00A4226F"/>
    <w:p w:rsidRDefault="00A4226F" w:rsidP="00A4226F" w:rsidR="00A4226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A4226F" w:rsidP="00A4226F" w:rsidR="00A4226F">
      <w:pPr>
        <w:jc w:val="right"/>
      </w:pPr>
      <w:r>
        <w:t xml:space="preserve">               Katica Franjić</w:t>
      </w:r>
    </w:p>
    <w:p w:rsidRDefault="00C12410" w:rsidP="00A4226F" w:rsidR="00C12410" w:rsidRPr="0010389C">
      <w:pPr>
        <w:ind w:left="720"/>
        <w:jc w:val="right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45BDF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F05DF"/>
    <w:rsid w:val="0070027B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4226F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St-4802/2015</izvorni_sadrzaj>
    <derivirana_varijabla naziv="DomainObject.Predmet.OznakaBroj_1">St-4802/2015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POMPONIA  d.o.o. zastupanog po punomoćniku Zvonimir Brala</izvorni_sadrzaj>
    <derivirana_varijabla naziv="DomainObject.Predmet.ProtustrankaFormated_1">  POMPONIA  d.o.o. zastupanog po punomoćniku Zvonimir Brala</derivirana_varijabla>
  </DomainObject.Predmet.ProtustrankaFormated>
  <DomainObject.Predmet.ProtustrankaFormatedOIB>
    <izvorni_sadrzaj>  POMPONIA  d.o.o., OIB 38482523747 zastupanog po punomoćniku Zvonimir Brala</izvorni_sadrzaj>
    <derivirana_varijabla naziv="DomainObject.Predmet.ProtustrankaFormatedOIB_1">  POMPONIA  d.o.o., OIB 38482523747 zastupanog po punomoćniku Zvonimir Brala</derivirana_varijabla>
  </DomainObject.Predmet.ProtustrankaFormatedOIB>
  <DomainObject.Predmet.ProtustrankaFormatedWithAdress>
    <izvorni_sadrzaj> POMPONIA  d.o.o., Lozica 18, 10000 Zagreb zastupanog po punomoćniku Zvonimir Brala</izvorni_sadrzaj>
    <derivirana_varijabla naziv="DomainObject.Predmet.ProtustrankaFormatedWithAdress_1"> POMPONIA  d.o.o., Lozica 18, 10000 Zagreb zastupanog po punomoćniku Zvonimir Brala</derivirana_varijabla>
  </DomainObject.Predmet.ProtustrankaFormatedWithAdress>
  <DomainObject.Predmet.ProtustrankaFormatedWithAdressOIB>
    <izvorni_sadrzaj> POMPONIA  d.o.o., OIB 38482523747, Lozica 18, 10000 Zagreb zastupanog po punomoćniku Zvonimir Brala</izvorni_sadrzaj>
    <derivirana_varijabla naziv="DomainObject.Predmet.ProtustrankaFormatedWithAdressOIB_1"> POMPONIA  d.o.o., OIB 38482523747, Lozica 18, 10000 Zagreb zastupanog po punomoćniku Zvonimir Brala</derivirana_varijabla>
  </DomainObject.Predmet.ProtustrankaFormatedWithAdressOIB>
  <DomainObject.Predmet.ProtustrankaWithAdress>
    <izvorni_sadrzaj>POMPONIA  d.o.o. Lozica 18, 10000 Zagreb</izvorni_sadrzaj>
    <derivirana_varijabla naziv="DomainObject.Predmet.ProtustrankaWithAdress_1">POMPONIA  d.o.o. Lozica 18, 10000 Zagreb</derivirana_varijabla>
  </DomainObject.Predmet.ProtustrankaWithAdress>
  <DomainObject.Predmet.ProtustrankaWithAdressOIB>
    <izvorni_sadrzaj>POMPONIA  d.o.o., OIB 38482523747, Lozica 18, 10000 Zagreb</izvorni_sadrzaj>
    <derivirana_varijabla naziv="DomainObject.Predmet.ProtustrankaWithAdressOIB_1">POMPONIA  d.o.o., OIB 38482523747, Lozica 18, 10000 Zagreb</derivirana_varijabla>
  </DomainObject.Predmet.ProtustrankaWithAdressOIB>
  <DomainObject.Predmet.ProtustrankaNazivFormated>
    <izvorni_sadrzaj>POMPONIA  d.o.o.</izvorni_sadrzaj>
    <derivirana_varijabla naziv="DomainObject.Predmet.ProtustrankaNazivFormated_1">POMPONIA  d.o.o.</derivirana_varijabla>
  </DomainObject.Predmet.ProtustrankaNazivFormated>
  <DomainObject.Predmet.ProtustrankaNazivFormatedOIB>
    <izvorni_sadrzaj>POMPONIA  d.o.o., OIB 38482523747</izvorni_sadrzaj>
    <derivirana_varijabla naziv="DomainObject.Predmet.ProtustrankaNazivFormatedOIB_1">POMPONIA  d.o.o., OIB 38482523747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POMPONIA  d.o.o. zastupanog po punomoćniku Zvonimir Brala</item>
    </izvorni_sadrzaj>
    <derivirana_varijabla naziv="DomainObject.Predmet.ProtuStrankaListFormated_1">
      <item>POMPONIA  d.o.o. zastupanog po punomoćniku Zvonimir Brala</item>
    </derivirana_varijabla>
  </DomainObject.Predmet.ProtuStrankaListFormated>
  <DomainObject.Predmet.ProtuStrankaListFormatedOIB>
    <izvorni_sadrzaj>
      <item>POMPONIA  d.o.o., OIB 38482523747 zastupanog po punomoćniku Zvonimir Brala</item>
    </izvorni_sadrzaj>
    <derivirana_varijabla naziv="DomainObject.Predmet.ProtuStrankaListFormatedOIB_1">
      <item>POMPONIA  d.o.o., OIB 38482523747 zastupanog po punomoćniku Zvonimir Brala</item>
    </derivirana_varijabla>
  </DomainObject.Predmet.ProtuStrankaListFormatedOIB>
  <DomainObject.Predmet.ProtuStrankaListFormatedWithAdress>
    <izvorni_sadrzaj>
      <item>POMPONIA  d.o.o., Lozica 18, 10000 Zagreb zastupanog po punomoćniku Zvonimir Brala</item>
    </izvorni_sadrzaj>
    <derivirana_varijabla naziv="DomainObject.Predmet.ProtuStrankaListFormatedWithAdress_1">
      <item>POMPONIA  d.o.o., Lozica 18, 10000 Zagreb zastupanog po punomoćniku Zvonimir Brala</item>
    </derivirana_varijabla>
  </DomainObject.Predmet.ProtuStrankaListFormatedWithAdress>
  <DomainObject.Predmet.ProtuStrankaListFormatedWithAdressOIB>
    <izvorni_sadrzaj>
      <item>POMPONIA  d.o.o., OIB 38482523747, Lozica 18, 10000 Zagreb zastupanog po punomoćniku Zvonimir Brala</item>
    </izvorni_sadrzaj>
    <derivirana_varijabla naziv="DomainObject.Predmet.ProtuStrankaListFormatedWithAdressOIB_1">
      <item>POMPONIA  d.o.o., OIB 38482523747, Lozica 18, 10000 Zagreb zastupanog po punomoćniku Zvonimir Brala</item>
    </derivirana_varijabla>
  </DomainObject.Predmet.ProtuStrankaListFormatedWithAdressOIB>
  <DomainObject.Predmet.ProtuStrankaListNazivFormated>
    <izvorni_sadrzaj>
      <item>POMPONIA  d.o.o.</item>
    </izvorni_sadrzaj>
    <derivirana_varijabla naziv="DomainObject.Predmet.ProtuStrankaListNazivFormated_1">
      <item>POMPONIA  d.o.o.</item>
    </derivirana_varijabla>
  </DomainObject.Predmet.ProtuStrankaListNazivFormated>
  <DomainObject.Predmet.ProtuStrankaListNazivFormatedOIB>
    <izvorni_sadrzaj>
      <item>POMPONIA  d.o.o., OIB 38482523747</item>
    </izvorni_sadrzaj>
    <derivirana_varijabla naziv="DomainObject.Predmet.ProtuStrankaListNazivFormatedOIB_1">
      <item>POMPONIA  d.o.o., OIB 38482523747</item>
    </derivirana_varijabla>
  </DomainObject.Predmet.ProtuStrankaListNazivFormatedOIB>
  <DomainObject.Predmet.OstaliListFormated>
    <izvorni_sadrzaj>
      <item>Zvonimir Brala punomoćnik sudionika u postupku POMPONIA  d.o.o.</item>
    </izvorni_sadrzaj>
    <derivirana_varijabla naziv="DomainObject.Predmet.OstaliListFormated_1">
      <item>Zvonimir Brala punomoćnik sudionika u postupku POMPONIA  d.o.o.</item>
    </derivirana_varijabla>
  </DomainObject.Predmet.OstaliListFormated>
  <DomainObject.Predmet.OstaliListFormatedOIB>
    <izvorni_sadrzaj>
      <item>Zvonimir Brala, OIB 07041125894 punomoćnik sudionika u postupku POMPONIA  d.o.o.</item>
    </izvorni_sadrzaj>
    <derivirana_varijabla naziv="DomainObject.Predmet.OstaliListFormatedOIB_1">
      <item>Zvonimir Brala, OIB 07041125894 punomoćnik sudionika u postupku POMPONIA  d.o.o.</item>
    </derivirana_varijabla>
  </DomainObject.Predmet.OstaliListFormatedOIB>
  <DomainObject.Predmet.OstaliListFormatedWithAdress>
    <izvorni_sadrzaj>
      <item>Zvonimir Brala, Put Pliše 18, 23232 Zaton punomoćnik sudionika u postupku POMPONIA  d.o.o.</item>
    </izvorni_sadrzaj>
    <derivirana_varijabla naziv="DomainObject.Predmet.OstaliListFormatedWithAdress_1">
      <item>Zvonimir Brala, Put Pliše 18, 23232 Zaton punomoćnik sudionika u postupku POMPONIA  d.o.o.</item>
    </derivirana_varijabla>
  </DomainObject.Predmet.OstaliListFormatedWithAdress>
  <DomainObject.Predmet.OstaliListFormatedWithAdressOIB>
    <izvorni_sadrzaj>
      <item>Zvonimir Brala, OIB 07041125894, Put Pliše 18, 23232 Zaton punomoćnik sudionika u postupku POMPONIA  d.o.o.</item>
    </izvorni_sadrzaj>
    <derivirana_varijabla naziv="DomainObject.Predmet.OstaliListFormatedWithAdressOIB_1">
      <item>Zvonimir Brala, OIB 07041125894, Put Pliše 18, 23232 Zaton punomoćnik sudionika u postupku POMPONIA  d.o.o.</item>
    </derivirana_varijabla>
  </DomainObject.Predmet.OstaliListFormatedWithAdressOIB>
  <DomainObject.Predmet.OstaliListNazivFormated>
    <izvorni_sadrzaj>
      <item>Zvonimir Brala</item>
    </izvorni_sadrzaj>
    <derivirana_varijabla naziv="DomainObject.Predmet.OstaliListNazivFormated_1">
      <item>Zvonimir Brala</item>
    </derivirana_varijabla>
  </DomainObject.Predmet.OstaliListNazivFormated>
  <DomainObject.Predmet.OstaliListNazivFormatedOIB>
    <izvorni_sadrzaj>
      <item>Zvonimir Brala, OIB 07041125894</item>
    </izvorni_sadrzaj>
    <derivirana_varijabla naziv="DomainObject.Predmet.OstaliListNazivFormatedOIB_1">
      <item>Zvonimir Brala, OIB 07041125894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POMPONIA  d.o.o.</izvorni_sadrzaj>
    <derivirana_varijabla naziv="DomainObject.Predmet.ProtustrankaIDrugi_1">POMPONIA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POMPONIA  d.o.o., OIB 38482523747, Lozica 18, 10000 Zagreb</izvorni_sadrzaj>
    <derivirana_varijabla naziv="DomainObject.Predmet.ProtustrankaIDrugiAdressOIB_1">POMPONIA  d.o.o., OIB 38482523747, Lozica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20. travnja 2016.</izvorni_sadrzaj>
    <derivirana_varijabla naziv="DomainObject.Predmet.OdlukaRjesenje.DatumPravomocnosti_1">20. travnja 2016.</derivirana_varijabla>
  </DomainObject.Predmet.OdlukaRjesenje.DatumPravomocnosti>
  <DomainObject.Predmet.OdlukaRjesenje.Oznaka>
    <izvorni_sadrzaj>St-4802/2015-11</izvorni_sadrzaj>
    <derivirana_varijabla naziv="DomainObject.Predmet.OdlukaRjesenje.Oznaka_1">St-4802/2015-11</derivirana_varijabla>
  </DomainObject.Predmet.OdlukaRjesenje.Oznaka>
  <DomainObject.Predmet.SudioniciListNaziv>
    <izvorni_sadrzaj>
      <item>POMPONIA  d.o.o.</item>
      <item>FINA Regionalni centar Zagreb</item>
      <item>Zvonimir Brala</item>
    </izvorni_sadrzaj>
    <derivirana_varijabla naziv="DomainObject.Predmet.SudioniciListNaziv_1">
      <item>POMPONIA  d.o.o.</item>
      <item>FINA Regionalni centar Zagreb</item>
      <item>Zvonimir Brala</item>
    </derivirana_varijabla>
  </DomainObject.Predmet.SudioniciListNaziv>
  <DomainObject.Predmet.SudioniciListAdressOIB>
    <izvorni_sadrzaj>
      <item>POMPONIA  d.o.o., OIB 38482523747, Lozica 18,10000 Zagreb</item>
      <item>FINA Regionalni centar Zagreb, OIB 85821130368, Trg svibanjskih žrtava 1995. 1,10000 Zagreb</item>
      <item>Zvonimir Brala, OIB 07041125894, Put Pliše 18,23232 Zaton</item>
    </izvorni_sadrzaj>
    <derivirana_varijabla naziv="DomainObject.Predmet.SudioniciListAdressOIB_1">
      <item>POMPONIA  d.o.o., OIB 38482523747, Lozica 18,10000 Zagreb</item>
      <item>FINA Regionalni centar Zagreb, OIB 85821130368, Trg svibanjskih žrtava 1995. 1,10000 Zagreb</item>
      <item>Zvonimir Brala, OIB 07041125894, Put Pliše 18,23232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38482523747</item>
      <item>, OIB 85821130368</item>
      <item>, OIB 07041125894</item>
    </izvorni_sadrzaj>
    <derivirana_varijabla naziv="DomainObject.Predmet.SudioniciListNazivOIB_1">
      <item>, OIB 38482523747</item>
      <item>, OIB 85821130368</item>
      <item>, OIB 07041125894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993</properties:Characters>
  <properties:Lines>41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2017-06-01T12:02:00Z</dcterms:created>
  <dc:creator>gzubak</dc:creator>
  <cp:lastModifiedBy>Katica Franjić</cp:lastModifiedBy>
  <cp:lastPrinted>2017-06-02T09:31:00Z</cp:lastPrinted>
  <dcterms:modified xmlns:xsi="http://www.w3.org/2001/XMLSchema-instance" xsi:type="dcterms:W3CDTF">2017-06-02T09:31:00Z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