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d373" w14:paraId="b66d37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10082B" w:rsidP="00005B10" w:rsidR="00CB377D">
      <w:pPr>
        <w:ind w:left="5040"/>
        <w:jc w:val="right"/>
      </w:pPr>
      <w:r>
        <w:t>MIRJANA (BURAZER) PETKOVIĆ</w:t>
      </w:r>
    </w:p>
    <w:p w:rsidRDefault="0010082B" w:rsidP="00005B10" w:rsidR="0010082B">
      <w:pPr>
        <w:ind w:left="5040"/>
        <w:jc w:val="right"/>
      </w:pPr>
      <w:r>
        <w:t>Donje Polje</w:t>
      </w:r>
    </w:p>
    <w:p w:rsidRDefault="0010082B" w:rsidP="00005B10" w:rsidR="0010082B">
      <w:pPr>
        <w:ind w:left="5040"/>
        <w:jc w:val="right"/>
      </w:pPr>
      <w:r>
        <w:t>CESTA ŠIBENIK-SPLIT 13</w:t>
      </w:r>
    </w:p>
    <w:p w:rsidRDefault="00005B10" w:rsidP="00005B10" w:rsidR="00005B10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0063E">
        <w:t>480</w:t>
      </w:r>
      <w:r w:rsidR="00005B10">
        <w:t>/16-4</w:t>
      </w:r>
      <w:r>
        <w:t xml:space="preserve"> od </w:t>
      </w:r>
      <w:r w:rsidR="00005B10">
        <w:t>06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B377D">
        <w:t>DINAMIK 3 d.o.o., Šibenik, Donje Polje, Cesta Šibenik – Split 13, Šibenik, OIB: 68885158138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CB377D">
        <w:t>10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CB377D">
        <w:t>12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</w:t>
      </w:r>
      <w:r w:rsidR="00005B10">
        <w:t>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</w:t>
      </w:r>
      <w:r w:rsidR="00E25AFF">
        <w:t xml:space="preserve">st otpravka-ovlašteni službenik 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E25AF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2529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B377D">
      <w:rPr>
        <w:b/>
        <w:bCs/>
        <w:sz w:val="28"/>
      </w:rPr>
      <w:t>481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082B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132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B377D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25AFF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1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32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32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32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1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32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32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32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 3 d.o.o. za trgovinu i usluge</izvorni_sadrzaj>
    <derivirana_varijabla naziv="DomainObject.Predmet.ProtustrankaFormated_1">  DINAMIK 3 d.o.o. za trgovinu i usluge</derivirana_varijabla>
  </DomainObject.Predmet.ProtustrankaFormated>
  <DomainObject.Predmet.ProtustrankaFormatedOIB>
    <izvorni_sadrzaj>  DINAMIK 3 d.o.o. za trgovinu i usluge, OIB 68885158138</izvorni_sadrzaj>
    <derivirana_varijabla naziv="DomainObject.Predmet.ProtustrankaFormatedOIB_1">  DINAMIK 3 d.o.o. za trgovinu i usluge, OIB 68885158138</derivirana_varijabla>
  </DomainObject.Predmet.ProtustrankaFormatedOIB>
  <DomainObject.Predmet.ProtustrankaFormatedWithAdress>
    <izvorni_sadrzaj> DINAMIK 3 d.o.o. za trgovinu i usluge, Donje polje, Cesta Šibenik - Split 13, 22000 Šibenik</izvorni_sadrzaj>
    <derivirana_varijabla naziv="DomainObject.Predmet.ProtustrankaFormatedWithAdress_1"> DINAMIK 3 d.o.o. za trgovinu i usluge, Donje polje, Cesta Šibenik - Split 13, 22000 Šibenik</derivirana_varijabla>
  </DomainObject.Predmet.ProtustrankaFormatedWithAdress>
  <DomainObject.Predmet.ProtustrankaFormatedWithAdressOIB>
    <izvorni_sadrzaj> DINAMIK 3 d.o.o. za trgovinu i usluge, OIB 68885158138, Donje polje, Cesta Šibenik - Split 13, 22000 Šibenik</izvorni_sadrzaj>
    <derivirana_varijabla naziv="DomainObject.Predmet.ProtustrankaFormatedWithAdressOIB_1"> DINAMIK 3 d.o.o. za trgovinu i usluge, OIB 68885158138, Donje polje, Cesta Šibenik - Split 13, 22000 Šibenik</derivirana_varijabla>
  </DomainObject.Predmet.ProtustrankaFormatedWithAdressOIB>
  <DomainObject.Predmet.ProtustrankaWithAdress>
    <izvorni_sadrzaj>DINAMIK 3 d.o.o. za trgovinu i usluge Donje polje, Cesta Šibenik - Split 13, 22000 Šibenik</izvorni_sadrzaj>
    <derivirana_varijabla naziv="DomainObject.Predmet.ProtustrankaWithAdress_1">DINAMIK 3 d.o.o. za trgovinu i usluge Donje polje, Cesta Šibenik - Split 13, 22000 Šibenik</derivirana_varijabla>
  </DomainObject.Predmet.ProtustrankaWithAdress>
  <DomainObject.Predmet.ProtustrankaWithAdressOIB>
    <izvorni_sadrzaj>DINAMIK 3 d.o.o. za trgovinu i usluge, OIB 68885158138, Donje polje, Cesta Šibenik - Split 13, 22000 Šibenik</izvorni_sadrzaj>
    <derivirana_varijabla naziv="DomainObject.Predmet.ProtustrankaWithAdressOIB_1">DINAMIK 3 d.o.o. za trgovinu i usluge, OIB 68885158138, Donje polje, Cesta Šibenik - Split 13, 22000 Šibenik</derivirana_varijabla>
  </DomainObject.Predmet.ProtustrankaWithAdressOIB>
  <DomainObject.Predmet.ProtustrankaNazivFormated>
    <izvorni_sadrzaj>DINAMIK 3 d.o.o. za trgovinu i usluge</izvorni_sadrzaj>
    <derivirana_varijabla naziv="DomainObject.Predmet.ProtustrankaNazivFormated_1">DINAMIK 3 d.o.o. za trgovinu i usluge</derivirana_varijabla>
  </DomainObject.Predmet.ProtustrankaNazivFormated>
  <DomainObject.Predmet.ProtustrankaNazivFormatedOIB>
    <izvorni_sadrzaj>DINAMIK 3 d.o.o. za trgovinu i usluge, OIB 68885158138</izvorni_sadrzaj>
    <derivirana_varijabla naziv="DomainObject.Predmet.ProtustrankaNazivFormatedOIB_1">DINAMIK 3 d.o.o. za trgovinu i usluge, OIB 68885158138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DINAMIK 3 d.o.o. za trgovinu i usluge</item>
    </izvorni_sadrzaj>
    <derivirana_varijabla naziv="DomainObject.Predmet.ProtuStrankaListFormated_1">
      <item>DINAMIK 3 d.o.o. za trgovinu i usluge</item>
    </derivirana_varijabla>
  </DomainObject.Predmet.ProtuStrankaListFormated>
  <DomainObject.Predmet.ProtuStrankaListFormatedOIB>
    <izvorni_sadrzaj>
      <item>DINAMIK 3 d.o.o. za trgovinu i usluge, OIB 68885158138</item>
    </izvorni_sadrzaj>
    <derivirana_varijabla naziv="DomainObject.Predmet.ProtuStrankaListFormatedOIB_1">
      <item>DINAMIK 3 d.o.o. za trgovinu i usluge, OIB 68885158138</item>
    </derivirana_varijabla>
  </DomainObject.Predmet.ProtuStrankaListFormatedOIB>
  <DomainObject.Predmet.ProtuStrankaListFormatedWithAdress>
    <izvorni_sadrzaj>
      <item>DINAMIK 3 d.o.o. za trgovinu i usluge, Donje polje, Cesta Šibenik - Split 13, 22000 Šibenik</item>
    </izvorni_sadrzaj>
    <derivirana_varijabla naziv="DomainObject.Predmet.ProtuStrankaListFormatedWithAdress_1">
      <item>DINAMIK 3 d.o.o. za trgovinu i usluge, Donje polje, Cesta Šibenik - Split 13, 22000 Šibenik</item>
    </derivirana_varijabla>
  </DomainObject.Predmet.ProtuStrankaListFormatedWithAdress>
  <DomainObject.Predmet.ProtuStrankaListFormatedWithAdressOIB>
    <izvorni_sadrzaj>
      <item>DINAMIK 3 d.o.o. za trgovinu i usluge, OIB 68885158138, Donje polje, Cesta Šibenik - Split 13, 22000 Šibenik</item>
    </izvorni_sadrzaj>
    <derivirana_varijabla naziv="DomainObject.Predmet.ProtuStrankaListFormatedWithAdressOIB_1">
      <item>DINAMIK 3 d.o.o. za trgovinu i usluge, OIB 68885158138, Donje polje, Cesta Šibenik - Split 13, 22000 Šibenik</item>
    </derivirana_varijabla>
  </DomainObject.Predmet.ProtuStrankaListFormatedWithAdressOIB>
  <DomainObject.Predmet.ProtuStrankaListNazivFormated>
    <izvorni_sadrzaj>
      <item>DINAMIK 3 d.o.o. za trgovinu i usluge</item>
    </izvorni_sadrzaj>
    <derivirana_varijabla naziv="DomainObject.Predmet.ProtuStrankaListNazivFormated_1">
      <item>DINAMIK 3 d.o.o. za trgovinu i usluge</item>
    </derivirana_varijabla>
  </DomainObject.Predmet.ProtuStrankaListNazivFormated>
  <DomainObject.Predmet.ProtuStrankaListNazivFormatedOIB>
    <izvorni_sadrzaj>
      <item>DINAMIK 3 d.o.o. za trgovinu i usluge, OIB 68885158138</item>
    </izvorni_sadrzaj>
    <derivirana_varijabla naziv="DomainObject.Predmet.ProtuStrankaListNazivFormatedOIB_1">
      <item>DINAMIK 3 d.o.o. za trgovinu i usluge, OIB 68885158138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DINAMIK 3 d.o.o. za trgovinu i usluge</izvorni_sadrzaj>
    <derivirana_varijabla naziv="DomainObject.Predmet.ProtustrankaIDrugi_1">DINAMIK 3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DINAMIK 3 d.o.o. za trgovinu i usluge, OIB 68885158138, Donje polje, Cesta Šibenik - Split 13, 22000 Šibenik</izvorni_sadrzaj>
    <derivirana_varijabla naziv="DomainObject.Predmet.ProtustrankaIDrugiAdressOIB_1">DINAMIK 3 d.o.o. za trgovinu i usluge, OIB 68885158138, Donje polje, Cesta Šibenik - Split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DINAMIK 3 d.o.o. za trgovinu i usluge</item>
    </izvorni_sadrzaj>
    <derivirana_varijabla naziv="DomainObject.Predmet.SudioniciListNaziv_1">
      <item>FINA - Podružnica Šibenik</item>
      <item>DINAMIK 3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DINAMIK 3 d.o.o. za trgovinu i usluge, OIB 68885158138, Donje polje, Cesta Šibenik - Split 13,22000 Šibenik</item>
    </izvorni_sadrzaj>
    <derivirana_varijabla naziv="DomainObject.Predmet.SudioniciListAdressOIB_1">
      <item>FINA - Podružnica Šibenik, OIB 85821130368, Perivoj L. Marune 1,22000 Šibenik</item>
      <item>DINAMIK 3 d.o.o. za trgovinu i usluge, OIB 68885158138, Donje polje, Cesta Šibenik - Split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68885158138</item>
    </izvorni_sadrzaj>
    <derivirana_varijabla naziv="DomainObject.Predmet.SudioniciListNazivOIB_1">
      <item>, OIB 85821130368</item>
      <item>, OIB 68885158138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05249-8901-478E-B77A-912126CBE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946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2016-04-06T07:38:00Z</dcterms:created>
  <dc:creator>Ardena Bajlo</dc:creator>
  <cp:lastModifiedBy>Martina Kalmeta</cp:lastModifiedBy>
  <cp:lastPrinted>2016-04-07T05:22:00Z</cp:lastPrinted>
  <dcterms:modified xmlns:xsi="http://www.w3.org/2001/XMLSchema-instance" xsi:type="dcterms:W3CDTF">2016-04-07T07:08:00Z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