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3e9b" w14:paraId="0d63e9b" w:rsidRDefault="002C5A29" w:rsidR="002C5A29" w:rsidRPr="0013144C">
      <w:pPr>
        <w15:collapsed w:val="false"/>
      </w:pP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537052" w:rsidRPr="0013144C">
        <w:t xml:space="preserve">1 </w:t>
      </w:r>
      <w:r w:rsidRPr="0013144C">
        <w:t>St-</w:t>
      </w:r>
      <w:r w:rsidR="003C4B56">
        <w:t>2140/17</w:t>
      </w:r>
    </w:p>
    <w:p w:rsidRDefault="002C5A29" w:rsidR="002C5A29" w:rsidRPr="0013144C"/>
    <w:p w:rsidRDefault="002C5A29" w:rsidR="002C5A29" w:rsidRPr="0013144C"/>
    <w:p w:rsidRDefault="00B3429C" w:rsidR="002C5A29">
      <w:pPr>
        <w:rPr>
          <w:noProof/>
          <w:color w:val="000000"/>
          <w:szCs w:val="20"/>
        </w:rPr>
      </w:pPr>
      <w:r>
        <w:rPr>
          <w:noProof/>
          <w:color w:val="000000"/>
          <w:szCs w:val="20"/>
        </w:rPr>
        <w:t xml:space="preserve">              </w:t>
      </w:r>
      <w:r w:rsidRPr="007B6B50">
        <w:rPr>
          <w:noProof/>
          <w:color w:val="000000"/>
          <w:szCs w:val="2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29C" w:rsidR="00B3429C" w:rsidRPr="0013144C"/>
    <w:p w:rsidRDefault="00A27AC1" w:rsidR="002C5A29" w:rsidRPr="0013144C">
      <w:r w:rsidRPr="0013144C">
        <w:rPr>
          <w:b/>
        </w:rPr>
        <w:t xml:space="preserve">     </w:t>
      </w:r>
      <w:r w:rsidRPr="0013144C">
        <w:t>REPUBLIKA HRVATSKA</w:t>
      </w:r>
    </w:p>
    <w:p w:rsidRDefault="00A27AC1" w:rsidR="00A27AC1" w:rsidRPr="0013144C"/>
    <w:p w:rsidRDefault="00A27AC1" w:rsidR="00A27AC1" w:rsidRPr="0013144C">
      <w:r w:rsidRPr="0013144C">
        <w:t xml:space="preserve"> TRGOVAČKI SUD U ZAGREBU</w:t>
      </w:r>
    </w:p>
    <w:p w:rsidRDefault="0013144C" w:rsidR="0013144C" w:rsidRPr="0013144C">
      <w:r w:rsidRPr="0013144C">
        <w:t xml:space="preserve">         </w:t>
      </w:r>
      <w:r w:rsidR="00E47E3C">
        <w:t>Stalna služba u Karlovcu</w:t>
      </w:r>
    </w:p>
    <w:p w:rsidRDefault="0013144C" w:rsidR="0013144C" w:rsidRPr="0013144C">
      <w:r w:rsidRPr="0013144C">
        <w:t xml:space="preserve">Karlovac, </w:t>
      </w:r>
      <w:r w:rsidR="00E47E3C">
        <w:t>Trg hrvatskih branitelja 1/II</w:t>
      </w:r>
    </w:p>
    <w:p w:rsidRDefault="0013144C" w:rsidR="0013144C" w:rsidRPr="0013144C"/>
    <w:p w:rsidRDefault="0013144C" w:rsidP="0013144C" w:rsidR="00A27AC1" w:rsidRPr="0013144C">
      <w:pPr>
        <w:jc w:val="center"/>
      </w:pPr>
      <w:r w:rsidRPr="0013144C">
        <w:t xml:space="preserve">R E P U B L I K </w:t>
      </w:r>
      <w:r w:rsidR="00B3429C">
        <w:t>A</w:t>
      </w:r>
      <w:r w:rsidRPr="0013144C">
        <w:t xml:space="preserve">   H R V A T S K </w:t>
      </w:r>
      <w:r w:rsidR="00B3429C">
        <w:t>A</w:t>
      </w:r>
    </w:p>
    <w:p w:rsidRDefault="002C5A29" w:rsidR="002C5A29" w:rsidRPr="0013144C"/>
    <w:p w:rsidRDefault="002C5A29" w:rsidP="00007ABE" w:rsidR="002C5A29" w:rsidRPr="0013144C">
      <w:pPr>
        <w:tabs>
          <w:tab w:pos="4050" w:val="left"/>
        </w:tabs>
      </w:pPr>
      <w:r w:rsidRPr="0013144C">
        <w:tab/>
      </w:r>
      <w:r w:rsidR="0085718D" w:rsidRPr="0013144C">
        <w:t>R J E Š E N J E</w:t>
      </w:r>
    </w:p>
    <w:p w:rsidRDefault="002C5A29" w:rsidR="002C5A29" w:rsidRPr="0013144C"/>
    <w:p w:rsidRDefault="002C5A29" w:rsidP="00B3429C" w:rsidR="002C5A29" w:rsidRPr="0013144C">
      <w:pPr>
        <w:jc w:val="both"/>
      </w:pPr>
      <w:r w:rsidRPr="0013144C">
        <w:tab/>
        <w:t xml:space="preserve">TRGOVAČKI SUD U </w:t>
      </w:r>
      <w:r w:rsidR="00A27AC1" w:rsidRPr="0013144C">
        <w:t>ZAGREBU, Stalna služba</w:t>
      </w:r>
      <w:r w:rsidR="00E47E3C">
        <w:t xml:space="preserve"> u Karlovcu</w:t>
      </w:r>
      <w:r w:rsidR="00A27AC1" w:rsidRPr="0013144C">
        <w:t>,</w:t>
      </w:r>
      <w:r w:rsidRPr="0013144C">
        <w:t xml:space="preserve"> po sucu Jadranki Mađeruh, kao stečajnom sucu, </w:t>
      </w:r>
      <w:r w:rsidR="003C4B56">
        <w:t>u</w:t>
      </w:r>
      <w:r w:rsidR="003C4B56" w:rsidRPr="000957D5">
        <w:t xml:space="preserve"> postupku sklapanja predstečajne nagodbe s dužnikom </w:t>
      </w:r>
      <w:r w:rsidR="003C4B56">
        <w:t>BADEL 1862 d.d., Zagreb, Vlaška 116, OIB: 36749512860, kojeg zastupa punomoćnik Igor Svilar, odvjetnik u Zagrebu, Gredička 23, odlučujući o prijedlogu Bože Dubravčića, Zagreb,  Brezovička 107, za ponavljanje postupka, 3. svibnja 2</w:t>
      </w:r>
      <w:r w:rsidR="008666C1">
        <w:t>018</w:t>
      </w:r>
      <w:r w:rsidR="00B3429C">
        <w:t>.</w:t>
      </w:r>
    </w:p>
    <w:p w:rsidRDefault="00A27AC1" w:rsidP="002C5A29" w:rsidR="00A27AC1">
      <w:pPr>
        <w:jc w:val="center"/>
        <w:rPr>
          <w:b/>
        </w:rPr>
      </w:pPr>
    </w:p>
    <w:p w:rsidRDefault="002C5A29" w:rsidP="002C5A29" w:rsidR="00080938" w:rsidRPr="0013144C">
      <w:pPr>
        <w:jc w:val="center"/>
      </w:pPr>
      <w:r w:rsidRPr="0013144C">
        <w:t>r i j e š i o   j e</w:t>
      </w:r>
    </w:p>
    <w:p w:rsidRDefault="002C5A29" w:rsidP="00085D86" w:rsidR="002C5A29" w:rsidRPr="0013144C"/>
    <w:p w:rsidRDefault="00B3429C" w:rsidP="00B3429C" w:rsidR="0013144C">
      <w:pPr>
        <w:ind w:firstLine="142" w:left="-142"/>
        <w:jc w:val="both"/>
      </w:pPr>
      <w:r>
        <w:tab/>
      </w:r>
      <w:r w:rsidR="003C4B56">
        <w:t xml:space="preserve">Odbacuje se </w:t>
      </w:r>
      <w:r>
        <w:t xml:space="preserve">prijedlog </w:t>
      </w:r>
      <w:r w:rsidR="00E622C9">
        <w:t xml:space="preserve">Bože Dubravčića </w:t>
      </w:r>
      <w:r w:rsidR="003C4B56">
        <w:t>za ponavljanje postupka od 25. travnja 2018. kao nedopušten.</w:t>
      </w:r>
      <w:r>
        <w:t xml:space="preserve"> </w:t>
      </w:r>
    </w:p>
    <w:p w:rsidRDefault="00A27AC1" w:rsidP="00CC2D4F" w:rsidR="00A27AC1"/>
    <w:p w:rsidRDefault="002C5A29" w:rsidP="002C5A29" w:rsidR="002C5A29">
      <w:pPr>
        <w:jc w:val="center"/>
      </w:pPr>
      <w:r w:rsidRPr="0013144C">
        <w:t>Obrazloženje</w:t>
      </w:r>
    </w:p>
    <w:p w:rsidRDefault="002C5A29" w:rsidP="002C5A29" w:rsidR="002C5A29" w:rsidRPr="0013144C"/>
    <w:p w:rsidRDefault="00085D86" w:rsidP="002C5A29" w:rsidR="008666C1">
      <w:pPr>
        <w:jc w:val="both"/>
      </w:pPr>
      <w:r w:rsidRPr="0013144C">
        <w:tab/>
      </w:r>
      <w:r w:rsidR="00B3429C">
        <w:t>Predlagatelj</w:t>
      </w:r>
      <w:r w:rsidR="003C4B56">
        <w:t xml:space="preserve"> Božo Dubravčić</w:t>
      </w:r>
      <w:r w:rsidR="008666C1">
        <w:t xml:space="preserve"> </w:t>
      </w:r>
      <w:r w:rsidR="003C4B56">
        <w:t>je u postupku radi sklapanja predstečajne nagodbe nad dužnikom BADEL 1862 d.d., Zagreb, Vlaška 116, OIB: 36749512860, podnio prijedlog za ponavljanje postupka 25. travnja 2018.</w:t>
      </w:r>
    </w:p>
    <w:p w:rsidRDefault="003C4B56" w:rsidP="002C5A29" w:rsidR="003C4B56">
      <w:pPr>
        <w:jc w:val="both"/>
      </w:pPr>
    </w:p>
    <w:p w:rsidRDefault="003C4B56" w:rsidP="002C5A29" w:rsidR="003C4B56">
      <w:pPr>
        <w:jc w:val="both"/>
      </w:pPr>
      <w:r>
        <w:tab/>
        <w:t>Prijedlog za ponavljanje postupka nije dopušten u smislu odredbe čl.30. st.9. Zakona financijskom poslovanju i predstečajnoj nagodbi (Narodne novine broj 108/12, 144/12, 81/13, 112/13, dalje: ZFPPN), a isto tako prema odredbi čl. 19. st.8. Stečajnog zakona (Narodne novine broj 71/15, 104/17, dalje: SZ) u predstečajnom i stečajnom postupku ne može se podnijeti prijedlog za ponavljanje postupka.</w:t>
      </w:r>
    </w:p>
    <w:p w:rsidRDefault="00B3429C" w:rsidP="002C5A29" w:rsidR="003C4B56">
      <w:pPr>
        <w:jc w:val="both"/>
      </w:pPr>
      <w:r>
        <w:t xml:space="preserve"> </w:t>
      </w:r>
    </w:p>
    <w:p w:rsidRDefault="00080938" w:rsidP="002C5A29" w:rsidR="00080938">
      <w:pPr>
        <w:jc w:val="both"/>
      </w:pPr>
      <w:r>
        <w:tab/>
        <w:t xml:space="preserve">Slijedom navedenog </w:t>
      </w:r>
      <w:r w:rsidR="003C4B56">
        <w:t>odlučeno je kao</w:t>
      </w:r>
      <w:r>
        <w:t xml:space="preserve"> u izreci rješenja.</w:t>
      </w:r>
    </w:p>
    <w:p w:rsidRDefault="00A447CC" w:rsidP="002C5A29" w:rsidR="00AB4B10">
      <w:pPr>
        <w:jc w:val="both"/>
      </w:pPr>
      <w:r>
        <w:tab/>
      </w:r>
    </w:p>
    <w:p w:rsidRDefault="00AB4B10" w:rsidP="00F3696F" w:rsidR="002C5A29" w:rsidRPr="00B478EA">
      <w:pPr>
        <w:jc w:val="center"/>
      </w:pPr>
      <w:r>
        <w:t>U</w:t>
      </w:r>
      <w:r w:rsidR="002C5A29" w:rsidRPr="00B478EA">
        <w:t xml:space="preserve"> Karlovcu</w:t>
      </w:r>
      <w:r w:rsidR="001177CE">
        <w:t>,</w:t>
      </w:r>
      <w:r w:rsidR="00D72CA0" w:rsidRPr="00B478EA">
        <w:t xml:space="preserve"> </w:t>
      </w:r>
      <w:r w:rsidR="003C4B56">
        <w:t>3. svibnja</w:t>
      </w:r>
      <w:r w:rsidR="00DB1363">
        <w:t xml:space="preserve"> 2018</w:t>
      </w:r>
      <w:r w:rsidR="00080938">
        <w:t>.</w:t>
      </w:r>
    </w:p>
    <w:p w:rsidRDefault="0085718D" w:rsidP="00F3696F" w:rsidR="0085718D" w:rsidRPr="00B478EA">
      <w:pPr>
        <w:jc w:val="center"/>
      </w:pPr>
    </w:p>
    <w:p w:rsidRDefault="00007ABE" w:rsidP="00007ABE" w:rsidR="00007ABE" w:rsidRPr="0013144C">
      <w:pPr>
        <w:ind w:left="5664"/>
        <w:jc w:val="both"/>
      </w:pPr>
      <w:r w:rsidRPr="0013144C">
        <w:t xml:space="preserve">           </w:t>
      </w:r>
      <w:r w:rsidR="002C5A29" w:rsidRPr="0013144C">
        <w:t>Stečajni sudac:</w:t>
      </w:r>
    </w:p>
    <w:p w:rsidRDefault="00007ABE" w:rsidP="00E622C9" w:rsidR="005210B6">
      <w:pPr>
        <w:ind w:left="5664"/>
        <w:jc w:val="both"/>
      </w:pPr>
      <w:r w:rsidRPr="0013144C">
        <w:t xml:space="preserve">       </w:t>
      </w:r>
      <w:r w:rsidR="002C5A29" w:rsidRPr="0013144C">
        <w:t>Jadranka Mađeruh</w:t>
      </w:r>
      <w:r w:rsidR="00E622C9">
        <w:t xml:space="preserve">, </w:t>
      </w:r>
      <w:r w:rsidR="005E60F9">
        <w:t>v.r.</w:t>
      </w:r>
      <w:bookmarkStart w:name="_GoBack" w:id="0"/>
      <w:bookmarkEnd w:id="0"/>
    </w:p>
    <w:p w:rsidRDefault="00E622C9" w:rsidP="00E622C9" w:rsidR="00E622C9">
      <w:pPr>
        <w:ind w:left="5664"/>
        <w:jc w:val="both"/>
      </w:pPr>
    </w:p>
    <w:p w:rsidRDefault="00E622C9" w:rsidP="00E622C9" w:rsidR="00E622C9">
      <w:pPr>
        <w:ind w:left="709"/>
      </w:pPr>
      <w:r>
        <w:lastRenderedPageBreak/>
        <w:t xml:space="preserve">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Draženka Prpić</w:t>
      </w:r>
    </w:p>
    <w:p w:rsidRDefault="003C4B56" w:rsidP="003C4B56" w:rsidR="003C4B56" w:rsidRPr="0013144C">
      <w:pPr>
        <w:ind w:left="5664"/>
        <w:jc w:val="both"/>
      </w:pPr>
    </w:p>
    <w:p w:rsidRDefault="00E622C9" w:rsidP="00E622C9" w:rsidR="00E622C9" w:rsidRPr="00B35865">
      <w:pPr>
        <w:tabs>
          <w:tab w:pos="6420" w:val="left"/>
        </w:tabs>
        <w:jc w:val="both"/>
      </w:pPr>
    </w:p>
    <w:p w:rsidRDefault="00E622C9" w:rsidP="00E622C9" w:rsidR="00E622C9" w:rsidRPr="00B35865">
      <w:pPr>
        <w:tabs>
          <w:tab w:pos="6420" w:val="left"/>
        </w:tabs>
        <w:jc w:val="both"/>
      </w:pPr>
      <w:r w:rsidRPr="00B35865">
        <w:t>PRAVNA POUKA:</w:t>
      </w:r>
    </w:p>
    <w:p w:rsidRDefault="00E622C9" w:rsidP="00E622C9" w:rsidR="00E622C9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2C5A29" w:rsidP="002C5A29" w:rsidR="002C5A29" w:rsidRPr="0013144C">
      <w:pPr>
        <w:jc w:val="both"/>
      </w:pPr>
    </w:p>
    <w:sectPr w:rsidSect="0058326B" w:rsidR="002C5A29" w:rsidRPr="0013144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29F" w:rsidR="0030529F">
      <w:r>
        <w:separator/>
      </w:r>
    </w:p>
  </w:endnote>
  <w:endnote w:id="0" w:type="continuationSeparator">
    <w:p w:rsidRDefault="0030529F" w:rsidR="00305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29F" w:rsidR="0030529F">
      <w:r>
        <w:separator/>
      </w:r>
    </w:p>
  </w:footnote>
  <w:footnote w:id="0" w:type="continuationSeparator">
    <w:p w:rsidRDefault="0030529F" w:rsidR="003052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403664"/>
      <w:docPartObj>
        <w:docPartGallery w:val="Page Numbers (Top of Page)"/>
        <w:docPartUnique/>
      </w:docPartObj>
    </w:sdtPr>
    <w:sdtEndPr/>
    <w:sdtContent>
      <w:p w:rsidRDefault="00080938" w:rsidR="000809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0F9">
          <w:rPr>
            <w:noProof/>
          </w:rPr>
          <w:t>2</w:t>
        </w:r>
        <w:r>
          <w:fldChar w:fldCharType="end"/>
        </w:r>
      </w:p>
    </w:sdtContent>
  </w:sdt>
  <w:p w:rsidRDefault="00080938" w:rsidP="00080938" w:rsidR="00723D6E">
    <w:pPr>
      <w:pStyle w:val="Zaglavlje"/>
      <w:jc w:val="right"/>
    </w:pPr>
    <w:r>
      <w:t>1 St-</w:t>
    </w:r>
    <w:r w:rsidR="003C4B56">
      <w:t>2140/17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D7205C"/>
    <w:multiLevelType w:val="hybridMultilevel"/>
    <w:tmpl w:val="7DFA5B2E"/>
    <w:lvl w:tplc="52365D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ABE"/>
    <w:rsid w:val="00080938"/>
    <w:rsid w:val="000809E7"/>
    <w:rsid w:val="00085D86"/>
    <w:rsid w:val="000A141E"/>
    <w:rsid w:val="000E5435"/>
    <w:rsid w:val="000F7A8B"/>
    <w:rsid w:val="001177CE"/>
    <w:rsid w:val="001209EE"/>
    <w:rsid w:val="0012233C"/>
    <w:rsid w:val="0013144C"/>
    <w:rsid w:val="002470F4"/>
    <w:rsid w:val="002957DD"/>
    <w:rsid w:val="002C5A29"/>
    <w:rsid w:val="0030529F"/>
    <w:rsid w:val="003B7B0E"/>
    <w:rsid w:val="003C4B56"/>
    <w:rsid w:val="003F5229"/>
    <w:rsid w:val="004203E9"/>
    <w:rsid w:val="004825CD"/>
    <w:rsid w:val="004D3160"/>
    <w:rsid w:val="004E2805"/>
    <w:rsid w:val="00511110"/>
    <w:rsid w:val="005210B6"/>
    <w:rsid w:val="00537052"/>
    <w:rsid w:val="0058326B"/>
    <w:rsid w:val="005D0A3F"/>
    <w:rsid w:val="005E60F9"/>
    <w:rsid w:val="006239AF"/>
    <w:rsid w:val="00652C36"/>
    <w:rsid w:val="006E3469"/>
    <w:rsid w:val="0071630D"/>
    <w:rsid w:val="00723D6E"/>
    <w:rsid w:val="007A7053"/>
    <w:rsid w:val="00800333"/>
    <w:rsid w:val="00814603"/>
    <w:rsid w:val="0085718D"/>
    <w:rsid w:val="008664D1"/>
    <w:rsid w:val="008666C1"/>
    <w:rsid w:val="009068DA"/>
    <w:rsid w:val="00935EB7"/>
    <w:rsid w:val="00954BCC"/>
    <w:rsid w:val="00A27AC1"/>
    <w:rsid w:val="00A447CC"/>
    <w:rsid w:val="00AB4B10"/>
    <w:rsid w:val="00B06804"/>
    <w:rsid w:val="00B3429C"/>
    <w:rsid w:val="00B478EA"/>
    <w:rsid w:val="00B918B5"/>
    <w:rsid w:val="00BD30D4"/>
    <w:rsid w:val="00C1708D"/>
    <w:rsid w:val="00C35968"/>
    <w:rsid w:val="00C81A2E"/>
    <w:rsid w:val="00CA7D62"/>
    <w:rsid w:val="00CC2D4F"/>
    <w:rsid w:val="00CD7F35"/>
    <w:rsid w:val="00D02AAA"/>
    <w:rsid w:val="00D72CA0"/>
    <w:rsid w:val="00D75CB0"/>
    <w:rsid w:val="00DB1363"/>
    <w:rsid w:val="00DE634D"/>
    <w:rsid w:val="00E47E3C"/>
    <w:rsid w:val="00E622C9"/>
    <w:rsid w:val="00EA6DFC"/>
    <w:rsid w:val="00ED1C18"/>
    <w:rsid w:val="00F3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342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2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09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093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08093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54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54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4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4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4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342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2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09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093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08093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54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54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4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4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4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St-2140/2017-55</izvorni_sadrzaj>
    <derivirana_varijabla naziv="DomainObject.Oznaka_1">St-2140/2017-55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2140</izvorni_sadrzaj>
    <derivirana_varijabla naziv="DomainObject.Predmet.Broj_1">2140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rujna 2017.</izvorni_sadrzaj>
    <derivirana_varijabla naziv="DomainObject.Predmet.DatumRjesavanja_1">22.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Rješenje 12 Su-30/2017 od 28.7.17.</izvorni_sadrzaj>
    <derivirana_varijabla naziv="DomainObject.Predmet.Opis_1">Rješenje 12 Su-30/2017 od 28.7.17.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St-2140/2017</izvorni_sadrzaj>
    <derivirana_varijabla naziv="DomainObject.Predmet.OznakaBroj_1">St-2140/2017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>Prema telefonskom traženju savjetnice Kovačić
spis dostavljen 4.5.2018. u Zagreb radi uvida stranke Zdravka Šindika u isti</izvorni_sadrzaj>
    <derivirana_varijabla naziv="DomainObject.Predmet.PrimjedbaSuca_1">Prema telefonskom traženju savjetnice Kovačić
spis dostavljen 4.5.2018. u Zagreb radi uvida stranke Zdravka Šindika u isti</derivirana_varijabla>
  </DomainObject.Predmet.PrimjedbaSuca>
  <DomainObject.Predmet.ProtustrankaFormated>
    <izvorni_sadrzaj>  BADEL 1862 d.d. zastupanog po punomoćniku Igor Svilar</izvorni_sadrzaj>
    <derivirana_varijabla naziv="DomainObject.Predmet.ProtustrankaFormated_1">  BADEL 1862 d.d. zastupanog po punomoćniku Igor Svilar</derivirana_varijabla>
  </DomainObject.Predmet.ProtustrankaFormated>
  <DomainObject.Predmet.ProtustrankaFormatedOIB>
    <izvorni_sadrzaj>  BADEL 1862 d.d., OIB 36749512860 zastupanog po punomoćniku Igor Svilar</izvorni_sadrzaj>
    <derivirana_varijabla naziv="DomainObject.Predmet.ProtustrankaFormatedOIB_1">  BADEL 1862 d.d., OIB 36749512860 zastupanog po punomoćniku Igor Svilar</derivirana_varijabla>
  </DomainObject.Predmet.ProtustrankaFormatedOIB>
  <DomainObject.Predmet.ProtustrankaFormatedWithAdress>
    <izvorni_sadrzaj> BADEL 1862 d.d., Vlaška 116, 10000 Zagreb zastupanog po punomoćniku Igor Svilar</izvorni_sadrzaj>
    <derivirana_varijabla naziv="DomainObject.Predmet.ProtustrankaFormatedWithAdress_1"> BADEL 1862 d.d., Vlaška 116, 10000 Zagreb zastupanog po punomoćniku Igor Svilar</derivirana_varijabla>
  </DomainObject.Predmet.ProtustrankaFormatedWithAdress>
  <DomainObject.Predmet.ProtustrankaFormatedWithAdressOIB>
    <izvorni_sadrzaj> BADEL 1862 d.d., OIB 36749512860, Vlaška 116, 10000 Zagreb zastupanog po punomoćniku Igor Svilar</izvorni_sadrzaj>
    <derivirana_varijabla naziv="DomainObject.Predmet.ProtustrankaFormatedWithAdressOIB_1"> BADEL 1862 d.d., OIB 36749512860, Vlaška 116, 10000 Zagreb zastupanog po punomoćniku Igor Svilar</derivirana_varijabla>
  </DomainObject.Predmet.ProtustrankaFormatedWithAdressOIB>
  <DomainObject.Predmet.ProtustrankaWithAdress>
    <izvorni_sadrzaj>BADEL 1862 d.d. Vlaška 116, 10000 Zagreb</izvorni_sadrzaj>
    <derivirana_varijabla naziv="DomainObject.Predmet.ProtustrankaWithAdress_1">BADEL 1862 d.d. Vlaška 116, 10000 Zagreb</derivirana_varijabla>
  </DomainObject.Predmet.ProtustrankaWithAdress>
  <DomainObject.Predmet.ProtustrankaWithAdressOIB>
    <izvorni_sadrzaj>BADEL 1862 d.d., OIB 36749512860, Vlaška 116, 10000 Zagreb</izvorni_sadrzaj>
    <derivirana_varijabla naziv="DomainObject.Predmet.ProtustrankaWithAdressOIB_1">BADEL 1862 d.d., OIB 36749512860, Vlaška 116, 10000 Zagreb</derivirana_varijabla>
  </DomainObject.Predmet.ProtustrankaWithAdressOIB>
  <DomainObject.Predmet.ProtustrankaNazivFormated>
    <izvorni_sadrzaj>BADEL 1862 d.d.</izvorni_sadrzaj>
    <derivirana_varijabla naziv="DomainObject.Predmet.ProtustrankaNazivFormated_1">BADEL 1862 d.d.</derivirana_varijabla>
  </DomainObject.Predmet.ProtustrankaNazivFormated>
  <DomainObject.Predmet.ProtustrankaNazivFormatedOIB>
    <izvorni_sadrzaj>BADEL 1862 d.d., OIB 36749512860</izvorni_sadrzaj>
    <derivirana_varijabla naziv="DomainObject.Predmet.ProtustrankaNazivFormatedOIB_1">BADEL 1862 d.d., OIB 36749512860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BADEL 1862 d.d.</izvorni_sadrzaj>
    <derivirana_varijabla naziv="DomainObject.Predmet.StrankaFormated_1">  BADEL 1862 d.d.</derivirana_varijabla>
  </DomainObject.Predmet.StrankaFormated>
  <DomainObject.Predmet.StrankaFormatedOIB>
    <izvorni_sadrzaj>  BADEL 1862 d.d., OIB 36749512860</izvorni_sadrzaj>
    <derivirana_varijabla naziv="DomainObject.Predmet.StrankaFormatedOIB_1">  BADEL 1862 d.d., OIB 36749512860</derivirana_varijabla>
  </DomainObject.Predmet.StrankaFormatedOIB>
  <DomainObject.Predmet.StrankaFormatedWithAdress>
    <izvorni_sadrzaj> BADEL 1862 d.d., Vlaška 116, 10000 Zagreb</izvorni_sadrzaj>
    <derivirana_varijabla naziv="DomainObject.Predmet.StrankaFormatedWithAdress_1"> BADEL 1862 d.d., Vlaška 116, 10000 Zagreb</derivirana_varijabla>
  </DomainObject.Predmet.StrankaFormatedWithAdress>
  <DomainObject.Predmet.StrankaFormatedWithAdressOIB>
    <izvorni_sadrzaj> BADEL 1862 d.d., OIB 36749512860, Vlaška 116, 10000 Zagreb</izvorni_sadrzaj>
    <derivirana_varijabla naziv="DomainObject.Predmet.StrankaFormatedWithAdressOIB_1"> BADEL 1862 d.d., OIB 36749512860, Vlaška 116, 10000 Zagreb</derivirana_varijabla>
  </DomainObject.Predmet.StrankaFormatedWithAdressOIB>
  <DomainObject.Predmet.StrankaWithAdress>
    <izvorni_sadrzaj>BADEL 1862 d.d. Vlaška 116,10000 Zagreb</izvorni_sadrzaj>
    <derivirana_varijabla naziv="DomainObject.Predmet.StrankaWithAdress_1">BADEL 1862 d.d. Vlaška 116,10000 Zagreb</derivirana_varijabla>
  </DomainObject.Predmet.StrankaWithAdress>
  <DomainObject.Predmet.StrankaWithAdressOIB>
    <izvorni_sadrzaj>BADEL 1862 d.d., OIB 36749512860, Vlaška 116,10000 Zagreb</izvorni_sadrzaj>
    <derivirana_varijabla naziv="DomainObject.Predmet.StrankaWithAdressOIB_1">BADEL 1862 d.d., OIB 36749512860, Vlaška 116,10000 Zagreb</derivirana_varijabla>
  </DomainObject.Predmet.StrankaWithAdressOIB>
  <DomainObject.Predmet.StrankaNazivFormated>
    <izvorni_sadrzaj>BADEL 1862 d.d.</izvorni_sadrzaj>
    <derivirana_varijabla naziv="DomainObject.Predmet.StrankaNazivFormated_1">BADEL 1862 d.d.</derivirana_varijabla>
  </DomainObject.Predmet.StrankaNazivFormated>
  <DomainObject.Predmet.StrankaNazivFormatedOIB>
    <izvorni_sadrzaj>BADEL 1862 d.d., OIB 36749512860</izvorni_sadrzaj>
    <derivirana_varijabla naziv="DomainObject.Predmet.StrankaNazivFormatedOIB_1">BADEL 1862 d.d., OIB 36749512860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BADEL 1862 d.d.</item>
    </izvorni_sadrzaj>
    <derivirana_varijabla naziv="DomainObject.Predmet.StrankaListFormated_1">
      <item>BADEL 1862 d.d.</item>
    </derivirana_varijabla>
  </DomainObject.Predmet.StrankaListFormated>
  <DomainObject.Predmet.StrankaListFormatedOIB>
    <izvorni_sadrzaj>
      <item>BADEL 1862 d.d., OIB 36749512860</item>
    </izvorni_sadrzaj>
    <derivirana_varijabla naziv="DomainObject.Predmet.StrankaListFormatedOIB_1">
      <item>BADEL 1862 d.d., OIB 36749512860</item>
    </derivirana_varijabla>
  </DomainObject.Predmet.StrankaListFormatedOIB>
  <DomainObject.Predmet.StrankaListFormatedWithAdress>
    <izvorni_sadrzaj>
      <item>BADEL 1862 d.d., Vlaška 116, 10000 Zagreb</item>
    </izvorni_sadrzaj>
    <derivirana_varijabla naziv="DomainObject.Predmet.StrankaListFormatedWithAdress_1">
      <item>BADEL 1862 d.d., Vlaška 116, 10000 Zagreb</item>
    </derivirana_varijabla>
  </DomainObject.Predmet.StrankaListFormatedWithAdress>
  <DomainObject.Predmet.StrankaListFormatedWithAdressOIB>
    <izvorni_sadrzaj>
      <item>BADEL 1862 d.d., OIB 36749512860, Vlaška 116, 10000 Zagreb</item>
    </izvorni_sadrzaj>
    <derivirana_varijabla naziv="DomainObject.Predmet.StrankaListFormatedWithAdressOIB_1">
      <item>BADEL 1862 d.d., OIB 36749512860, Vlaška 116, 10000 Zagreb</item>
    </derivirana_varijabla>
  </DomainObject.Predmet.StrankaListFormatedWithAdressOIB>
  <DomainObject.Predmet.StrankaListNazivFormated>
    <izvorni_sadrzaj>
      <item>BADEL 1862 d.d.</item>
    </izvorni_sadrzaj>
    <derivirana_varijabla naziv="DomainObject.Predmet.StrankaListNazivFormated_1">
      <item>BADEL 1862 d.d.</item>
    </derivirana_varijabla>
  </DomainObject.Predmet.StrankaListNazivFormated>
  <DomainObject.Predmet.StrankaListNazivFormatedOIB>
    <izvorni_sadrzaj>
      <item>BADEL 1862 d.d., OIB 36749512860</item>
    </izvorni_sadrzaj>
    <derivirana_varijabla naziv="DomainObject.Predmet.StrankaListNazivFormatedOIB_1">
      <item>BADEL 1862 d.d., OIB 36749512860</item>
    </derivirana_varijabla>
  </DomainObject.Predmet.StrankaListNazivFormatedOIB>
  <DomainObject.Predmet.ProtuStrankaListFormated>
    <izvorni_sadrzaj>
      <item>BADEL 1862 d.d. zastupanog po punomoćniku Igor Svilar</item>
    </izvorni_sadrzaj>
    <derivirana_varijabla naziv="DomainObject.Predmet.ProtuStrankaListFormated_1">
      <item>BADEL 1862 d.d. zastupanog po punomoćniku Igor Svilar</item>
    </derivirana_varijabla>
  </DomainObject.Predmet.ProtuStrankaListFormated>
  <DomainObject.Predmet.ProtuStrankaListFormatedOIB>
    <izvorni_sadrzaj>
      <item>BADEL 1862 d.d., OIB 36749512860 zastupanog po punomoćniku Igor Svilar</item>
    </izvorni_sadrzaj>
    <derivirana_varijabla naziv="DomainObject.Predmet.ProtuStrankaListFormatedOIB_1">
      <item>BADEL 1862 d.d., OIB 36749512860 zastupanog po punomoćniku Igor Svilar</item>
    </derivirana_varijabla>
  </DomainObject.Predmet.ProtuStrankaListFormatedOIB>
  <DomainObject.Predmet.ProtuStrankaListFormatedWithAdress>
    <izvorni_sadrzaj>
      <item>BADEL 1862 d.d., Vlaška 116, 10000 Zagreb zastupanog po punomoćniku Igor Svilar</item>
    </izvorni_sadrzaj>
    <derivirana_varijabla naziv="DomainObject.Predmet.ProtuStrankaListFormatedWithAdress_1">
      <item>BADEL 1862 d.d., Vlaška 116, 10000 Zagreb zastupanog po punomoćniku Igor Svilar</item>
    </derivirana_varijabla>
  </DomainObject.Predmet.ProtuStrankaListFormatedWithAdress>
  <DomainObject.Predmet.ProtuStrankaListFormatedWithAdressOIB>
    <izvorni_sadrzaj>
      <item>BADEL 1862 d.d., OIB 36749512860, Vlaška 116, 10000 Zagreb zastupanog po punomoćniku Igor Svilar</item>
    </izvorni_sadrzaj>
    <derivirana_varijabla naziv="DomainObject.Predmet.ProtuStrankaListFormatedWithAdressOIB_1">
      <item>BADEL 1862 d.d., OIB 36749512860, Vlaška 116, 10000 Zagreb zastupanog po punomoćniku Igor Svilar</item>
    </derivirana_varijabla>
  </DomainObject.Predmet.ProtuStrankaListFormatedWithAdressOIB>
  <DomainObject.Predmet.ProtuStrankaListNazivFormated>
    <izvorni_sadrzaj>
      <item>BADEL 1862 d.d.</item>
    </izvorni_sadrzaj>
    <derivirana_varijabla naziv="DomainObject.Predmet.ProtuStrankaListNazivFormated_1">
      <item>BADEL 1862 d.d.</item>
    </derivirana_varijabla>
  </DomainObject.Predmet.ProtuStrankaListNazivFormated>
  <DomainObject.Predmet.ProtuStrankaListNazivFormatedOIB>
    <izvorni_sadrzaj>
      <item>BADEL 1862 d.d., OIB 36749512860</item>
    </izvorni_sadrzaj>
    <derivirana_varijabla naziv="DomainObject.Predmet.ProtuStrankaListNazivFormatedOIB_1">
      <item>BADEL 1862 d.d., OIB 36749512860</item>
    </derivirana_varijabla>
  </DomainObject.Predmet.ProtuStrankaListNazivFormatedOIB>
  <DomainObject.Predmet.OstaliListFormated>
    <izvorni_sadrzaj>
      <item>Igor Svilar punomoćnik sudionika u postupku BADEL 1862 d.d.</item>
      <item>Božo Dubravčić</item>
    </izvorni_sadrzaj>
    <derivirana_varijabla naziv="DomainObject.Predmet.OstaliListFormated_1">
      <item>Igor Svilar punomoćnik sudionika u postupku BADEL 1862 d.d.</item>
      <item>Božo Dubravčić</item>
    </derivirana_varijabla>
  </DomainObject.Predmet.OstaliListFormated>
  <DomainObject.Predmet.OstaliListFormatedOIB>
    <izvorni_sadrzaj>
      <item>Igor Svilar, OIB 55678665212 punomoćnik sudionika u postupku BADEL 1862 d.d.</item>
      <item>Božo Dubravčić, OIB 39863225945</item>
    </izvorni_sadrzaj>
    <derivirana_varijabla naziv="DomainObject.Predmet.OstaliListFormatedOIB_1">
      <item>Igor Svilar, OIB 55678665212 punomoćnik sudionika u postupku BADEL 1862 d.d.</item>
      <item>Božo Dubravčić, OIB 39863225945</item>
    </derivirana_varijabla>
  </DomainObject.Predmet.OstaliListFormatedOIB>
  <DomainObject.Predmet.OstaliListFormatedWithAdress>
    <izvorni_sadrzaj>
      <item>Igor Svilar, Gredička 23, 10000 Zagreb punomoćnik sudionika u postupku BADEL 1862 d.d.</item>
      <item>Božo Dubravčić, Brezovička Cesta 107, 10257 Brezovica</item>
    </izvorni_sadrzaj>
    <derivirana_varijabla naziv="DomainObject.Predmet.OstaliListFormatedWithAdress_1">
      <item>Igor Svilar, Gredička 23, 10000 Zagreb punomoćnik sudionika u postupku BADEL 1862 d.d.</item>
      <item>Božo Dubravčić, Brezovička Cesta 107, 10257 Brezovica</item>
    </derivirana_varijabla>
  </DomainObject.Predmet.OstaliListFormatedWithAdress>
  <DomainObject.Predmet.OstaliListFormatedWithAdressOIB>
    <izvorni_sadrzaj>
      <item>Igor Svilar, OIB 55678665212, Gredička 23, 10000 Zagreb punomoćnik sudionika u postupku BADEL 1862 d.d.</item>
      <item>Božo Dubravčić, OIB 39863225945, Brezovička Cesta 107, 10257 Brezovica</item>
    </izvorni_sadrzaj>
    <derivirana_varijabla naziv="DomainObject.Predmet.OstaliListFormatedWithAdressOIB_1">
      <item>Igor Svilar, OIB 55678665212, Gredička 23, 10000 Zagreb punomoćnik sudionika u postupku BADEL 1862 d.d.</item>
      <item>Božo Dubravčić, OIB 39863225945, Brezovička Cesta 107, 10257 Brezovica</item>
    </derivirana_varijabla>
  </DomainObject.Predmet.OstaliListFormatedWithAdressOIB>
  <DomainObject.Predmet.OstaliListNazivFormated>
    <izvorni_sadrzaj>
      <item>Igor Svilar</item>
      <item>Božo Dubravčić</item>
    </izvorni_sadrzaj>
    <derivirana_varijabla naziv="DomainObject.Predmet.OstaliListNazivFormated_1">
      <item>Igor Svilar</item>
      <item>Božo Dubravčić</item>
    </derivirana_varijabla>
  </DomainObject.Predmet.OstaliListNazivFormated>
  <DomainObject.Predmet.OstaliListNazivFormatedOIB>
    <izvorni_sadrzaj>
      <item>Igor Svilar, OIB 55678665212</item>
      <item>Božo Dubravčić, OIB 39863225945</item>
    </izvorni_sadrzaj>
    <derivirana_varijabla naziv="DomainObject.Predmet.OstaliListNazivFormatedOIB_1">
      <item>Igor Svilar, OIB 55678665212</item>
      <item>Božo Dubravčić, OIB 39863225945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St-2140/2017-55</izvorni_sadrzaj>
    <derivirana_varijabla naziv="DomainObject.PoslovniBrojDokumenta_1">St-2140/2017-55</derivirana_varijabla>
  </DomainObject.PoslovniBrojDokumenta>
  <DomainObject.Predmet.StrankaIDrugi>
    <izvorni_sadrzaj>BADEL 1862 d.d.</izvorni_sadrzaj>
    <derivirana_varijabla naziv="DomainObject.Predmet.StrankaIDrugi_1">BADEL 1862 d.d.</derivirana_varijabla>
  </DomainObject.Predmet.StrankaIDrugi>
  <DomainObject.Predmet.ProtustrankaIDrugi>
    <izvorni_sadrzaj>BADEL 1862 d.d.</izvorni_sadrzaj>
    <derivirana_varijabla naziv="DomainObject.Predmet.ProtustrankaIDrugi_1">BADEL 1862 d.d.</derivirana_varijabla>
  </DomainObject.Predmet.ProtustrankaIDrugi>
  <DomainObject.Predmet.StrankaIDrugiAdressOIB>
    <izvorni_sadrzaj>BADEL 1862 d.d., OIB 36749512860, Vlaška 116, 10000 Zagreb</izvorni_sadrzaj>
    <derivirana_varijabla naziv="DomainObject.Predmet.StrankaIDrugiAdressOIB_1">BADEL 1862 d.d., OIB 36749512860, Vlaška 116, 10000 Zagreb</derivirana_varijabla>
  </DomainObject.Predmet.StrankaIDrugiAdressOIB>
  <DomainObject.Predmet.ProtustrankaIDrugiAdressOIB>
    <izvorni_sadrzaj>BADEL 1862 d.d., OIB 36749512860, Vlaška 116, 10000 Zagreb</izvorni_sadrzaj>
    <derivirana_varijabla naziv="DomainObject.Predmet.ProtustrankaIDrugiAdressOIB_1">BADEL 1862 d.d., OIB 36749512860, Vlaška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2017.</izvorni_sadrzaj>
    <derivirana_varijabla naziv="DomainObject.Predmet.OdlukaRjesenje.DatumDonosenjaOdluke_1">22. rujna 2017.</derivirana_varijabla>
  </DomainObject.Predmet.OdlukaRjesenje.DatumDonosenjaOdluke>
  <DomainObject.Predmet.OdlukaRjesenje.DatumPravomocnosti>
    <izvorni_sadrzaj>10. studenog 2017.</izvorni_sadrzaj>
    <derivirana_varijabla naziv="DomainObject.Predmet.OdlukaRjesenje.DatumPravomocnosti_1">10. studenog 2017.</derivirana_varijabla>
  </DomainObject.Predmet.OdlukaRjesenje.DatumPravomocnosti>
  <DomainObject.Predmet.OdlukaRjesenje.Oznaka>
    <izvorni_sadrzaj>St-2140/2017-14</izvorni_sadrzaj>
    <derivirana_varijabla naziv="DomainObject.Predmet.OdlukaRjesenje.Oznaka_1">St-2140/2017-14</derivirana_varijabla>
  </DomainObject.Predmet.OdlukaRjesenje.Oznaka>
  <DomainObject.Predmet.SudioniciListNaziv>
    <izvorni_sadrzaj>
      <item>BADEL 1862 d.d.</item>
      <item>BADEL 1862 d.d.</item>
      <item>Igor Svilar</item>
      <item>Božo Dubravčić</item>
    </izvorni_sadrzaj>
    <derivirana_varijabla naziv="DomainObject.Predmet.SudioniciListNaziv_1">
      <item>BADEL 1862 d.d.</item>
      <item>BADEL 1862 d.d.</item>
      <item>Igor Svilar</item>
      <item>Božo Dubravčić</item>
    </derivirana_varijabla>
  </DomainObject.Predmet.SudioniciListNaziv>
  <DomainObject.Predmet.SudioniciListAdressOIB>
    <izvorni_sadrzaj>
      <item>BADEL 1862 d.d., OIB 36749512860, Vlaška 116,10000 Zagreb</item>
      <item>BADEL 1862 d.d., OIB 36749512860, Vlaška 116,10000 Zagreb</item>
      <item>Igor Svilar, OIB 55678665212, Gredička 23,10000 Zagreb</item>
      <item>Božo Dubravčić, OIB 39863225945, Brezovička Cesta 107,10257 Brezovica</item>
    </izvorni_sadrzaj>
    <derivirana_varijabla naziv="DomainObject.Predmet.SudioniciListAdressOIB_1">
      <item>BADEL 1862 d.d., OIB 36749512860, Vlaška 116,10000 Zagreb</item>
      <item>BADEL 1862 d.d., OIB 36749512860, Vlaška 116,10000 Zagreb</item>
      <item>Igor Svilar, OIB 55678665212, Gredička 23,10000 Zagreb</item>
      <item>Božo Dubravčić, OIB 39863225945, Brezovička Cesta 107,10257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36749512860</item>
      <item>, OIB 36749512860</item>
      <item>, OIB 55678665212</item>
      <item>, OIB 39863225945</item>
    </izvorni_sadrzaj>
    <derivirana_varijabla naziv="DomainObject.Predmet.SudioniciListNazivOIB_1">
      <item>, OIB 36749512860</item>
      <item>, OIB 36749512860</item>
      <item>, OIB 55678665212</item>
      <item>, OIB 39863225945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F233E-66B1-487C-953F-E6EDD2FB7C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261</properties:Words>
  <properties:Characters>1400</properties:Characters>
  <properties:Lines>53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2018-05-03T12:36:00Z</dcterms:created>
  <dc:creator>Korisnik</dc:creator>
  <cp:lastModifiedBy>Draženka Prpić</cp:lastModifiedBy>
  <cp:lastPrinted>2018-05-03T13:12:00Z</cp:lastPrinted>
  <dcterms:modified xmlns:xsi="http://www.w3.org/2001/XMLSchema-instance" xsi:type="dcterms:W3CDTF">2018-05-03T13:12:00Z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St-2140/2017-55 / Odluka - Rješenje o odbačaju prijedloga (ODBAČAJ_PRIJEDLOGA_BOŽE_DUBRAVČIĆA_-St-2140-17.docx)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