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889ea" w14:paraId="5b889ea" w:rsidRDefault="001D2C96" w:rsidP="00910611" w:rsidR="001D2C9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2C96" w:rsidP="00910611" w:rsidR="001D2C96">
      <w:r>
        <w:rPr>
          <w:rFonts w:eastAsia="MS Mincho"/>
          <w:szCs w:val="24"/>
        </w:rPr>
        <w:t>REPUBLIKA HRVATSKA</w:t>
      </w:r>
    </w:p>
    <w:p w:rsidRDefault="001D2C96" w:rsidP="00910611" w:rsidR="001D2C96">
      <w:r>
        <w:rPr>
          <w:rFonts w:eastAsia="MS Mincho"/>
          <w:szCs w:val="24"/>
        </w:rPr>
        <w:t>TRGOVAČKI SUD U RIJECI</w:t>
      </w:r>
    </w:p>
    <w:p w:rsidRDefault="001D2C96" w:rsidR="001D2C9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8471DD" w:rsidRPr="008471DD">
        <w:rPr>
          <w:rFonts w:cs="Times New Roman" w:hAnsi="Times New Roman" w:ascii="Times New Roman"/>
          <w:sz w:val="24"/>
          <w:szCs w:val="24"/>
        </w:rPr>
        <w:t xml:space="preserve">AUTOMOBILISTIČKI SAVEZ PRIMORSKO-GORANSKE ŽUPANIJE Dražickih boraca 64, Dražice, </w:t>
      </w:r>
      <w:r w:rsidR="008471DD" w:rsidRPr="008471DD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8471DD" w:rsidRPr="008471DD">
        <w:rPr>
          <w:rFonts w:cs="Times New Roman" w:hAnsi="Times New Roman" w:ascii="Times New Roman"/>
          <w:sz w:val="24"/>
          <w:szCs w:val="24"/>
        </w:rPr>
        <w:t>08002074, OIB: 21504359164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471DD" w:rsidRPr="008471DD">
        <w:rPr>
          <w:rFonts w:cs="Times New Roman" w:hAnsi="Times New Roman" w:ascii="Times New Roman"/>
          <w:sz w:val="24"/>
          <w:szCs w:val="24"/>
        </w:rPr>
        <w:t>AUTOMOBILISTIČKI SAVEZ PRIMORSKO-GORANSKE ŽUPANIJE Draži</w:t>
      </w:r>
      <w:r w:rsidR="008471DD">
        <w:rPr>
          <w:rFonts w:cs="Times New Roman" w:hAnsi="Times New Roman" w:ascii="Times New Roman"/>
          <w:sz w:val="24"/>
          <w:szCs w:val="24"/>
        </w:rPr>
        <w:t>ć</w:t>
      </w:r>
      <w:r w:rsidR="008471DD" w:rsidRPr="008471DD">
        <w:rPr>
          <w:rFonts w:cs="Times New Roman" w:hAnsi="Times New Roman" w:ascii="Times New Roman"/>
          <w:sz w:val="24"/>
          <w:szCs w:val="24"/>
        </w:rPr>
        <w:t xml:space="preserve">kih boraca 64, Dražice, </w:t>
      </w:r>
      <w:r w:rsidR="008471DD" w:rsidRPr="008471DD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8471DD" w:rsidRPr="008471DD">
        <w:rPr>
          <w:rFonts w:cs="Times New Roman" w:hAnsi="Times New Roman" w:ascii="Times New Roman"/>
          <w:sz w:val="24"/>
          <w:szCs w:val="24"/>
        </w:rPr>
        <w:t>08002074, OIB: 21504359164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BB28DE">
        <w:rPr>
          <w:rFonts w:cs="Times New Roman" w:hAnsi="Times New Roman" w:ascii="Times New Roman"/>
          <w:sz w:val="24"/>
          <w:szCs w:val="24"/>
        </w:rPr>
        <w:t>4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8471DD" w:rsidRPr="008471DD">
        <w:rPr>
          <w:rFonts w:cs="Times New Roman" w:hAnsi="Times New Roman" w:ascii="Times New Roman"/>
          <w:sz w:val="24"/>
          <w:szCs w:val="24"/>
        </w:rPr>
        <w:t>Ivan Gjurašić, OIB: 66025260916, Petrinjska 28,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471DD" w:rsidRPr="008471DD">
        <w:rPr>
          <w:rFonts w:cs="Times New Roman" w:hAnsi="Times New Roman" w:ascii="Times New Roman"/>
          <w:sz w:val="24"/>
          <w:szCs w:val="24"/>
        </w:rPr>
        <w:t>AUTOMOBILISTIČKI SAVEZ PRIMORSKO-GORANSKE ŽUPANIJE Draži</w:t>
      </w:r>
      <w:r w:rsidR="008471DD">
        <w:rPr>
          <w:rFonts w:cs="Times New Roman" w:hAnsi="Times New Roman" w:ascii="Times New Roman"/>
          <w:sz w:val="24"/>
          <w:szCs w:val="24"/>
        </w:rPr>
        <w:t>ć</w:t>
      </w:r>
      <w:r w:rsidR="008471DD" w:rsidRPr="008471DD">
        <w:rPr>
          <w:rFonts w:cs="Times New Roman" w:hAnsi="Times New Roman" w:ascii="Times New Roman"/>
          <w:sz w:val="24"/>
          <w:szCs w:val="24"/>
        </w:rPr>
        <w:t xml:space="preserve">kih boraca 64, Dražice, </w:t>
      </w:r>
      <w:r w:rsidR="008471DD" w:rsidRPr="008471DD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8471DD" w:rsidRPr="008471DD">
        <w:rPr>
          <w:rFonts w:cs="Times New Roman" w:hAnsi="Times New Roman" w:ascii="Times New Roman"/>
          <w:sz w:val="24"/>
          <w:szCs w:val="24"/>
        </w:rPr>
        <w:t>08002074, OIB: 21504359164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EB7AAE">
        <w:rPr>
          <w:rFonts w:cs="Times New Roman" w:hAnsi="Times New Roman" w:ascii="Times New Roman"/>
          <w:sz w:val="24"/>
          <w:szCs w:val="24"/>
        </w:rPr>
        <w:t>Registra udruga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471DD" w:rsidP="008471DD" w:rsidR="00152283" w:rsidRPr="00C475D8">
      <w:pPr>
        <w:pStyle w:val="Bezproreda"/>
        <w:tabs>
          <w:tab w:pos="3592" w:val="left"/>
          <w:tab w:pos="4536" w:val="center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152283"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471DD" w:rsidRPr="008471DD">
        <w:rPr>
          <w:rFonts w:cs="Times New Roman" w:hAnsi="Times New Roman" w:ascii="Times New Roman"/>
          <w:sz w:val="24"/>
          <w:szCs w:val="24"/>
        </w:rPr>
        <w:t>AUTOMOBILISTIČKI SAVEZ PRIMORSKO-GORANSKE ŽUPANIJE Draži</w:t>
      </w:r>
      <w:r w:rsidR="008471DD">
        <w:rPr>
          <w:rFonts w:cs="Times New Roman" w:hAnsi="Times New Roman" w:ascii="Times New Roman"/>
          <w:sz w:val="24"/>
          <w:szCs w:val="24"/>
        </w:rPr>
        <w:t>ć</w:t>
      </w:r>
      <w:r w:rsidR="008471DD" w:rsidRPr="008471DD">
        <w:rPr>
          <w:rFonts w:cs="Times New Roman" w:hAnsi="Times New Roman" w:ascii="Times New Roman"/>
          <w:sz w:val="24"/>
          <w:szCs w:val="24"/>
        </w:rPr>
        <w:t xml:space="preserve">kih boraca 64, Dražice, </w:t>
      </w:r>
      <w:r w:rsidR="008471DD" w:rsidRPr="008471DD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8471DD" w:rsidRPr="008471DD">
        <w:rPr>
          <w:rFonts w:cs="Times New Roman" w:hAnsi="Times New Roman" w:ascii="Times New Roman"/>
          <w:sz w:val="24"/>
          <w:szCs w:val="24"/>
        </w:rPr>
        <w:t>08002074, OIB: 21504359164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EB7AAE">
        <w:rPr>
          <w:rFonts w:cs="Times New Roman" w:hAnsi="Times New Roman" w:ascii="Times New Roman"/>
          <w:sz w:val="24"/>
          <w:szCs w:val="24"/>
        </w:rPr>
        <w:t>321</w:t>
      </w:r>
      <w:r w:rsidR="006173C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EB7AAE">
        <w:rPr>
          <w:rFonts w:cs="Times New Roman" w:eastAsia="Times New Roman" w:hAnsi="Times New Roman" w:ascii="Times New Roman"/>
          <w:sz w:val="24"/>
          <w:szCs w:val="24"/>
          <w:lang w:eastAsia="hr-HR"/>
        </w:rPr>
        <w:t>2.070,94</w:t>
      </w:r>
      <w:r w:rsidR="007F41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EB7AAE">
        <w:rPr>
          <w:rFonts w:cs="Times New Roman" w:hAnsi="Times New Roman" w:ascii="Times New Roman"/>
          <w:sz w:val="24"/>
          <w:szCs w:val="24"/>
        </w:rPr>
        <w:t>Registra udruga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EB7AAE">
        <w:rPr>
          <w:rFonts w:cs="Times New Roman" w:hAnsi="Times New Roman" w:ascii="Times New Roman"/>
          <w:sz w:val="24"/>
          <w:szCs w:val="24"/>
        </w:rPr>
        <w:t>2-4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EB7AAE">
        <w:rPr>
          <w:rFonts w:cs="Times New Roman" w:hAnsi="Times New Roman" w:ascii="Times New Roman"/>
          <w:sz w:val="24"/>
          <w:szCs w:val="24"/>
        </w:rPr>
        <w:t>Registra udruga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B7AAE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AD0E4C">
        <w:rPr>
          <w:rFonts w:cs="Times New Roman" w:hAnsi="Times New Roman" w:ascii="Times New Roman"/>
          <w:sz w:val="24"/>
          <w:szCs w:val="24"/>
        </w:rPr>
        <w:t>29.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B266CE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7EDB" w:rsidP="00C2277B" w:rsidR="00EB7EDB">
      <w:pPr>
        <w:spacing w:lineRule="auto" w:line="240" w:after="0"/>
      </w:pPr>
      <w:r>
        <w:separator/>
      </w:r>
    </w:p>
  </w:endnote>
  <w:endnote w:id="0" w:type="continuationSeparator">
    <w:p w:rsidRDefault="00EB7EDB" w:rsidP="00C2277B" w:rsidR="00EB7ED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2C96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7EDB" w:rsidP="00C2277B" w:rsidR="00EB7EDB">
      <w:pPr>
        <w:spacing w:lineRule="auto" w:line="240" w:after="0"/>
      </w:pPr>
      <w:r>
        <w:separator/>
      </w:r>
    </w:p>
  </w:footnote>
  <w:footnote w:id="0" w:type="continuationSeparator">
    <w:p w:rsidRDefault="00EB7EDB" w:rsidP="00C2277B" w:rsidR="00EB7ED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E60819">
      <w:rPr>
        <w:rFonts w:cs="Times New Roman" w:hAnsi="Times New Roman" w:ascii="Times New Roman"/>
        <w:sz w:val="24"/>
        <w:szCs w:val="24"/>
      </w:rPr>
      <w:t>2</w:t>
    </w:r>
    <w:r w:rsidR="008471DD">
      <w:rPr>
        <w:rFonts w:cs="Times New Roman" w:hAnsi="Times New Roman" w:ascii="Times New Roman"/>
        <w:sz w:val="24"/>
        <w:szCs w:val="24"/>
      </w:rPr>
      <w:t>72</w:t>
    </w:r>
    <w:r w:rsidR="00C10ADE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9C7"/>
    <w:rsid w:val="00051BA5"/>
    <w:rsid w:val="00080F71"/>
    <w:rsid w:val="00095A26"/>
    <w:rsid w:val="000A758E"/>
    <w:rsid w:val="000B2F5F"/>
    <w:rsid w:val="000D3B5C"/>
    <w:rsid w:val="000D3FCD"/>
    <w:rsid w:val="000E156D"/>
    <w:rsid w:val="000F519E"/>
    <w:rsid w:val="000F6091"/>
    <w:rsid w:val="001027C9"/>
    <w:rsid w:val="001315DB"/>
    <w:rsid w:val="00152283"/>
    <w:rsid w:val="00167B09"/>
    <w:rsid w:val="001762C8"/>
    <w:rsid w:val="001922EA"/>
    <w:rsid w:val="001B0BDA"/>
    <w:rsid w:val="001B7C82"/>
    <w:rsid w:val="001C217C"/>
    <w:rsid w:val="001C38B4"/>
    <w:rsid w:val="001D2C96"/>
    <w:rsid w:val="00222EBD"/>
    <w:rsid w:val="0023552E"/>
    <w:rsid w:val="0023774F"/>
    <w:rsid w:val="00237ADA"/>
    <w:rsid w:val="0025560F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2330F"/>
    <w:rsid w:val="00357209"/>
    <w:rsid w:val="0036031D"/>
    <w:rsid w:val="0038060B"/>
    <w:rsid w:val="003837A8"/>
    <w:rsid w:val="0038607E"/>
    <w:rsid w:val="0039655F"/>
    <w:rsid w:val="003D2774"/>
    <w:rsid w:val="003F1AFC"/>
    <w:rsid w:val="004245B5"/>
    <w:rsid w:val="0043724B"/>
    <w:rsid w:val="004429C4"/>
    <w:rsid w:val="0045096F"/>
    <w:rsid w:val="00466F31"/>
    <w:rsid w:val="00473B10"/>
    <w:rsid w:val="00486ED6"/>
    <w:rsid w:val="004A5597"/>
    <w:rsid w:val="004B0E9E"/>
    <w:rsid w:val="004C414E"/>
    <w:rsid w:val="004F3565"/>
    <w:rsid w:val="004F5F4A"/>
    <w:rsid w:val="004F6834"/>
    <w:rsid w:val="004F6C16"/>
    <w:rsid w:val="004F7781"/>
    <w:rsid w:val="00500D4E"/>
    <w:rsid w:val="00503903"/>
    <w:rsid w:val="005167FF"/>
    <w:rsid w:val="00524C87"/>
    <w:rsid w:val="0053315A"/>
    <w:rsid w:val="00535CE9"/>
    <w:rsid w:val="005450FC"/>
    <w:rsid w:val="005679F2"/>
    <w:rsid w:val="005752DB"/>
    <w:rsid w:val="00583C48"/>
    <w:rsid w:val="00585A74"/>
    <w:rsid w:val="00586918"/>
    <w:rsid w:val="00590E66"/>
    <w:rsid w:val="00591B52"/>
    <w:rsid w:val="00593CE6"/>
    <w:rsid w:val="00596B32"/>
    <w:rsid w:val="005B3B2A"/>
    <w:rsid w:val="005B7A84"/>
    <w:rsid w:val="005C3C5A"/>
    <w:rsid w:val="005F0D5F"/>
    <w:rsid w:val="005F63A1"/>
    <w:rsid w:val="00611525"/>
    <w:rsid w:val="0061635A"/>
    <w:rsid w:val="006173CC"/>
    <w:rsid w:val="00626CFD"/>
    <w:rsid w:val="00636DE9"/>
    <w:rsid w:val="00640CC6"/>
    <w:rsid w:val="0064722D"/>
    <w:rsid w:val="00652C79"/>
    <w:rsid w:val="00655397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E3AEC"/>
    <w:rsid w:val="007E5181"/>
    <w:rsid w:val="007F1AC0"/>
    <w:rsid w:val="007F4179"/>
    <w:rsid w:val="00820E39"/>
    <w:rsid w:val="00842891"/>
    <w:rsid w:val="008471DD"/>
    <w:rsid w:val="008510C7"/>
    <w:rsid w:val="0086301A"/>
    <w:rsid w:val="0086521A"/>
    <w:rsid w:val="00877171"/>
    <w:rsid w:val="00880026"/>
    <w:rsid w:val="00891BF7"/>
    <w:rsid w:val="00892BD7"/>
    <w:rsid w:val="008A1712"/>
    <w:rsid w:val="008A431F"/>
    <w:rsid w:val="008D0DB9"/>
    <w:rsid w:val="008D3931"/>
    <w:rsid w:val="008D4074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AD0E4C"/>
    <w:rsid w:val="00B1608C"/>
    <w:rsid w:val="00B20AE5"/>
    <w:rsid w:val="00B21AAB"/>
    <w:rsid w:val="00B24B53"/>
    <w:rsid w:val="00B266CE"/>
    <w:rsid w:val="00B40864"/>
    <w:rsid w:val="00B55F5F"/>
    <w:rsid w:val="00B8085E"/>
    <w:rsid w:val="00B97D6F"/>
    <w:rsid w:val="00BA3EB5"/>
    <w:rsid w:val="00BB28DE"/>
    <w:rsid w:val="00BB4180"/>
    <w:rsid w:val="00BD49BB"/>
    <w:rsid w:val="00BE59A7"/>
    <w:rsid w:val="00C02C00"/>
    <w:rsid w:val="00C10ADE"/>
    <w:rsid w:val="00C2277B"/>
    <w:rsid w:val="00C37B7D"/>
    <w:rsid w:val="00C475D8"/>
    <w:rsid w:val="00C51034"/>
    <w:rsid w:val="00C53234"/>
    <w:rsid w:val="00C5460A"/>
    <w:rsid w:val="00C9501B"/>
    <w:rsid w:val="00CD1297"/>
    <w:rsid w:val="00CE565D"/>
    <w:rsid w:val="00CE5F20"/>
    <w:rsid w:val="00CE67FF"/>
    <w:rsid w:val="00D04577"/>
    <w:rsid w:val="00D12F00"/>
    <w:rsid w:val="00D21662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522FE"/>
    <w:rsid w:val="00E60819"/>
    <w:rsid w:val="00E756BE"/>
    <w:rsid w:val="00E85584"/>
    <w:rsid w:val="00E9071E"/>
    <w:rsid w:val="00EA6678"/>
    <w:rsid w:val="00EB75D6"/>
    <w:rsid w:val="00EB7AAE"/>
    <w:rsid w:val="00EB7EDB"/>
    <w:rsid w:val="00EC426B"/>
    <w:rsid w:val="00EE49B0"/>
    <w:rsid w:val="00EF047E"/>
    <w:rsid w:val="00EF2F4E"/>
    <w:rsid w:val="00F058C3"/>
    <w:rsid w:val="00F11D35"/>
    <w:rsid w:val="00F14D9B"/>
    <w:rsid w:val="00F44DF3"/>
    <w:rsid w:val="00F67B7E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1D2C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2C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2C9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2C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2C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1D2C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2C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2C9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2C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2C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St-272/2016</izvorni_sadrzaj>
    <derivirana_varijabla naziv="DomainObject.Predmet.OznakaBroj_1">St-272/2016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AUTOMOBILISTIČKI SAVEZ PRIMORSKO-GORANSKE ŽUPANIJE</izvorni_sadrzaj>
    <derivirana_varijabla naziv="DomainObject.Predmet.ProtustrankaFormated_1">  AUTOMOBILISTIČKI SAVEZ PRIMORSKO-GORANSKE ŽUPANIJE</derivirana_varijabla>
  </DomainObject.Predmet.ProtustrankaFormated>
  <DomainObject.Predmet.ProtustrankaFormatedOIB>
    <izvorni_sadrzaj>  AUTOMOBILISTIČKI SAVEZ PRIMORSKO-GORANSKE ŽUPANIJE, OIB 21504359164</izvorni_sadrzaj>
    <derivirana_varijabla naziv="DomainObject.Predmet.ProtustrankaFormatedOIB_1">  AUTOMOBILISTIČKI SAVEZ PRIMORSKO-GORANSKE ŽUPANIJE, OIB 21504359164</derivirana_varijabla>
  </DomainObject.Predmet.ProtustrankaFormatedOIB>
  <DomainObject.Predmet.ProtustrankaFormatedWithAdress>
    <izvorni_sadrzaj> AUTOMOBILISTIČKI SAVEZ PRIMORSKO-GORANSKE ŽUPANIJE, Dražičkih boraca 6, 51218 Dražice</izvorni_sadrzaj>
    <derivirana_varijabla naziv="DomainObject.Predmet.ProtustrankaFormatedWithAdress_1"> AUTOMOBILISTIČKI SAVEZ PRIMORSKO-GORANSKE ŽUPANIJE, Dražičkih boraca 6, 51218 Dražice</derivirana_varijabla>
  </DomainObject.Predmet.ProtustrankaFormatedWithAdress>
  <DomainObject.Predmet.ProtustrankaFormatedWithAdressOIB>
    <izvorni_sadrzaj> AUTOMOBILISTIČKI SAVEZ PRIMORSKO-GORANSKE ŽUPANIJE, OIB 21504359164, Dražičkih boraca 6, 51218 Dražice</izvorni_sadrzaj>
    <derivirana_varijabla naziv="DomainObject.Predmet.ProtustrankaFormatedWithAdressOIB_1"> AUTOMOBILISTIČKI SAVEZ PRIMORSKO-GORANSKE ŽUPANIJE, OIB 21504359164, Dražičkih boraca 6, 51218 Dražice</derivirana_varijabla>
  </DomainObject.Predmet.ProtustrankaFormatedWithAdressOIB>
  <DomainObject.Predmet.ProtustrankaWithAdress>
    <izvorni_sadrzaj>AUTOMOBILISTIČKI SAVEZ PRIMORSKO-GORANSKE ŽUPANIJE Dražičkih boraca 6, 51218 Dražice</izvorni_sadrzaj>
    <derivirana_varijabla naziv="DomainObject.Predmet.ProtustrankaWithAdress_1">AUTOMOBILISTIČKI SAVEZ PRIMORSKO-GORANSKE ŽUPANIJE Dražičkih boraca 6, 51218 Dražice</derivirana_varijabla>
  </DomainObject.Predmet.ProtustrankaWithAdress>
  <DomainObject.Predmet.ProtustrankaWithAdressOIB>
    <izvorni_sadrzaj>AUTOMOBILISTIČKI SAVEZ PRIMORSKO-GORANSKE ŽUPANIJE, OIB 21504359164, Dražičkih boraca 6, 51218 Dražice</izvorni_sadrzaj>
    <derivirana_varijabla naziv="DomainObject.Predmet.ProtustrankaWithAdressOIB_1">AUTOMOBILISTIČKI SAVEZ PRIMORSKO-GORANSKE ŽUPANIJE, OIB 21504359164, Dražičkih boraca 6, 51218 Dražice</derivirana_varijabla>
  </DomainObject.Predmet.ProtustrankaWithAdressOIB>
  <DomainObject.Predmet.ProtustrankaNazivFormated>
    <izvorni_sadrzaj>AUTOMOBILISTIČKI SAVEZ PRIMORSKO-GORANSKE ŽUPANIJE</izvorni_sadrzaj>
    <derivirana_varijabla naziv="DomainObject.Predmet.ProtustrankaNazivFormated_1">AUTOMOBILISTIČKI SAVEZ PRIMORSKO-GORANSKE ŽUPANIJE</derivirana_varijabla>
  </DomainObject.Predmet.ProtustrankaNazivFormated>
  <DomainObject.Predmet.ProtustrankaNazivFormatedOIB>
    <izvorni_sadrzaj>AUTOMOBILISTIČKI SAVEZ PRIMORSKO-GORANSKE ŽUPANIJE, OIB 21504359164</izvorni_sadrzaj>
    <derivirana_varijabla naziv="DomainObject.Predmet.ProtustrankaNazivFormatedOIB_1">AUTOMOBILISTIČKI SAVEZ PRIMORSKO-GORANSKE ŽUPANIJE, OIB 21504359164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AUTOMOBILISTIČKI SAVEZ PRIMORSKO-GORANSKE ŽUPANIJE</item>
    </izvorni_sadrzaj>
    <derivirana_varijabla naziv="DomainObject.Predmet.ProtuStrankaListFormated_1">
      <item>AUTOMOBILISTIČKI SAVEZ PRIMORSKO-GORANSKE ŽUPANIJE</item>
    </derivirana_varijabla>
  </DomainObject.Predmet.ProtuStrankaListFormated>
  <DomainObject.Predmet.ProtuStrankaListFormatedOIB>
    <izvorni_sadrzaj>
      <item>AUTOMOBILISTIČKI SAVEZ PRIMORSKO-GORANSKE ŽUPANIJE, OIB 21504359164</item>
    </izvorni_sadrzaj>
    <derivirana_varijabla naziv="DomainObject.Predmet.ProtuStrankaListFormatedOIB_1">
      <item>AUTOMOBILISTIČKI SAVEZ PRIMORSKO-GORANSKE ŽUPANIJE, OIB 21504359164</item>
    </derivirana_varijabla>
  </DomainObject.Predmet.ProtuStrankaListFormatedOIB>
  <DomainObject.Predmet.ProtuStrankaListFormatedWithAdress>
    <izvorni_sadrzaj>
      <item>AUTOMOBILISTIČKI SAVEZ PRIMORSKO-GORANSKE ŽUPANIJE, Dražičkih boraca 6, 51218 Dražice</item>
    </izvorni_sadrzaj>
    <derivirana_varijabla naziv="DomainObject.Predmet.ProtuStrankaListFormatedWithAdress_1">
      <item>AUTOMOBILISTIČKI SAVEZ PRIMORSKO-GORANSKE ŽUPANIJE, Dražičkih boraca 6, 51218 Dražice</item>
    </derivirana_varijabla>
  </DomainObject.Predmet.ProtuStrankaListFormatedWithAdress>
  <DomainObject.Predmet.ProtuStrankaListFormatedWithAdressOIB>
    <izvorni_sadrzaj>
      <item>AUTOMOBILISTIČKI SAVEZ PRIMORSKO-GORANSKE ŽUPANIJE, OIB 21504359164, Dražičkih boraca 6, 51218 Dražice</item>
    </izvorni_sadrzaj>
    <derivirana_varijabla naziv="DomainObject.Predmet.ProtuStrankaListFormatedWithAdressOIB_1">
      <item>AUTOMOBILISTIČKI SAVEZ PRIMORSKO-GORANSKE ŽUPANIJE, OIB 21504359164, Dražičkih boraca 6, 51218 Dražice</item>
    </derivirana_varijabla>
  </DomainObject.Predmet.ProtuStrankaListFormatedWithAdressOIB>
  <DomainObject.Predmet.ProtuStrankaListNazivFormated>
    <izvorni_sadrzaj>
      <item>AUTOMOBILISTIČKI SAVEZ PRIMORSKO-GORANSKE ŽUPANIJE</item>
    </izvorni_sadrzaj>
    <derivirana_varijabla naziv="DomainObject.Predmet.ProtuStrankaListNazivFormated_1">
      <item>AUTOMOBILISTIČKI SAVEZ PRIMORSKO-GORANSKE ŽUPANIJE</item>
    </derivirana_varijabla>
  </DomainObject.Predmet.ProtuStrankaListNazivFormated>
  <DomainObject.Predmet.ProtuStrankaListNazivFormatedOIB>
    <izvorni_sadrzaj>
      <item>AUTOMOBILISTIČKI SAVEZ PRIMORSKO-GORANSKE ŽUPANIJE, OIB 21504359164</item>
    </izvorni_sadrzaj>
    <derivirana_varijabla naziv="DomainObject.Predmet.ProtuStrankaListNazivFormatedOIB_1">
      <item>AUTOMOBILISTIČKI SAVEZ PRIMORSKO-GORANSKE ŽUPANIJE, OIB 21504359164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AUTOMOBILISTIČKI SAVEZ PRIMORSKO-GORANSKE ŽUPANIJE</izvorni_sadrzaj>
    <derivirana_varijabla naziv="DomainObject.Predmet.ProtustrankaIDrugi_1">AUTOMOBILISTIČKI SAVEZ PRIMORSKO-GORANSKE ŽUPANIJE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AUTOMOBILISTIČKI SAVEZ PRIMORSKO-GORANSKE ŽUPANIJE, OIB 21504359164, Dražičkih boraca 6, 51218 Dražice</izvorni_sadrzaj>
    <derivirana_varijabla naziv="DomainObject.Predmet.ProtustrankaIDrugiAdressOIB_1">AUTOMOBILISTIČKI SAVEZ PRIMORSKO-GORANSKE ŽUPANIJE, OIB 21504359164, Dražičkih boraca 6,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AUTOMOBILISTIČKI SAVEZ PRIMORSKO-GORANSKE ŽUPANIJE</item>
    </izvorni_sadrzaj>
    <derivirana_varijabla naziv="DomainObject.Predmet.SudioniciListNaziv_1">
      <item>FINA Rijeka</item>
      <item>AUTOMOBILISTIČKI SAVEZ PRIMORSKO-GORANSKE ŽUPANIJE</item>
    </derivirana_varijabla>
  </DomainObject.Predmet.SudioniciListNaziv>
  <DomainObject.Predmet.SudioniciListAdressOIB>
    <izvorni_sadrzaj>
      <item>FINA Rijeka, OIB 85821130368, F. Kurelca 8,51000 Rijeka</item>
      <item>AUTOMOBILISTIČKI SAVEZ PRIMORSKO-GORANSKE ŽUPANIJE, OIB 21504359164, Dražičkih boraca 6,51218 Dražice</item>
    </izvorni_sadrzaj>
    <derivirana_varijabla naziv="DomainObject.Predmet.SudioniciListAdressOIB_1">
      <item>FINA Rijeka, OIB 85821130368, F. Kurelca 8,51000 Rijeka</item>
      <item>AUTOMOBILISTIČKI SAVEZ PRIMORSKO-GORANSKE ŽUPANIJE, OIB 21504359164, Dražičkih boraca 6,51218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21504359164</item>
    </izvorni_sadrzaj>
    <derivirana_varijabla naziv="DomainObject.Predmet.SudioniciListNazivOIB_1">
      <item>, OIB 85821130368</item>
      <item>, OIB 21504359164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47C6E1-12E9-460C-899D-0E5AA335BD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689</properties:Words>
  <properties:Characters>3819</properties:Characters>
  <properties:Lines>110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2016-05-06T11:49:00Z</dcterms:created>
  <dc:creator>Vera Jelenović</dc:creator>
  <cp:lastModifiedBy>Danijela Fumić</cp:lastModifiedBy>
  <cp:lastPrinted>2016-05-06T11:48:00Z</cp:lastPrinted>
  <dcterms:modified xmlns:xsi="http://www.w3.org/2001/XMLSchema-instance" xsi:type="dcterms:W3CDTF">2016-05-06T11:51:00Z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